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F346A" w14:textId="6E5A5B9C" w:rsidR="005C6C02" w:rsidRDefault="005C6C02" w:rsidP="005C6C02">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A7066F" w:rsidRPr="00A7066F">
        <w:rPr>
          <w:b/>
          <w:bCs/>
          <w:i/>
          <w:noProof/>
          <w:sz w:val="28"/>
        </w:rPr>
        <w:t>R2-2010724</w:t>
      </w:r>
    </w:p>
    <w:p w14:paraId="661ABADF" w14:textId="77777777" w:rsidR="005C6C02" w:rsidRPr="001C568A" w:rsidRDefault="005C6C02" w:rsidP="005C6C02">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C02" w14:paraId="05E3950D" w14:textId="77777777" w:rsidTr="00D61B37">
        <w:tc>
          <w:tcPr>
            <w:tcW w:w="9641" w:type="dxa"/>
            <w:gridSpan w:val="9"/>
            <w:tcBorders>
              <w:top w:val="single" w:sz="4" w:space="0" w:color="auto"/>
              <w:left w:val="single" w:sz="4" w:space="0" w:color="auto"/>
              <w:right w:val="single" w:sz="4" w:space="0" w:color="auto"/>
            </w:tcBorders>
          </w:tcPr>
          <w:p w14:paraId="2A7FDA39" w14:textId="77777777" w:rsidR="005C6C02" w:rsidRDefault="005C6C02" w:rsidP="00D61B37">
            <w:pPr>
              <w:pStyle w:val="CRCoverPage"/>
              <w:spacing w:after="0"/>
              <w:jc w:val="right"/>
              <w:rPr>
                <w:i/>
                <w:noProof/>
              </w:rPr>
            </w:pPr>
            <w:r>
              <w:rPr>
                <w:i/>
                <w:noProof/>
                <w:sz w:val="14"/>
              </w:rPr>
              <w:t>CR-Form-v12.0</w:t>
            </w:r>
          </w:p>
        </w:tc>
      </w:tr>
      <w:tr w:rsidR="005C6C02" w14:paraId="6C9ED6FB" w14:textId="77777777" w:rsidTr="00D61B37">
        <w:tc>
          <w:tcPr>
            <w:tcW w:w="9641" w:type="dxa"/>
            <w:gridSpan w:val="9"/>
            <w:tcBorders>
              <w:left w:val="single" w:sz="4" w:space="0" w:color="auto"/>
              <w:right w:val="single" w:sz="4" w:space="0" w:color="auto"/>
            </w:tcBorders>
          </w:tcPr>
          <w:p w14:paraId="06D9CD1F" w14:textId="77777777" w:rsidR="005C6C02" w:rsidRDefault="005C6C02" w:rsidP="00D61B37">
            <w:pPr>
              <w:pStyle w:val="CRCoverPage"/>
              <w:spacing w:after="0"/>
              <w:jc w:val="center"/>
              <w:rPr>
                <w:noProof/>
              </w:rPr>
            </w:pPr>
            <w:r>
              <w:rPr>
                <w:b/>
                <w:noProof/>
                <w:sz w:val="32"/>
              </w:rPr>
              <w:t>CHANGE REQUEST</w:t>
            </w:r>
          </w:p>
        </w:tc>
      </w:tr>
      <w:tr w:rsidR="005C6C02" w14:paraId="33A3B79E" w14:textId="77777777" w:rsidTr="00D61B37">
        <w:tc>
          <w:tcPr>
            <w:tcW w:w="9641" w:type="dxa"/>
            <w:gridSpan w:val="9"/>
            <w:tcBorders>
              <w:left w:val="single" w:sz="4" w:space="0" w:color="auto"/>
              <w:right w:val="single" w:sz="4" w:space="0" w:color="auto"/>
            </w:tcBorders>
          </w:tcPr>
          <w:p w14:paraId="24AA4848" w14:textId="77777777" w:rsidR="005C6C02" w:rsidRDefault="005C6C02" w:rsidP="00D61B37">
            <w:pPr>
              <w:pStyle w:val="CRCoverPage"/>
              <w:spacing w:after="0"/>
              <w:rPr>
                <w:noProof/>
                <w:sz w:val="8"/>
                <w:szCs w:val="8"/>
              </w:rPr>
            </w:pPr>
          </w:p>
        </w:tc>
      </w:tr>
      <w:tr w:rsidR="005C6C02" w14:paraId="4A9AC1F5" w14:textId="77777777" w:rsidTr="00D61B37">
        <w:tc>
          <w:tcPr>
            <w:tcW w:w="142" w:type="dxa"/>
            <w:tcBorders>
              <w:left w:val="single" w:sz="4" w:space="0" w:color="auto"/>
            </w:tcBorders>
          </w:tcPr>
          <w:p w14:paraId="2AC7EA7D" w14:textId="77777777" w:rsidR="005C6C02" w:rsidRDefault="005C6C02" w:rsidP="00D61B37">
            <w:pPr>
              <w:pStyle w:val="CRCoverPage"/>
              <w:spacing w:after="0"/>
              <w:jc w:val="right"/>
              <w:rPr>
                <w:noProof/>
              </w:rPr>
            </w:pPr>
          </w:p>
        </w:tc>
        <w:tc>
          <w:tcPr>
            <w:tcW w:w="1559" w:type="dxa"/>
            <w:shd w:val="pct30" w:color="FFFF00" w:fill="auto"/>
          </w:tcPr>
          <w:p w14:paraId="527B78D4" w14:textId="549B07B0" w:rsidR="005C6C02" w:rsidRPr="00410371" w:rsidRDefault="00255647" w:rsidP="00D61B37">
            <w:pPr>
              <w:pStyle w:val="CRCoverPage"/>
              <w:spacing w:after="0"/>
              <w:jc w:val="right"/>
              <w:rPr>
                <w:b/>
                <w:noProof/>
                <w:sz w:val="28"/>
              </w:rPr>
            </w:pPr>
            <w:r>
              <w:fldChar w:fldCharType="begin"/>
            </w:r>
            <w:r>
              <w:instrText xml:space="preserve"> DOCPROPERTY  Spec#  \* MERGEFORMAT </w:instrText>
            </w:r>
            <w:r>
              <w:fldChar w:fldCharType="separate"/>
            </w:r>
            <w:r w:rsidR="005C6C02">
              <w:rPr>
                <w:b/>
                <w:noProof/>
                <w:sz w:val="28"/>
              </w:rPr>
              <w:t>36.331</w:t>
            </w:r>
            <w:r>
              <w:rPr>
                <w:b/>
                <w:noProof/>
                <w:sz w:val="28"/>
              </w:rPr>
              <w:fldChar w:fldCharType="end"/>
            </w:r>
          </w:p>
        </w:tc>
        <w:tc>
          <w:tcPr>
            <w:tcW w:w="709" w:type="dxa"/>
          </w:tcPr>
          <w:p w14:paraId="65D7386D" w14:textId="77777777" w:rsidR="005C6C02" w:rsidRDefault="005C6C02" w:rsidP="00D61B37">
            <w:pPr>
              <w:pStyle w:val="CRCoverPage"/>
              <w:spacing w:after="0"/>
              <w:jc w:val="center"/>
              <w:rPr>
                <w:noProof/>
              </w:rPr>
            </w:pPr>
            <w:r>
              <w:rPr>
                <w:b/>
                <w:noProof/>
                <w:sz w:val="28"/>
              </w:rPr>
              <w:t>CR</w:t>
            </w:r>
          </w:p>
        </w:tc>
        <w:tc>
          <w:tcPr>
            <w:tcW w:w="1276" w:type="dxa"/>
            <w:shd w:val="pct30" w:color="FFFF00" w:fill="auto"/>
          </w:tcPr>
          <w:p w14:paraId="0C9C9E85" w14:textId="1D4D159C" w:rsidR="005C6C02" w:rsidRPr="00410371" w:rsidRDefault="00255647" w:rsidP="00D61B37">
            <w:pPr>
              <w:pStyle w:val="CRCoverPage"/>
              <w:spacing w:after="0"/>
              <w:rPr>
                <w:noProof/>
              </w:rPr>
            </w:pPr>
            <w:r>
              <w:fldChar w:fldCharType="begin"/>
            </w:r>
            <w:r>
              <w:instrText xml:space="preserve"> DOCPROPERTY  Cr#  \* MERGEFORMAT </w:instrText>
            </w:r>
            <w:r>
              <w:fldChar w:fldCharType="separate"/>
            </w:r>
            <w:r w:rsidR="00A7066F">
              <w:rPr>
                <w:b/>
                <w:noProof/>
                <w:sz w:val="28"/>
              </w:rPr>
              <w:t>4531</w:t>
            </w:r>
            <w:r>
              <w:rPr>
                <w:b/>
                <w:noProof/>
                <w:sz w:val="28"/>
              </w:rPr>
              <w:fldChar w:fldCharType="end"/>
            </w:r>
          </w:p>
        </w:tc>
        <w:tc>
          <w:tcPr>
            <w:tcW w:w="709" w:type="dxa"/>
          </w:tcPr>
          <w:p w14:paraId="6F79FD86" w14:textId="77777777" w:rsidR="005C6C02" w:rsidRDefault="005C6C02" w:rsidP="00D61B37">
            <w:pPr>
              <w:pStyle w:val="CRCoverPage"/>
              <w:tabs>
                <w:tab w:val="right" w:pos="625"/>
              </w:tabs>
              <w:spacing w:after="0"/>
              <w:jc w:val="center"/>
              <w:rPr>
                <w:noProof/>
              </w:rPr>
            </w:pPr>
            <w:r>
              <w:rPr>
                <w:b/>
                <w:bCs/>
                <w:noProof/>
                <w:sz w:val="28"/>
              </w:rPr>
              <w:t>rev</w:t>
            </w:r>
          </w:p>
        </w:tc>
        <w:tc>
          <w:tcPr>
            <w:tcW w:w="992" w:type="dxa"/>
            <w:shd w:val="pct30" w:color="FFFF00" w:fill="auto"/>
          </w:tcPr>
          <w:p w14:paraId="35FFFA23" w14:textId="77777777" w:rsidR="005C6C02" w:rsidRPr="00410371" w:rsidRDefault="00255647" w:rsidP="00D61B37">
            <w:pPr>
              <w:pStyle w:val="CRCoverPage"/>
              <w:spacing w:after="0"/>
              <w:jc w:val="center"/>
              <w:rPr>
                <w:b/>
                <w:noProof/>
              </w:rPr>
            </w:pPr>
            <w:r>
              <w:fldChar w:fldCharType="begin"/>
            </w:r>
            <w:r>
              <w:instrText xml:space="preserve"> DOCPROPERTY  Revision  \* MERGEFORMAT </w:instrText>
            </w:r>
            <w:r>
              <w:fldChar w:fldCharType="separate"/>
            </w:r>
            <w:r w:rsidR="005C6C02">
              <w:rPr>
                <w:b/>
                <w:noProof/>
                <w:sz w:val="28"/>
              </w:rPr>
              <w:t>-</w:t>
            </w:r>
            <w:r>
              <w:rPr>
                <w:b/>
                <w:noProof/>
                <w:sz w:val="28"/>
              </w:rPr>
              <w:fldChar w:fldCharType="end"/>
            </w:r>
          </w:p>
        </w:tc>
        <w:tc>
          <w:tcPr>
            <w:tcW w:w="2410" w:type="dxa"/>
          </w:tcPr>
          <w:p w14:paraId="382BDF51" w14:textId="77777777" w:rsidR="005C6C02" w:rsidRDefault="005C6C02" w:rsidP="00D61B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22EEA9" w14:textId="3083DEEB" w:rsidR="005C6C02" w:rsidRPr="00324A06" w:rsidRDefault="005C6C02" w:rsidP="00D61B37">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55647">
              <w:fldChar w:fldCharType="begin"/>
            </w:r>
            <w:r w:rsidR="00255647">
              <w:instrText xml:space="preserve"> DOCPROPERTY  Version  \* MERGEFORMAT </w:instrText>
            </w:r>
            <w:r w:rsidR="00255647">
              <w:fldChar w:fldCharType="separate"/>
            </w:r>
            <w:r>
              <w:rPr>
                <w:b/>
                <w:noProof/>
                <w:sz w:val="28"/>
              </w:rPr>
              <w:t>16.2.</w:t>
            </w:r>
            <w:r w:rsidR="00695167">
              <w:rPr>
                <w:b/>
                <w:noProof/>
                <w:sz w:val="28"/>
              </w:rPr>
              <w:t>1</w:t>
            </w:r>
            <w:r w:rsidR="00255647">
              <w:rPr>
                <w:b/>
                <w:noProof/>
                <w:sz w:val="28"/>
              </w:rPr>
              <w:fldChar w:fldCharType="end"/>
            </w:r>
          </w:p>
        </w:tc>
        <w:tc>
          <w:tcPr>
            <w:tcW w:w="143" w:type="dxa"/>
            <w:tcBorders>
              <w:right w:val="single" w:sz="4" w:space="0" w:color="auto"/>
            </w:tcBorders>
          </w:tcPr>
          <w:p w14:paraId="052A80C5" w14:textId="77777777" w:rsidR="005C6C02" w:rsidRDefault="005C6C02" w:rsidP="00D61B37">
            <w:pPr>
              <w:pStyle w:val="CRCoverPage"/>
              <w:spacing w:after="0"/>
              <w:rPr>
                <w:noProof/>
              </w:rPr>
            </w:pPr>
          </w:p>
        </w:tc>
      </w:tr>
      <w:tr w:rsidR="005C6C02" w14:paraId="2CDD2E80" w14:textId="77777777" w:rsidTr="00D61B37">
        <w:tc>
          <w:tcPr>
            <w:tcW w:w="9641" w:type="dxa"/>
            <w:gridSpan w:val="9"/>
            <w:tcBorders>
              <w:left w:val="single" w:sz="4" w:space="0" w:color="auto"/>
              <w:right w:val="single" w:sz="4" w:space="0" w:color="auto"/>
            </w:tcBorders>
          </w:tcPr>
          <w:p w14:paraId="2E0FBD48" w14:textId="77777777" w:rsidR="005C6C02" w:rsidRDefault="005C6C02" w:rsidP="00D61B37">
            <w:pPr>
              <w:pStyle w:val="CRCoverPage"/>
              <w:spacing w:after="0"/>
              <w:rPr>
                <w:noProof/>
              </w:rPr>
            </w:pPr>
          </w:p>
        </w:tc>
      </w:tr>
      <w:tr w:rsidR="005C6C02" w14:paraId="0CBCEA98" w14:textId="77777777" w:rsidTr="00D61B37">
        <w:tc>
          <w:tcPr>
            <w:tcW w:w="9641" w:type="dxa"/>
            <w:gridSpan w:val="9"/>
            <w:tcBorders>
              <w:top w:val="single" w:sz="4" w:space="0" w:color="auto"/>
            </w:tcBorders>
          </w:tcPr>
          <w:p w14:paraId="3C4DB8F2" w14:textId="77777777" w:rsidR="005C6C02" w:rsidRPr="00F25D98" w:rsidRDefault="005C6C02" w:rsidP="00D61B3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C6C02" w14:paraId="48A45CB3" w14:textId="77777777" w:rsidTr="00D61B37">
        <w:tc>
          <w:tcPr>
            <w:tcW w:w="9641" w:type="dxa"/>
            <w:gridSpan w:val="9"/>
          </w:tcPr>
          <w:p w14:paraId="4680720E" w14:textId="77777777" w:rsidR="005C6C02" w:rsidRDefault="005C6C02" w:rsidP="00D61B37">
            <w:pPr>
              <w:pStyle w:val="CRCoverPage"/>
              <w:spacing w:after="0"/>
              <w:rPr>
                <w:noProof/>
                <w:sz w:val="8"/>
                <w:szCs w:val="8"/>
              </w:rPr>
            </w:pPr>
          </w:p>
        </w:tc>
      </w:tr>
    </w:tbl>
    <w:p w14:paraId="64852228" w14:textId="77777777" w:rsidR="005C6C02" w:rsidRDefault="005C6C02" w:rsidP="005C6C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C02" w14:paraId="7FBCD2D4" w14:textId="77777777" w:rsidTr="00D61B37">
        <w:tc>
          <w:tcPr>
            <w:tcW w:w="2835" w:type="dxa"/>
          </w:tcPr>
          <w:p w14:paraId="627C3E48" w14:textId="77777777" w:rsidR="005C6C02" w:rsidRDefault="005C6C02" w:rsidP="00D61B37">
            <w:pPr>
              <w:pStyle w:val="CRCoverPage"/>
              <w:tabs>
                <w:tab w:val="right" w:pos="2751"/>
              </w:tabs>
              <w:spacing w:after="0"/>
              <w:rPr>
                <w:b/>
                <w:i/>
                <w:noProof/>
              </w:rPr>
            </w:pPr>
            <w:r>
              <w:rPr>
                <w:b/>
                <w:i/>
                <w:noProof/>
              </w:rPr>
              <w:t>Proposed change affects:</w:t>
            </w:r>
          </w:p>
        </w:tc>
        <w:tc>
          <w:tcPr>
            <w:tcW w:w="1418" w:type="dxa"/>
          </w:tcPr>
          <w:p w14:paraId="536E439F" w14:textId="77777777" w:rsidR="005C6C02" w:rsidRDefault="005C6C02" w:rsidP="00D61B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50114" w14:textId="77777777" w:rsidR="005C6C02" w:rsidRDefault="005C6C02" w:rsidP="00D61B37">
            <w:pPr>
              <w:pStyle w:val="CRCoverPage"/>
              <w:spacing w:after="0"/>
              <w:jc w:val="center"/>
              <w:rPr>
                <w:b/>
                <w:caps/>
                <w:noProof/>
              </w:rPr>
            </w:pPr>
          </w:p>
        </w:tc>
        <w:tc>
          <w:tcPr>
            <w:tcW w:w="709" w:type="dxa"/>
            <w:tcBorders>
              <w:left w:val="single" w:sz="4" w:space="0" w:color="auto"/>
            </w:tcBorders>
          </w:tcPr>
          <w:p w14:paraId="4EA73FB2" w14:textId="77777777" w:rsidR="005C6C02" w:rsidRDefault="005C6C02" w:rsidP="00D61B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36AEE" w14:textId="77777777" w:rsidR="005C6C02" w:rsidRDefault="005C6C02" w:rsidP="00D61B37">
            <w:pPr>
              <w:pStyle w:val="CRCoverPage"/>
              <w:spacing w:after="0"/>
              <w:jc w:val="center"/>
              <w:rPr>
                <w:b/>
                <w:caps/>
                <w:noProof/>
              </w:rPr>
            </w:pPr>
            <w:r>
              <w:rPr>
                <w:b/>
                <w:caps/>
                <w:noProof/>
              </w:rPr>
              <w:t>x</w:t>
            </w:r>
          </w:p>
        </w:tc>
        <w:tc>
          <w:tcPr>
            <w:tcW w:w="2126" w:type="dxa"/>
          </w:tcPr>
          <w:p w14:paraId="1269E915" w14:textId="77777777" w:rsidR="005C6C02" w:rsidRDefault="005C6C02" w:rsidP="00D61B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F7C16" w14:textId="77777777" w:rsidR="005C6C02" w:rsidRDefault="005C6C02" w:rsidP="00D61B37">
            <w:pPr>
              <w:pStyle w:val="CRCoverPage"/>
              <w:spacing w:after="0"/>
              <w:jc w:val="center"/>
              <w:rPr>
                <w:b/>
                <w:caps/>
                <w:noProof/>
              </w:rPr>
            </w:pPr>
            <w:r>
              <w:rPr>
                <w:b/>
                <w:caps/>
                <w:noProof/>
              </w:rPr>
              <w:t>x</w:t>
            </w:r>
          </w:p>
        </w:tc>
        <w:tc>
          <w:tcPr>
            <w:tcW w:w="1418" w:type="dxa"/>
            <w:tcBorders>
              <w:left w:val="nil"/>
            </w:tcBorders>
          </w:tcPr>
          <w:p w14:paraId="46E81279" w14:textId="77777777" w:rsidR="005C6C02" w:rsidRDefault="005C6C02" w:rsidP="00D61B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9902C" w14:textId="77777777" w:rsidR="005C6C02" w:rsidRDefault="005C6C02" w:rsidP="00D61B37">
            <w:pPr>
              <w:pStyle w:val="CRCoverPage"/>
              <w:spacing w:after="0"/>
              <w:jc w:val="center"/>
              <w:rPr>
                <w:b/>
                <w:bCs/>
                <w:caps/>
                <w:noProof/>
              </w:rPr>
            </w:pPr>
          </w:p>
        </w:tc>
      </w:tr>
    </w:tbl>
    <w:p w14:paraId="09F10FF9" w14:textId="77777777" w:rsidR="005C6C02" w:rsidRDefault="005C6C02" w:rsidP="005C6C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C02" w14:paraId="5DE0DA9E" w14:textId="77777777" w:rsidTr="00D61B37">
        <w:tc>
          <w:tcPr>
            <w:tcW w:w="9640" w:type="dxa"/>
            <w:gridSpan w:val="11"/>
          </w:tcPr>
          <w:p w14:paraId="7FFE67CB" w14:textId="77777777" w:rsidR="005C6C02" w:rsidRDefault="005C6C02" w:rsidP="00D61B37">
            <w:pPr>
              <w:pStyle w:val="CRCoverPage"/>
              <w:spacing w:after="0"/>
              <w:rPr>
                <w:noProof/>
                <w:sz w:val="8"/>
                <w:szCs w:val="8"/>
              </w:rPr>
            </w:pPr>
          </w:p>
        </w:tc>
      </w:tr>
      <w:tr w:rsidR="005C6C02" w14:paraId="0363A049" w14:textId="77777777" w:rsidTr="00D61B37">
        <w:tc>
          <w:tcPr>
            <w:tcW w:w="1843" w:type="dxa"/>
            <w:tcBorders>
              <w:top w:val="single" w:sz="4" w:space="0" w:color="auto"/>
              <w:left w:val="single" w:sz="4" w:space="0" w:color="auto"/>
            </w:tcBorders>
          </w:tcPr>
          <w:p w14:paraId="162FD39D" w14:textId="77777777" w:rsidR="005C6C02" w:rsidRDefault="005C6C02" w:rsidP="00D61B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5FD4F" w14:textId="2758C1BA" w:rsidR="005C6C02" w:rsidRDefault="00A7066F" w:rsidP="00D61B37">
            <w:pPr>
              <w:pStyle w:val="CRCoverPage"/>
              <w:spacing w:before="20" w:after="20"/>
              <w:ind w:left="100"/>
              <w:rPr>
                <w:noProof/>
              </w:rPr>
            </w:pPr>
            <w:r w:rsidRPr="00A7066F">
              <w:t>UE capability corrections to Mobility Enhancements (LTE)</w:t>
            </w:r>
          </w:p>
        </w:tc>
      </w:tr>
      <w:tr w:rsidR="005C6C02" w14:paraId="64A53D8B" w14:textId="77777777" w:rsidTr="00D61B37">
        <w:tc>
          <w:tcPr>
            <w:tcW w:w="1843" w:type="dxa"/>
            <w:tcBorders>
              <w:left w:val="single" w:sz="4" w:space="0" w:color="auto"/>
            </w:tcBorders>
          </w:tcPr>
          <w:p w14:paraId="2008C92B" w14:textId="77777777" w:rsidR="005C6C02" w:rsidRDefault="005C6C02" w:rsidP="00D61B37">
            <w:pPr>
              <w:pStyle w:val="CRCoverPage"/>
              <w:spacing w:after="0"/>
              <w:rPr>
                <w:b/>
                <w:i/>
                <w:noProof/>
                <w:sz w:val="8"/>
                <w:szCs w:val="8"/>
              </w:rPr>
            </w:pPr>
          </w:p>
        </w:tc>
        <w:tc>
          <w:tcPr>
            <w:tcW w:w="7797" w:type="dxa"/>
            <w:gridSpan w:val="10"/>
            <w:tcBorders>
              <w:right w:val="single" w:sz="4" w:space="0" w:color="auto"/>
            </w:tcBorders>
          </w:tcPr>
          <w:p w14:paraId="0C1A3663" w14:textId="77777777" w:rsidR="005C6C02" w:rsidRDefault="005C6C02" w:rsidP="00D61B37">
            <w:pPr>
              <w:pStyle w:val="CRCoverPage"/>
              <w:spacing w:before="20" w:after="20"/>
              <w:rPr>
                <w:noProof/>
                <w:sz w:val="8"/>
                <w:szCs w:val="8"/>
              </w:rPr>
            </w:pPr>
          </w:p>
        </w:tc>
      </w:tr>
      <w:tr w:rsidR="005C6C02" w14:paraId="6F4AB49F" w14:textId="77777777" w:rsidTr="00D61B37">
        <w:tc>
          <w:tcPr>
            <w:tcW w:w="1843" w:type="dxa"/>
            <w:tcBorders>
              <w:left w:val="single" w:sz="4" w:space="0" w:color="auto"/>
            </w:tcBorders>
          </w:tcPr>
          <w:p w14:paraId="3236E593" w14:textId="77777777" w:rsidR="005C6C02" w:rsidRDefault="005C6C02" w:rsidP="00D61B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1F757" w14:textId="77777777" w:rsidR="005C6C02" w:rsidRDefault="005C6C02" w:rsidP="00D61B37">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5C6C02" w14:paraId="7CE7699A" w14:textId="77777777" w:rsidTr="00D61B37">
        <w:tc>
          <w:tcPr>
            <w:tcW w:w="1843" w:type="dxa"/>
            <w:tcBorders>
              <w:left w:val="single" w:sz="4" w:space="0" w:color="auto"/>
            </w:tcBorders>
          </w:tcPr>
          <w:p w14:paraId="200026E2" w14:textId="77777777" w:rsidR="005C6C02" w:rsidRDefault="005C6C02" w:rsidP="00D61B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06DF7" w14:textId="77777777" w:rsidR="005C6C02" w:rsidRDefault="005C6C02" w:rsidP="00D61B37">
            <w:pPr>
              <w:pStyle w:val="CRCoverPage"/>
              <w:spacing w:before="20" w:after="20"/>
              <w:ind w:left="100"/>
              <w:rPr>
                <w:noProof/>
              </w:rPr>
            </w:pPr>
            <w:r>
              <w:t>R2</w:t>
            </w:r>
          </w:p>
        </w:tc>
      </w:tr>
      <w:tr w:rsidR="005C6C02" w14:paraId="731B493E" w14:textId="77777777" w:rsidTr="00D61B37">
        <w:tc>
          <w:tcPr>
            <w:tcW w:w="1843" w:type="dxa"/>
            <w:tcBorders>
              <w:left w:val="single" w:sz="4" w:space="0" w:color="auto"/>
            </w:tcBorders>
          </w:tcPr>
          <w:p w14:paraId="54CB4715" w14:textId="77777777" w:rsidR="005C6C02" w:rsidRDefault="005C6C02" w:rsidP="00D61B37">
            <w:pPr>
              <w:pStyle w:val="CRCoverPage"/>
              <w:spacing w:after="0"/>
              <w:rPr>
                <w:b/>
                <w:i/>
                <w:noProof/>
                <w:sz w:val="8"/>
                <w:szCs w:val="8"/>
              </w:rPr>
            </w:pPr>
          </w:p>
        </w:tc>
        <w:tc>
          <w:tcPr>
            <w:tcW w:w="7797" w:type="dxa"/>
            <w:gridSpan w:val="10"/>
            <w:tcBorders>
              <w:right w:val="single" w:sz="4" w:space="0" w:color="auto"/>
            </w:tcBorders>
          </w:tcPr>
          <w:p w14:paraId="1572E080" w14:textId="77777777" w:rsidR="005C6C02" w:rsidRDefault="005C6C02" w:rsidP="00D61B37">
            <w:pPr>
              <w:pStyle w:val="CRCoverPage"/>
              <w:spacing w:before="20" w:after="20"/>
              <w:rPr>
                <w:noProof/>
                <w:sz w:val="8"/>
                <w:szCs w:val="8"/>
              </w:rPr>
            </w:pPr>
          </w:p>
        </w:tc>
      </w:tr>
      <w:tr w:rsidR="005C6C02" w14:paraId="3AC39037" w14:textId="77777777" w:rsidTr="00D61B37">
        <w:tc>
          <w:tcPr>
            <w:tcW w:w="1843" w:type="dxa"/>
            <w:tcBorders>
              <w:left w:val="single" w:sz="4" w:space="0" w:color="auto"/>
            </w:tcBorders>
          </w:tcPr>
          <w:p w14:paraId="78D5B8F2" w14:textId="77777777" w:rsidR="005C6C02" w:rsidRDefault="005C6C02" w:rsidP="00D61B37">
            <w:pPr>
              <w:pStyle w:val="CRCoverPage"/>
              <w:tabs>
                <w:tab w:val="right" w:pos="1759"/>
              </w:tabs>
              <w:spacing w:after="0"/>
              <w:rPr>
                <w:b/>
                <w:i/>
                <w:noProof/>
              </w:rPr>
            </w:pPr>
            <w:r>
              <w:rPr>
                <w:b/>
                <w:i/>
                <w:noProof/>
              </w:rPr>
              <w:t>Work item code:</w:t>
            </w:r>
          </w:p>
        </w:tc>
        <w:tc>
          <w:tcPr>
            <w:tcW w:w="3686" w:type="dxa"/>
            <w:gridSpan w:val="5"/>
            <w:shd w:val="pct30" w:color="FFFF00" w:fill="auto"/>
          </w:tcPr>
          <w:p w14:paraId="3A250BA2" w14:textId="77777777" w:rsidR="005C6C02" w:rsidRDefault="005C6C02" w:rsidP="00D61B37">
            <w:pPr>
              <w:pStyle w:val="CRCoverPage"/>
              <w:spacing w:before="20" w:after="20"/>
              <w:ind w:left="100"/>
              <w:rPr>
                <w:noProof/>
              </w:rPr>
            </w:pPr>
            <w:r>
              <w:t>LTE_feMob-Core</w:t>
            </w:r>
          </w:p>
        </w:tc>
        <w:tc>
          <w:tcPr>
            <w:tcW w:w="567" w:type="dxa"/>
            <w:tcBorders>
              <w:left w:val="nil"/>
            </w:tcBorders>
          </w:tcPr>
          <w:p w14:paraId="3A3C1919" w14:textId="77777777" w:rsidR="005C6C02" w:rsidRDefault="005C6C02" w:rsidP="00D61B37">
            <w:pPr>
              <w:pStyle w:val="CRCoverPage"/>
              <w:spacing w:before="20" w:after="20"/>
              <w:ind w:right="100"/>
              <w:rPr>
                <w:noProof/>
              </w:rPr>
            </w:pPr>
          </w:p>
        </w:tc>
        <w:tc>
          <w:tcPr>
            <w:tcW w:w="1417" w:type="dxa"/>
            <w:gridSpan w:val="3"/>
            <w:tcBorders>
              <w:left w:val="nil"/>
            </w:tcBorders>
          </w:tcPr>
          <w:p w14:paraId="2E9BA65B" w14:textId="77777777" w:rsidR="005C6C02" w:rsidRDefault="005C6C02" w:rsidP="00D61B3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449B578" w14:textId="35CA3A0C" w:rsidR="005C6C02" w:rsidRDefault="005C6C02" w:rsidP="00D61B37">
            <w:pPr>
              <w:pStyle w:val="CRCoverPage"/>
              <w:spacing w:before="20" w:after="20"/>
              <w:ind w:left="100"/>
              <w:rPr>
                <w:noProof/>
              </w:rPr>
            </w:pPr>
            <w:r>
              <w:t>2020-11-1</w:t>
            </w:r>
            <w:r w:rsidR="00A7066F">
              <w:t>2</w:t>
            </w:r>
            <w:r>
              <w:fldChar w:fldCharType="begin"/>
            </w:r>
            <w:r>
              <w:instrText xml:space="preserve"> DOCPROPERTY  ResDate  \* MERGEFORMAT </w:instrText>
            </w:r>
            <w:r>
              <w:fldChar w:fldCharType="end"/>
            </w:r>
          </w:p>
        </w:tc>
      </w:tr>
      <w:tr w:rsidR="005C6C02" w14:paraId="0DB03CAD" w14:textId="77777777" w:rsidTr="00D61B37">
        <w:tc>
          <w:tcPr>
            <w:tcW w:w="1843" w:type="dxa"/>
            <w:tcBorders>
              <w:left w:val="single" w:sz="4" w:space="0" w:color="auto"/>
            </w:tcBorders>
          </w:tcPr>
          <w:p w14:paraId="7B805CBA" w14:textId="77777777" w:rsidR="005C6C02" w:rsidRDefault="005C6C02" w:rsidP="00D61B37">
            <w:pPr>
              <w:pStyle w:val="CRCoverPage"/>
              <w:spacing w:after="0"/>
              <w:rPr>
                <w:b/>
                <w:i/>
                <w:noProof/>
                <w:sz w:val="8"/>
                <w:szCs w:val="8"/>
              </w:rPr>
            </w:pPr>
          </w:p>
        </w:tc>
        <w:tc>
          <w:tcPr>
            <w:tcW w:w="1986" w:type="dxa"/>
            <w:gridSpan w:val="4"/>
          </w:tcPr>
          <w:p w14:paraId="0672481B" w14:textId="77777777" w:rsidR="005C6C02" w:rsidRDefault="005C6C02" w:rsidP="00D61B37">
            <w:pPr>
              <w:pStyle w:val="CRCoverPage"/>
              <w:spacing w:before="20" w:after="20"/>
              <w:rPr>
                <w:noProof/>
                <w:sz w:val="8"/>
                <w:szCs w:val="8"/>
              </w:rPr>
            </w:pPr>
          </w:p>
        </w:tc>
        <w:tc>
          <w:tcPr>
            <w:tcW w:w="2267" w:type="dxa"/>
            <w:gridSpan w:val="2"/>
          </w:tcPr>
          <w:p w14:paraId="6944E316" w14:textId="77777777" w:rsidR="005C6C02" w:rsidRDefault="005C6C02" w:rsidP="00D61B37">
            <w:pPr>
              <w:pStyle w:val="CRCoverPage"/>
              <w:spacing w:before="20" w:after="20"/>
              <w:rPr>
                <w:noProof/>
                <w:sz w:val="8"/>
                <w:szCs w:val="8"/>
              </w:rPr>
            </w:pPr>
          </w:p>
        </w:tc>
        <w:tc>
          <w:tcPr>
            <w:tcW w:w="1417" w:type="dxa"/>
            <w:gridSpan w:val="3"/>
          </w:tcPr>
          <w:p w14:paraId="12C8B470" w14:textId="77777777" w:rsidR="005C6C02" w:rsidRDefault="005C6C02" w:rsidP="00D61B37">
            <w:pPr>
              <w:pStyle w:val="CRCoverPage"/>
              <w:spacing w:before="20" w:after="20"/>
              <w:rPr>
                <w:noProof/>
                <w:sz w:val="8"/>
                <w:szCs w:val="8"/>
              </w:rPr>
            </w:pPr>
          </w:p>
        </w:tc>
        <w:tc>
          <w:tcPr>
            <w:tcW w:w="2127" w:type="dxa"/>
            <w:tcBorders>
              <w:right w:val="single" w:sz="4" w:space="0" w:color="auto"/>
            </w:tcBorders>
          </w:tcPr>
          <w:p w14:paraId="38BEE050" w14:textId="77777777" w:rsidR="005C6C02" w:rsidRDefault="005C6C02" w:rsidP="00D61B37">
            <w:pPr>
              <w:pStyle w:val="CRCoverPage"/>
              <w:spacing w:before="20" w:after="20"/>
              <w:rPr>
                <w:noProof/>
                <w:sz w:val="8"/>
                <w:szCs w:val="8"/>
              </w:rPr>
            </w:pPr>
          </w:p>
        </w:tc>
      </w:tr>
      <w:tr w:rsidR="005C6C02" w14:paraId="4DE4E0B2" w14:textId="77777777" w:rsidTr="00D61B37">
        <w:trPr>
          <w:cantSplit/>
        </w:trPr>
        <w:tc>
          <w:tcPr>
            <w:tcW w:w="1843" w:type="dxa"/>
            <w:tcBorders>
              <w:left w:val="single" w:sz="4" w:space="0" w:color="auto"/>
            </w:tcBorders>
          </w:tcPr>
          <w:p w14:paraId="3D1463A2" w14:textId="77777777" w:rsidR="005C6C02" w:rsidRDefault="005C6C02" w:rsidP="00D61B37">
            <w:pPr>
              <w:pStyle w:val="CRCoverPage"/>
              <w:tabs>
                <w:tab w:val="right" w:pos="1759"/>
              </w:tabs>
              <w:spacing w:after="0"/>
              <w:rPr>
                <w:b/>
                <w:i/>
                <w:noProof/>
              </w:rPr>
            </w:pPr>
            <w:r>
              <w:rPr>
                <w:b/>
                <w:i/>
                <w:noProof/>
              </w:rPr>
              <w:t>Category:</w:t>
            </w:r>
          </w:p>
        </w:tc>
        <w:tc>
          <w:tcPr>
            <w:tcW w:w="851" w:type="dxa"/>
            <w:shd w:val="pct30" w:color="FFFF00" w:fill="auto"/>
          </w:tcPr>
          <w:p w14:paraId="523F0CD3" w14:textId="77777777" w:rsidR="005C6C02" w:rsidRDefault="005C6C02" w:rsidP="00D61B37">
            <w:pPr>
              <w:pStyle w:val="CRCoverPage"/>
              <w:spacing w:before="20" w:after="20"/>
              <w:ind w:left="100" w:right="-609"/>
              <w:rPr>
                <w:b/>
                <w:noProof/>
              </w:rPr>
            </w:pPr>
            <w:r>
              <w:t>F</w:t>
            </w:r>
          </w:p>
        </w:tc>
        <w:tc>
          <w:tcPr>
            <w:tcW w:w="3402" w:type="dxa"/>
            <w:gridSpan w:val="5"/>
            <w:tcBorders>
              <w:left w:val="nil"/>
            </w:tcBorders>
          </w:tcPr>
          <w:p w14:paraId="57DBE5B9" w14:textId="77777777" w:rsidR="005C6C02" w:rsidRDefault="005C6C02" w:rsidP="00D61B37">
            <w:pPr>
              <w:pStyle w:val="CRCoverPage"/>
              <w:spacing w:before="20" w:after="20"/>
              <w:rPr>
                <w:noProof/>
              </w:rPr>
            </w:pPr>
          </w:p>
        </w:tc>
        <w:tc>
          <w:tcPr>
            <w:tcW w:w="1417" w:type="dxa"/>
            <w:gridSpan w:val="3"/>
            <w:tcBorders>
              <w:left w:val="nil"/>
            </w:tcBorders>
          </w:tcPr>
          <w:p w14:paraId="2A08D9B4" w14:textId="77777777" w:rsidR="005C6C02" w:rsidRDefault="005C6C02" w:rsidP="00D61B37">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0948CA8" w14:textId="5D9F8B4C" w:rsidR="005C6C02" w:rsidRDefault="00255647" w:rsidP="00D61B37">
            <w:pPr>
              <w:pStyle w:val="CRCoverPage"/>
              <w:spacing w:before="20" w:after="20"/>
              <w:ind w:left="100"/>
              <w:rPr>
                <w:noProof/>
              </w:rPr>
            </w:pPr>
            <w:r>
              <w:fldChar w:fldCharType="begin"/>
            </w:r>
            <w:r>
              <w:instrText xml:space="preserve"> DOCPROPERTY  Release  \* MERGEFORMAT </w:instrText>
            </w:r>
            <w:r>
              <w:fldChar w:fldCharType="separate"/>
            </w:r>
            <w:r w:rsidR="005C6C02">
              <w:rPr>
                <w:noProof/>
              </w:rPr>
              <w:t>Rel-</w:t>
            </w:r>
            <w:r>
              <w:rPr>
                <w:noProof/>
              </w:rPr>
              <w:fldChar w:fldCharType="end"/>
            </w:r>
            <w:r w:rsidR="005C6C02">
              <w:rPr>
                <w:noProof/>
              </w:rPr>
              <w:t>16</w:t>
            </w:r>
          </w:p>
        </w:tc>
      </w:tr>
      <w:tr w:rsidR="005C6C02" w14:paraId="2FDA2D2B" w14:textId="77777777" w:rsidTr="00D61B37">
        <w:tc>
          <w:tcPr>
            <w:tcW w:w="1843" w:type="dxa"/>
            <w:tcBorders>
              <w:left w:val="single" w:sz="4" w:space="0" w:color="auto"/>
              <w:bottom w:val="single" w:sz="4" w:space="0" w:color="auto"/>
            </w:tcBorders>
          </w:tcPr>
          <w:p w14:paraId="608CFA6F" w14:textId="77777777" w:rsidR="005C6C02" w:rsidRDefault="005C6C02" w:rsidP="00D61B37">
            <w:pPr>
              <w:pStyle w:val="CRCoverPage"/>
              <w:spacing w:after="0"/>
              <w:rPr>
                <w:b/>
                <w:i/>
                <w:noProof/>
              </w:rPr>
            </w:pPr>
          </w:p>
        </w:tc>
        <w:tc>
          <w:tcPr>
            <w:tcW w:w="4677" w:type="dxa"/>
            <w:gridSpan w:val="8"/>
            <w:tcBorders>
              <w:bottom w:val="single" w:sz="4" w:space="0" w:color="auto"/>
            </w:tcBorders>
          </w:tcPr>
          <w:p w14:paraId="1B705223" w14:textId="77777777" w:rsidR="005C6C02" w:rsidRDefault="005C6C02" w:rsidP="00D61B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BCC13" w14:textId="77777777" w:rsidR="005C6C02" w:rsidRDefault="005C6C02" w:rsidP="00D61B3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0DA0E" w14:textId="77777777" w:rsidR="005C6C02" w:rsidRPr="007C2097" w:rsidRDefault="005C6C02" w:rsidP="00D61B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6C02" w14:paraId="286A9289" w14:textId="77777777" w:rsidTr="00D61B37">
        <w:tc>
          <w:tcPr>
            <w:tcW w:w="1843" w:type="dxa"/>
          </w:tcPr>
          <w:p w14:paraId="60039B8B" w14:textId="77777777" w:rsidR="005C6C02" w:rsidRDefault="005C6C02" w:rsidP="00D61B37">
            <w:pPr>
              <w:pStyle w:val="CRCoverPage"/>
              <w:spacing w:after="0"/>
              <w:rPr>
                <w:b/>
                <w:i/>
                <w:noProof/>
                <w:sz w:val="8"/>
                <w:szCs w:val="8"/>
              </w:rPr>
            </w:pPr>
          </w:p>
        </w:tc>
        <w:tc>
          <w:tcPr>
            <w:tcW w:w="7797" w:type="dxa"/>
            <w:gridSpan w:val="10"/>
          </w:tcPr>
          <w:p w14:paraId="057303EF" w14:textId="77777777" w:rsidR="005C6C02" w:rsidRDefault="005C6C02" w:rsidP="00D61B37">
            <w:pPr>
              <w:pStyle w:val="CRCoverPage"/>
              <w:spacing w:after="0"/>
              <w:rPr>
                <w:noProof/>
                <w:sz w:val="8"/>
                <w:szCs w:val="8"/>
              </w:rPr>
            </w:pPr>
          </w:p>
        </w:tc>
      </w:tr>
      <w:tr w:rsidR="005C6C02" w14:paraId="042CC462" w14:textId="77777777" w:rsidTr="00D61B37">
        <w:tc>
          <w:tcPr>
            <w:tcW w:w="2694" w:type="dxa"/>
            <w:gridSpan w:val="2"/>
            <w:tcBorders>
              <w:top w:val="single" w:sz="4" w:space="0" w:color="auto"/>
              <w:left w:val="single" w:sz="4" w:space="0" w:color="auto"/>
            </w:tcBorders>
          </w:tcPr>
          <w:p w14:paraId="1B8459C7" w14:textId="77777777" w:rsidR="005C6C02" w:rsidRDefault="005C6C02" w:rsidP="00D61B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4F020" w14:textId="77777777" w:rsidR="005C6C02" w:rsidRDefault="005C6C02" w:rsidP="00D61B37">
            <w:pPr>
              <w:pStyle w:val="CRCoverPage"/>
              <w:tabs>
                <w:tab w:val="left" w:pos="384"/>
              </w:tabs>
              <w:spacing w:before="20" w:after="80"/>
              <w:ind w:left="100"/>
              <w:rPr>
                <w:noProof/>
              </w:rPr>
            </w:pPr>
            <w:r>
              <w:rPr>
                <w:noProof/>
              </w:rPr>
              <w:t xml:space="preserve">This CR captures the agreements made in the </w:t>
            </w:r>
            <w:r w:rsidRPr="00A7331B">
              <w:rPr>
                <w:noProof/>
              </w:rPr>
              <w:t xml:space="preserve">[Offline-212][MOB] Mobility UE capabilities for LTE and NR </w:t>
            </w:r>
            <w:r>
              <w:rPr>
                <w:noProof/>
              </w:rPr>
              <w:t>during the RAN2#112-e meeting.</w:t>
            </w:r>
          </w:p>
        </w:tc>
      </w:tr>
      <w:tr w:rsidR="005C6C02" w14:paraId="06EFF0B3" w14:textId="77777777" w:rsidTr="00D61B37">
        <w:tc>
          <w:tcPr>
            <w:tcW w:w="2694" w:type="dxa"/>
            <w:gridSpan w:val="2"/>
            <w:tcBorders>
              <w:left w:val="single" w:sz="4" w:space="0" w:color="auto"/>
            </w:tcBorders>
          </w:tcPr>
          <w:p w14:paraId="4476A563" w14:textId="77777777" w:rsidR="005C6C02" w:rsidRDefault="005C6C02" w:rsidP="00D61B37">
            <w:pPr>
              <w:pStyle w:val="CRCoverPage"/>
              <w:spacing w:after="0"/>
              <w:rPr>
                <w:b/>
                <w:i/>
                <w:noProof/>
                <w:sz w:val="8"/>
                <w:szCs w:val="8"/>
              </w:rPr>
            </w:pPr>
          </w:p>
        </w:tc>
        <w:tc>
          <w:tcPr>
            <w:tcW w:w="6946" w:type="dxa"/>
            <w:gridSpan w:val="9"/>
            <w:tcBorders>
              <w:right w:val="single" w:sz="4" w:space="0" w:color="auto"/>
            </w:tcBorders>
          </w:tcPr>
          <w:p w14:paraId="16B3B33D" w14:textId="77777777" w:rsidR="005C6C02" w:rsidRDefault="005C6C02" w:rsidP="00D61B37">
            <w:pPr>
              <w:pStyle w:val="CRCoverPage"/>
              <w:spacing w:after="0"/>
              <w:rPr>
                <w:noProof/>
                <w:sz w:val="8"/>
                <w:szCs w:val="8"/>
              </w:rPr>
            </w:pPr>
          </w:p>
        </w:tc>
      </w:tr>
      <w:tr w:rsidR="005C6C02" w14:paraId="19A28548" w14:textId="77777777" w:rsidTr="00D61B37">
        <w:tc>
          <w:tcPr>
            <w:tcW w:w="2694" w:type="dxa"/>
            <w:gridSpan w:val="2"/>
            <w:tcBorders>
              <w:left w:val="single" w:sz="4" w:space="0" w:color="auto"/>
            </w:tcBorders>
          </w:tcPr>
          <w:p w14:paraId="3DF1A5B8" w14:textId="77777777" w:rsidR="005C6C02" w:rsidRDefault="005C6C02" w:rsidP="00D61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F6180" w14:textId="5E12CD2F" w:rsidR="005C6C02" w:rsidRDefault="005C6C02" w:rsidP="00D61B37">
            <w:pPr>
              <w:pStyle w:val="CRCoverPage"/>
              <w:spacing w:before="20" w:after="80"/>
              <w:ind w:left="100"/>
              <w:rPr>
                <w:noProof/>
              </w:rPr>
            </w:pPr>
            <w:r>
              <w:rPr>
                <w:noProof/>
              </w:rPr>
              <w:t xml:space="preserve">For the </w:t>
            </w:r>
            <w:r w:rsidRPr="00A7331B">
              <w:rPr>
                <w:noProof/>
              </w:rPr>
              <w:t>interFreqDAPS</w:t>
            </w:r>
            <w:r>
              <w:rPr>
                <w:noProof/>
              </w:rPr>
              <w:t xml:space="preserve"> capability, it is clarified that for a given</w:t>
            </w:r>
            <w:r w:rsidRPr="00A7331B">
              <w:rPr>
                <w:noProof/>
              </w:rPr>
              <w:t xml:space="preserve"> BC, the capability applies to every carrier pair for source and target</w:t>
            </w:r>
            <w:r>
              <w:rPr>
                <w:noProof/>
              </w:rPr>
              <w:t>.</w:t>
            </w:r>
          </w:p>
          <w:p w14:paraId="1DFC6DA7" w14:textId="77777777" w:rsidR="005C6C02" w:rsidRPr="00441533" w:rsidRDefault="005C6C02" w:rsidP="00D61B37">
            <w:pPr>
              <w:pStyle w:val="CRCoverPage"/>
              <w:spacing w:before="20" w:after="80"/>
              <w:ind w:left="100"/>
              <w:rPr>
                <w:b/>
                <w:noProof/>
              </w:rPr>
            </w:pPr>
            <w:r w:rsidRPr="00441533">
              <w:rPr>
                <w:b/>
                <w:noProof/>
              </w:rPr>
              <w:t>Impact analysis</w:t>
            </w:r>
          </w:p>
          <w:p w14:paraId="780766C6" w14:textId="77777777" w:rsidR="005C6C02" w:rsidRDefault="005C6C02" w:rsidP="00D61B37">
            <w:pPr>
              <w:pStyle w:val="CRCoverPage"/>
              <w:spacing w:before="20" w:after="80"/>
              <w:ind w:left="100"/>
              <w:rPr>
                <w:noProof/>
              </w:rPr>
            </w:pPr>
            <w:r w:rsidRPr="00441533">
              <w:rPr>
                <w:noProof/>
                <w:u w:val="single"/>
              </w:rPr>
              <w:t>Impacted functionality</w:t>
            </w:r>
            <w:r>
              <w:rPr>
                <w:noProof/>
              </w:rPr>
              <w:t>: Inter-frequency DAPS capability.</w:t>
            </w:r>
          </w:p>
          <w:p w14:paraId="4EFEA23B" w14:textId="77777777" w:rsidR="005C6C02" w:rsidRDefault="005C6C02" w:rsidP="00D61B37">
            <w:pPr>
              <w:pStyle w:val="CRCoverPage"/>
              <w:tabs>
                <w:tab w:val="left" w:pos="384"/>
              </w:tabs>
              <w:spacing w:before="20" w:after="80"/>
              <w:ind w:left="100"/>
              <w:rPr>
                <w:noProof/>
              </w:rPr>
            </w:pPr>
            <w:r w:rsidRPr="00441533">
              <w:rPr>
                <w:noProof/>
                <w:u w:val="single"/>
              </w:rPr>
              <w:t>Inter-operability</w:t>
            </w:r>
            <w:r>
              <w:rPr>
                <w:noProof/>
              </w:rPr>
              <w:t>: No inter-operability issue foreseen.</w:t>
            </w:r>
          </w:p>
        </w:tc>
      </w:tr>
      <w:tr w:rsidR="005C6C02" w14:paraId="5E0193BF" w14:textId="77777777" w:rsidTr="00D61B37">
        <w:tc>
          <w:tcPr>
            <w:tcW w:w="2694" w:type="dxa"/>
            <w:gridSpan w:val="2"/>
            <w:tcBorders>
              <w:left w:val="single" w:sz="4" w:space="0" w:color="auto"/>
            </w:tcBorders>
          </w:tcPr>
          <w:p w14:paraId="0ADFD873" w14:textId="77777777" w:rsidR="005C6C02" w:rsidRDefault="005C6C02" w:rsidP="00D61B37">
            <w:pPr>
              <w:pStyle w:val="CRCoverPage"/>
              <w:spacing w:after="0"/>
              <w:rPr>
                <w:b/>
                <w:i/>
                <w:noProof/>
                <w:sz w:val="8"/>
                <w:szCs w:val="8"/>
              </w:rPr>
            </w:pPr>
          </w:p>
        </w:tc>
        <w:tc>
          <w:tcPr>
            <w:tcW w:w="6946" w:type="dxa"/>
            <w:gridSpan w:val="9"/>
            <w:tcBorders>
              <w:right w:val="single" w:sz="4" w:space="0" w:color="auto"/>
            </w:tcBorders>
          </w:tcPr>
          <w:p w14:paraId="487F7D95" w14:textId="77777777" w:rsidR="005C6C02" w:rsidRDefault="005C6C02" w:rsidP="00D61B37">
            <w:pPr>
              <w:pStyle w:val="CRCoverPage"/>
              <w:spacing w:after="0"/>
              <w:rPr>
                <w:noProof/>
                <w:sz w:val="8"/>
                <w:szCs w:val="8"/>
              </w:rPr>
            </w:pPr>
          </w:p>
        </w:tc>
      </w:tr>
      <w:tr w:rsidR="005C6C02" w14:paraId="6ABD75DF" w14:textId="77777777" w:rsidTr="00D61B37">
        <w:tc>
          <w:tcPr>
            <w:tcW w:w="2694" w:type="dxa"/>
            <w:gridSpan w:val="2"/>
            <w:tcBorders>
              <w:left w:val="single" w:sz="4" w:space="0" w:color="auto"/>
              <w:bottom w:val="single" w:sz="4" w:space="0" w:color="auto"/>
            </w:tcBorders>
          </w:tcPr>
          <w:p w14:paraId="7D8DDF53" w14:textId="77777777" w:rsidR="005C6C02" w:rsidRDefault="005C6C02" w:rsidP="00D61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D644B" w14:textId="77777777" w:rsidR="005C6C02" w:rsidRDefault="005C6C02" w:rsidP="00D61B37">
            <w:pPr>
              <w:pStyle w:val="CRCoverPage"/>
              <w:spacing w:after="0"/>
              <w:ind w:left="100"/>
              <w:rPr>
                <w:noProof/>
              </w:rPr>
            </w:pPr>
            <w:r>
              <w:rPr>
                <w:noProof/>
              </w:rPr>
              <w:t xml:space="preserve">It is not clear that </w:t>
            </w:r>
            <w:r w:rsidRPr="00EE5D49">
              <w:rPr>
                <w:noProof/>
              </w:rPr>
              <w:t xml:space="preserve">UE indicating support for inter-frequency DAPS in a BC shall support for all possible combinations of source and target cell belonging to the bands of the band combination where source carrier center frequency </w:t>
            </w:r>
            <w:r>
              <w:rPr>
                <w:noProof/>
              </w:rPr>
              <w:t>is not the same as the</w:t>
            </w:r>
            <w:r w:rsidRPr="00EE5D49">
              <w:rPr>
                <w:noProof/>
              </w:rPr>
              <w:t xml:space="preserve"> target carrier center frequency</w:t>
            </w:r>
            <w:r>
              <w:rPr>
                <w:noProof/>
              </w:rPr>
              <w:t>.</w:t>
            </w:r>
          </w:p>
        </w:tc>
      </w:tr>
      <w:tr w:rsidR="005C6C02" w14:paraId="0D98A03C" w14:textId="77777777" w:rsidTr="00D61B37">
        <w:tc>
          <w:tcPr>
            <w:tcW w:w="2694" w:type="dxa"/>
            <w:gridSpan w:val="2"/>
          </w:tcPr>
          <w:p w14:paraId="015FEA0C" w14:textId="77777777" w:rsidR="005C6C02" w:rsidRDefault="005C6C02" w:rsidP="00D61B37">
            <w:pPr>
              <w:pStyle w:val="CRCoverPage"/>
              <w:spacing w:after="0"/>
              <w:rPr>
                <w:b/>
                <w:i/>
                <w:noProof/>
                <w:sz w:val="8"/>
                <w:szCs w:val="8"/>
              </w:rPr>
            </w:pPr>
          </w:p>
        </w:tc>
        <w:tc>
          <w:tcPr>
            <w:tcW w:w="6946" w:type="dxa"/>
            <w:gridSpan w:val="9"/>
          </w:tcPr>
          <w:p w14:paraId="57A26F67" w14:textId="77777777" w:rsidR="005C6C02" w:rsidRDefault="005C6C02" w:rsidP="00D61B37">
            <w:pPr>
              <w:pStyle w:val="CRCoverPage"/>
              <w:spacing w:after="0"/>
              <w:rPr>
                <w:noProof/>
                <w:sz w:val="8"/>
                <w:szCs w:val="8"/>
              </w:rPr>
            </w:pPr>
          </w:p>
        </w:tc>
      </w:tr>
      <w:tr w:rsidR="005C6C02" w14:paraId="4D83BCE8" w14:textId="77777777" w:rsidTr="00D61B37">
        <w:tc>
          <w:tcPr>
            <w:tcW w:w="2694" w:type="dxa"/>
            <w:gridSpan w:val="2"/>
            <w:tcBorders>
              <w:top w:val="single" w:sz="4" w:space="0" w:color="auto"/>
              <w:left w:val="single" w:sz="4" w:space="0" w:color="auto"/>
            </w:tcBorders>
          </w:tcPr>
          <w:p w14:paraId="3347C642" w14:textId="77777777" w:rsidR="005C6C02" w:rsidRDefault="005C6C02" w:rsidP="00D61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DAF1C" w14:textId="4ED9C9B2" w:rsidR="005C6C02" w:rsidRDefault="00CA3172" w:rsidP="00D61B37">
            <w:pPr>
              <w:pStyle w:val="CRCoverPage"/>
              <w:spacing w:before="20" w:after="20"/>
              <w:ind w:left="102"/>
              <w:rPr>
                <w:noProof/>
              </w:rPr>
            </w:pPr>
            <w:r>
              <w:rPr>
                <w:lang w:eastAsia="zh-CN"/>
              </w:rPr>
              <w:t>6.3.6</w:t>
            </w:r>
          </w:p>
        </w:tc>
      </w:tr>
      <w:tr w:rsidR="005C6C02" w14:paraId="0563AF91" w14:textId="77777777" w:rsidTr="00D61B37">
        <w:tc>
          <w:tcPr>
            <w:tcW w:w="2694" w:type="dxa"/>
            <w:gridSpan w:val="2"/>
            <w:tcBorders>
              <w:left w:val="single" w:sz="4" w:space="0" w:color="auto"/>
            </w:tcBorders>
          </w:tcPr>
          <w:p w14:paraId="51F2F429" w14:textId="77777777" w:rsidR="005C6C02" w:rsidRDefault="005C6C02" w:rsidP="00D61B37">
            <w:pPr>
              <w:pStyle w:val="CRCoverPage"/>
              <w:spacing w:after="0"/>
              <w:rPr>
                <w:b/>
                <w:i/>
                <w:noProof/>
                <w:sz w:val="8"/>
                <w:szCs w:val="8"/>
              </w:rPr>
            </w:pPr>
          </w:p>
        </w:tc>
        <w:tc>
          <w:tcPr>
            <w:tcW w:w="6946" w:type="dxa"/>
            <w:gridSpan w:val="9"/>
            <w:tcBorders>
              <w:right w:val="single" w:sz="4" w:space="0" w:color="auto"/>
            </w:tcBorders>
          </w:tcPr>
          <w:p w14:paraId="708DA79A" w14:textId="77777777" w:rsidR="005C6C02" w:rsidRDefault="005C6C02" w:rsidP="00D61B37">
            <w:pPr>
              <w:pStyle w:val="CRCoverPage"/>
              <w:spacing w:after="0"/>
              <w:rPr>
                <w:noProof/>
                <w:sz w:val="8"/>
                <w:szCs w:val="8"/>
              </w:rPr>
            </w:pPr>
          </w:p>
        </w:tc>
      </w:tr>
      <w:tr w:rsidR="005C6C02" w14:paraId="0A70FF80" w14:textId="77777777" w:rsidTr="00D61B37">
        <w:tc>
          <w:tcPr>
            <w:tcW w:w="2694" w:type="dxa"/>
            <w:gridSpan w:val="2"/>
            <w:tcBorders>
              <w:left w:val="single" w:sz="4" w:space="0" w:color="auto"/>
            </w:tcBorders>
          </w:tcPr>
          <w:p w14:paraId="5C530173" w14:textId="77777777" w:rsidR="005C6C02" w:rsidRDefault="005C6C02" w:rsidP="00D61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B8652" w14:textId="77777777" w:rsidR="005C6C02" w:rsidRDefault="005C6C02" w:rsidP="00D61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0CE70E" w14:textId="77777777" w:rsidR="005C6C02" w:rsidRDefault="005C6C02" w:rsidP="00D61B37">
            <w:pPr>
              <w:pStyle w:val="CRCoverPage"/>
              <w:spacing w:after="0"/>
              <w:jc w:val="center"/>
              <w:rPr>
                <w:b/>
                <w:caps/>
                <w:noProof/>
              </w:rPr>
            </w:pPr>
            <w:r>
              <w:rPr>
                <w:b/>
                <w:caps/>
                <w:noProof/>
              </w:rPr>
              <w:t>N</w:t>
            </w:r>
          </w:p>
        </w:tc>
        <w:tc>
          <w:tcPr>
            <w:tcW w:w="2977" w:type="dxa"/>
            <w:gridSpan w:val="4"/>
          </w:tcPr>
          <w:p w14:paraId="5108FA3F" w14:textId="77777777" w:rsidR="005C6C02" w:rsidRDefault="005C6C02" w:rsidP="00D61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52DF5" w14:textId="77777777" w:rsidR="005C6C02" w:rsidRDefault="005C6C02" w:rsidP="00D61B37">
            <w:pPr>
              <w:pStyle w:val="CRCoverPage"/>
              <w:spacing w:after="0"/>
              <w:ind w:left="99"/>
              <w:rPr>
                <w:noProof/>
              </w:rPr>
            </w:pPr>
          </w:p>
        </w:tc>
      </w:tr>
      <w:tr w:rsidR="005C6C02" w14:paraId="7E7E4B0D" w14:textId="77777777" w:rsidTr="00D61B37">
        <w:tc>
          <w:tcPr>
            <w:tcW w:w="2694" w:type="dxa"/>
            <w:gridSpan w:val="2"/>
            <w:tcBorders>
              <w:left w:val="single" w:sz="4" w:space="0" w:color="auto"/>
            </w:tcBorders>
          </w:tcPr>
          <w:p w14:paraId="2C068FC4" w14:textId="77777777" w:rsidR="005C6C02" w:rsidRDefault="005C6C02" w:rsidP="00D61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629DF" w14:textId="2E26409D" w:rsidR="005C6C02" w:rsidRDefault="00A7066F" w:rsidP="00D61B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76B" w14:textId="77777777" w:rsidR="005C6C02" w:rsidRDefault="005C6C02" w:rsidP="00D61B37">
            <w:pPr>
              <w:pStyle w:val="CRCoverPage"/>
              <w:spacing w:after="0"/>
              <w:jc w:val="center"/>
              <w:rPr>
                <w:b/>
                <w:caps/>
                <w:noProof/>
              </w:rPr>
            </w:pPr>
          </w:p>
        </w:tc>
        <w:tc>
          <w:tcPr>
            <w:tcW w:w="2977" w:type="dxa"/>
            <w:gridSpan w:val="4"/>
          </w:tcPr>
          <w:p w14:paraId="772C41AE" w14:textId="77777777" w:rsidR="005C6C02" w:rsidRDefault="005C6C02" w:rsidP="00D61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099EF" w14:textId="222F90A1" w:rsidR="005C6C02" w:rsidRDefault="005C6C02" w:rsidP="00D61B37">
            <w:pPr>
              <w:pStyle w:val="CRCoverPage"/>
              <w:spacing w:after="0"/>
              <w:ind w:left="99"/>
              <w:rPr>
                <w:noProof/>
              </w:rPr>
            </w:pPr>
            <w:r>
              <w:rPr>
                <w:noProof/>
              </w:rPr>
              <w:t>TS</w:t>
            </w:r>
            <w:r w:rsidR="00695167">
              <w:rPr>
                <w:noProof/>
              </w:rPr>
              <w:t xml:space="preserve"> 36.306</w:t>
            </w:r>
            <w:r>
              <w:rPr>
                <w:noProof/>
              </w:rPr>
              <w:t xml:space="preserve"> CR </w:t>
            </w:r>
            <w:r w:rsidR="00A7066F" w:rsidRPr="00A7066F">
              <w:rPr>
                <w:noProof/>
              </w:rPr>
              <w:t>1802</w:t>
            </w:r>
            <w:bookmarkStart w:id="2" w:name="_GoBack"/>
            <w:bookmarkEnd w:id="2"/>
          </w:p>
        </w:tc>
      </w:tr>
      <w:tr w:rsidR="005C6C02" w14:paraId="088C919B" w14:textId="77777777" w:rsidTr="00D61B37">
        <w:tc>
          <w:tcPr>
            <w:tcW w:w="2694" w:type="dxa"/>
            <w:gridSpan w:val="2"/>
            <w:tcBorders>
              <w:left w:val="single" w:sz="4" w:space="0" w:color="auto"/>
            </w:tcBorders>
          </w:tcPr>
          <w:p w14:paraId="4E121AD9" w14:textId="77777777" w:rsidR="005C6C02" w:rsidRDefault="005C6C02" w:rsidP="00D61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CCAAE" w14:textId="77777777" w:rsidR="005C6C02" w:rsidRDefault="005C6C02" w:rsidP="00D61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83281" w14:textId="77777777" w:rsidR="005C6C02" w:rsidRDefault="005C6C02" w:rsidP="00D61B37">
            <w:pPr>
              <w:pStyle w:val="CRCoverPage"/>
              <w:spacing w:after="0"/>
              <w:jc w:val="center"/>
              <w:rPr>
                <w:b/>
                <w:caps/>
                <w:noProof/>
              </w:rPr>
            </w:pPr>
          </w:p>
        </w:tc>
        <w:tc>
          <w:tcPr>
            <w:tcW w:w="2977" w:type="dxa"/>
            <w:gridSpan w:val="4"/>
          </w:tcPr>
          <w:p w14:paraId="4C5648AB" w14:textId="77777777" w:rsidR="005C6C02" w:rsidRDefault="005C6C02" w:rsidP="00D61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E9EBD" w14:textId="77777777" w:rsidR="005C6C02" w:rsidRDefault="005C6C02" w:rsidP="00D61B37">
            <w:pPr>
              <w:pStyle w:val="CRCoverPage"/>
              <w:spacing w:after="0"/>
              <w:ind w:left="99"/>
              <w:rPr>
                <w:noProof/>
              </w:rPr>
            </w:pPr>
            <w:r>
              <w:rPr>
                <w:noProof/>
              </w:rPr>
              <w:t xml:space="preserve">TS/TR ... CR ... </w:t>
            </w:r>
          </w:p>
        </w:tc>
      </w:tr>
      <w:tr w:rsidR="005C6C02" w14:paraId="101F34C4" w14:textId="77777777" w:rsidTr="00D61B37">
        <w:tc>
          <w:tcPr>
            <w:tcW w:w="2694" w:type="dxa"/>
            <w:gridSpan w:val="2"/>
            <w:tcBorders>
              <w:left w:val="single" w:sz="4" w:space="0" w:color="auto"/>
            </w:tcBorders>
          </w:tcPr>
          <w:p w14:paraId="13BA8BBA" w14:textId="77777777" w:rsidR="005C6C02" w:rsidRDefault="005C6C02" w:rsidP="00D61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F1CAF" w14:textId="77777777" w:rsidR="005C6C02" w:rsidRDefault="005C6C02" w:rsidP="00D61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C55AA" w14:textId="77777777" w:rsidR="005C6C02" w:rsidRDefault="005C6C02" w:rsidP="00D61B37">
            <w:pPr>
              <w:pStyle w:val="CRCoverPage"/>
              <w:spacing w:after="0"/>
              <w:jc w:val="center"/>
              <w:rPr>
                <w:b/>
                <w:caps/>
                <w:noProof/>
              </w:rPr>
            </w:pPr>
          </w:p>
        </w:tc>
        <w:tc>
          <w:tcPr>
            <w:tcW w:w="2977" w:type="dxa"/>
            <w:gridSpan w:val="4"/>
          </w:tcPr>
          <w:p w14:paraId="6A7F50C5" w14:textId="77777777" w:rsidR="005C6C02" w:rsidRDefault="005C6C02" w:rsidP="00D61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A72B4" w14:textId="77777777" w:rsidR="005C6C02" w:rsidRDefault="005C6C02" w:rsidP="00D61B37">
            <w:pPr>
              <w:pStyle w:val="CRCoverPage"/>
              <w:spacing w:after="0"/>
              <w:ind w:left="99"/>
              <w:rPr>
                <w:noProof/>
              </w:rPr>
            </w:pPr>
            <w:r>
              <w:rPr>
                <w:noProof/>
              </w:rPr>
              <w:t xml:space="preserve">TS/TR ... CR ... </w:t>
            </w:r>
          </w:p>
        </w:tc>
      </w:tr>
      <w:tr w:rsidR="005C6C02" w14:paraId="55911ED7" w14:textId="77777777" w:rsidTr="00D61B37">
        <w:tc>
          <w:tcPr>
            <w:tcW w:w="2694" w:type="dxa"/>
            <w:gridSpan w:val="2"/>
            <w:tcBorders>
              <w:left w:val="single" w:sz="4" w:space="0" w:color="auto"/>
            </w:tcBorders>
          </w:tcPr>
          <w:p w14:paraId="183800B9" w14:textId="77777777" w:rsidR="005C6C02" w:rsidRDefault="005C6C02" w:rsidP="00D61B37">
            <w:pPr>
              <w:pStyle w:val="CRCoverPage"/>
              <w:spacing w:after="0"/>
              <w:rPr>
                <w:b/>
                <w:i/>
                <w:noProof/>
              </w:rPr>
            </w:pPr>
          </w:p>
        </w:tc>
        <w:tc>
          <w:tcPr>
            <w:tcW w:w="6946" w:type="dxa"/>
            <w:gridSpan w:val="9"/>
            <w:tcBorders>
              <w:right w:val="single" w:sz="4" w:space="0" w:color="auto"/>
            </w:tcBorders>
          </w:tcPr>
          <w:p w14:paraId="3780718E" w14:textId="77777777" w:rsidR="005C6C02" w:rsidRDefault="005C6C02" w:rsidP="00D61B37">
            <w:pPr>
              <w:pStyle w:val="CRCoverPage"/>
              <w:spacing w:after="0"/>
              <w:rPr>
                <w:noProof/>
              </w:rPr>
            </w:pPr>
          </w:p>
        </w:tc>
      </w:tr>
      <w:tr w:rsidR="005C6C02" w14:paraId="201E218E" w14:textId="77777777" w:rsidTr="00D61B37">
        <w:tc>
          <w:tcPr>
            <w:tcW w:w="2694" w:type="dxa"/>
            <w:gridSpan w:val="2"/>
            <w:tcBorders>
              <w:left w:val="single" w:sz="4" w:space="0" w:color="auto"/>
              <w:bottom w:val="single" w:sz="4" w:space="0" w:color="auto"/>
            </w:tcBorders>
          </w:tcPr>
          <w:p w14:paraId="3B58F82B" w14:textId="77777777" w:rsidR="005C6C02" w:rsidRDefault="005C6C02" w:rsidP="00D61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57032" w14:textId="77777777" w:rsidR="005C6C02" w:rsidRDefault="005C6C02" w:rsidP="00D61B37">
            <w:pPr>
              <w:pStyle w:val="CRCoverPage"/>
              <w:spacing w:after="0"/>
              <w:ind w:left="100"/>
              <w:rPr>
                <w:noProof/>
              </w:rPr>
            </w:pPr>
          </w:p>
        </w:tc>
      </w:tr>
      <w:tr w:rsidR="005C6C02" w:rsidRPr="008863B9" w14:paraId="767E00C3" w14:textId="77777777" w:rsidTr="00D61B37">
        <w:tc>
          <w:tcPr>
            <w:tcW w:w="2694" w:type="dxa"/>
            <w:gridSpan w:val="2"/>
            <w:tcBorders>
              <w:top w:val="single" w:sz="4" w:space="0" w:color="auto"/>
              <w:bottom w:val="single" w:sz="4" w:space="0" w:color="auto"/>
            </w:tcBorders>
          </w:tcPr>
          <w:p w14:paraId="3EFA13EF" w14:textId="77777777" w:rsidR="005C6C02" w:rsidRPr="008863B9" w:rsidRDefault="005C6C02" w:rsidP="00D61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DB9F61" w14:textId="77777777" w:rsidR="005C6C02" w:rsidRPr="008863B9" w:rsidRDefault="005C6C02" w:rsidP="00D61B37">
            <w:pPr>
              <w:pStyle w:val="CRCoverPage"/>
              <w:spacing w:after="0"/>
              <w:ind w:left="100"/>
              <w:rPr>
                <w:noProof/>
                <w:sz w:val="8"/>
                <w:szCs w:val="8"/>
              </w:rPr>
            </w:pPr>
          </w:p>
        </w:tc>
      </w:tr>
      <w:tr w:rsidR="005C6C02" w14:paraId="1C6B9504" w14:textId="77777777" w:rsidTr="00D61B37">
        <w:tc>
          <w:tcPr>
            <w:tcW w:w="2694" w:type="dxa"/>
            <w:gridSpan w:val="2"/>
            <w:tcBorders>
              <w:top w:val="single" w:sz="4" w:space="0" w:color="auto"/>
              <w:left w:val="single" w:sz="4" w:space="0" w:color="auto"/>
              <w:bottom w:val="single" w:sz="4" w:space="0" w:color="auto"/>
            </w:tcBorders>
          </w:tcPr>
          <w:p w14:paraId="5AF01F57" w14:textId="77777777" w:rsidR="005C6C02" w:rsidRDefault="005C6C02" w:rsidP="00D61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F3907" w14:textId="77777777" w:rsidR="005C6C02" w:rsidRDefault="005C6C02" w:rsidP="00D61B37">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39D4EB0" w14:textId="77777777" w:rsidR="00494017" w:rsidRPr="00FF083F" w:rsidRDefault="00494017" w:rsidP="00494017">
      <w:pPr>
        <w:pStyle w:val="Heading4"/>
      </w:pPr>
      <w:bookmarkStart w:id="3" w:name="_Toc20487489"/>
      <w:bookmarkStart w:id="4" w:name="_Toc29342789"/>
      <w:bookmarkStart w:id="5" w:name="_Toc29343928"/>
      <w:bookmarkStart w:id="6" w:name="_Toc36567194"/>
      <w:bookmarkStart w:id="7" w:name="_Toc36810641"/>
      <w:bookmarkStart w:id="8" w:name="_Toc36847005"/>
      <w:bookmarkStart w:id="9" w:name="_Toc36939658"/>
      <w:bookmarkStart w:id="10" w:name="_Toc37082638"/>
      <w:bookmarkStart w:id="11" w:name="_Toc46481279"/>
      <w:bookmarkStart w:id="12" w:name="_Toc46482513"/>
      <w:bookmarkStart w:id="13" w:name="_Toc46483747"/>
      <w:r w:rsidRPr="00FF083F">
        <w:t>–</w:t>
      </w:r>
      <w:r w:rsidRPr="00FF083F">
        <w:tab/>
      </w:r>
      <w:r w:rsidRPr="00FF083F">
        <w:rPr>
          <w:i/>
          <w:noProof/>
        </w:rPr>
        <w:t>UE-EUTRA-Capability</w:t>
      </w:r>
      <w:bookmarkEnd w:id="3"/>
      <w:bookmarkEnd w:id="4"/>
      <w:bookmarkEnd w:id="5"/>
      <w:bookmarkEnd w:id="6"/>
      <w:bookmarkEnd w:id="7"/>
      <w:bookmarkEnd w:id="8"/>
      <w:bookmarkEnd w:id="9"/>
      <w:bookmarkEnd w:id="10"/>
      <w:bookmarkEnd w:id="11"/>
      <w:bookmarkEnd w:id="12"/>
      <w:bookmarkEnd w:id="13"/>
    </w:p>
    <w:p w14:paraId="44E055A2" w14:textId="77777777" w:rsidR="00494017" w:rsidRPr="00FF083F" w:rsidRDefault="00494017" w:rsidP="00494017">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6D41FB52" w14:textId="77777777" w:rsidR="00494017" w:rsidRPr="00FF083F" w:rsidRDefault="00494017" w:rsidP="00494017">
      <w:pPr>
        <w:pStyle w:val="NO"/>
      </w:pPr>
      <w:r w:rsidRPr="00FF083F">
        <w:t>NOTE 0:</w:t>
      </w:r>
      <w:r w:rsidRPr="00FF083F">
        <w:tab/>
        <w:t>For (UE capability specific) guidelines on the use of keyword OPTIONAL, see Annex A.3.5.</w:t>
      </w:r>
    </w:p>
    <w:p w14:paraId="17535FF8" w14:textId="77777777" w:rsidR="00494017" w:rsidRPr="00FF083F" w:rsidRDefault="00494017" w:rsidP="00494017">
      <w:pPr>
        <w:pStyle w:val="TH"/>
      </w:pPr>
      <w:r w:rsidRPr="00FF083F">
        <w:rPr>
          <w:bCs/>
          <w:i/>
          <w:iCs/>
        </w:rPr>
        <w:t>UE-EUTRA-Capability</w:t>
      </w:r>
      <w:r w:rsidRPr="00FF083F">
        <w:t xml:space="preserve"> information element</w:t>
      </w:r>
    </w:p>
    <w:p w14:paraId="74956536" w14:textId="77777777" w:rsidR="00494017" w:rsidRPr="00FF083F" w:rsidRDefault="00494017" w:rsidP="00494017">
      <w:pPr>
        <w:pStyle w:val="PL"/>
        <w:shd w:val="clear" w:color="auto" w:fill="E6E6E6"/>
      </w:pPr>
      <w:r w:rsidRPr="00FF083F">
        <w:t>-- ASN1START</w:t>
      </w:r>
    </w:p>
    <w:p w14:paraId="2258CAB2" w14:textId="77777777" w:rsidR="00494017" w:rsidRPr="00FF083F" w:rsidRDefault="00494017" w:rsidP="00494017">
      <w:pPr>
        <w:pStyle w:val="PL"/>
        <w:shd w:val="clear" w:color="auto" w:fill="E6E6E6"/>
      </w:pPr>
    </w:p>
    <w:p w14:paraId="4364CEBA" w14:textId="77777777" w:rsidR="00494017" w:rsidRPr="00FF083F" w:rsidRDefault="00494017" w:rsidP="00494017">
      <w:pPr>
        <w:pStyle w:val="PL"/>
        <w:shd w:val="clear" w:color="auto" w:fill="E6E6E6"/>
      </w:pPr>
      <w:r w:rsidRPr="00FF083F">
        <w:t>UE-EUTRA-Capability</w:t>
      </w:r>
      <w:bookmarkStart w:id="14" w:name="OLE_LINK112"/>
      <w:bookmarkStart w:id="15" w:name="OLE_LINK113"/>
      <w:r w:rsidRPr="00FF083F">
        <w:t xml:space="preserve"> :</w:t>
      </w:r>
      <w:bookmarkEnd w:id="14"/>
      <w:bookmarkEnd w:id="15"/>
      <w:r w:rsidRPr="00FF083F">
        <w:t>:=</w:t>
      </w:r>
      <w:r w:rsidRPr="00FF083F">
        <w:tab/>
      </w:r>
      <w:r w:rsidRPr="00FF083F">
        <w:tab/>
      </w:r>
      <w:r w:rsidRPr="00FF083F">
        <w:tab/>
        <w:t>SEQUENCE {</w:t>
      </w:r>
    </w:p>
    <w:p w14:paraId="0D5B9B07" w14:textId="77777777" w:rsidR="00494017" w:rsidRPr="00FF083F" w:rsidRDefault="00494017" w:rsidP="00494017">
      <w:pPr>
        <w:pStyle w:val="PL"/>
        <w:shd w:val="clear" w:color="auto" w:fill="E6E6E6"/>
      </w:pPr>
      <w:r w:rsidRPr="00FF083F">
        <w:tab/>
        <w:t>accessStratumRelease</w:t>
      </w:r>
      <w:r w:rsidRPr="00FF083F">
        <w:tab/>
      </w:r>
      <w:r w:rsidRPr="00FF083F">
        <w:tab/>
      </w:r>
      <w:r w:rsidRPr="00FF083F">
        <w:tab/>
        <w:t>AccessStratumRelease,</w:t>
      </w:r>
    </w:p>
    <w:p w14:paraId="0E570CC6" w14:textId="77777777" w:rsidR="00494017" w:rsidRPr="00FF083F" w:rsidRDefault="00494017" w:rsidP="00494017">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3C91C85E" w14:textId="77777777" w:rsidR="00494017" w:rsidRPr="00FF083F" w:rsidRDefault="00494017" w:rsidP="00494017">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3FC0A014" w14:textId="77777777" w:rsidR="00494017" w:rsidRPr="00FF083F" w:rsidRDefault="00494017" w:rsidP="00494017">
      <w:pPr>
        <w:pStyle w:val="PL"/>
        <w:shd w:val="clear" w:color="auto" w:fill="E6E6E6"/>
      </w:pPr>
      <w:r w:rsidRPr="00FF083F">
        <w:tab/>
        <w:t>phyLayerParameters</w:t>
      </w:r>
      <w:r w:rsidRPr="00FF083F">
        <w:tab/>
      </w:r>
      <w:r w:rsidRPr="00FF083F">
        <w:tab/>
      </w:r>
      <w:r w:rsidRPr="00FF083F">
        <w:tab/>
      </w:r>
      <w:r w:rsidRPr="00FF083F">
        <w:tab/>
        <w:t>PhyLayerParameters,</w:t>
      </w:r>
    </w:p>
    <w:p w14:paraId="5BCA089D" w14:textId="77777777" w:rsidR="00494017" w:rsidRPr="00FF083F" w:rsidRDefault="00494017" w:rsidP="00494017">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70B957B5" w14:textId="77777777" w:rsidR="00494017" w:rsidRPr="00FF083F" w:rsidRDefault="00494017" w:rsidP="00494017">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1166B172" w14:textId="77777777" w:rsidR="00494017" w:rsidRPr="00FF083F" w:rsidRDefault="00494017" w:rsidP="00494017">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2BB20B1A" w14:textId="77777777" w:rsidR="00494017" w:rsidRPr="00FF083F" w:rsidRDefault="00494017" w:rsidP="00494017">
      <w:pPr>
        <w:pStyle w:val="PL"/>
        <w:shd w:val="clear" w:color="auto" w:fill="E6E6E6"/>
      </w:pPr>
      <w:r w:rsidRPr="00FF083F">
        <w:tab/>
        <w:t>interRAT-Parameters</w:t>
      </w:r>
      <w:r w:rsidRPr="00FF083F">
        <w:tab/>
      </w:r>
      <w:r w:rsidRPr="00FF083F">
        <w:tab/>
      </w:r>
      <w:r w:rsidRPr="00FF083F">
        <w:tab/>
      </w:r>
      <w:r w:rsidRPr="00FF083F">
        <w:tab/>
        <w:t>SEQUENCE {</w:t>
      </w:r>
    </w:p>
    <w:p w14:paraId="6860B01F" w14:textId="77777777" w:rsidR="00494017" w:rsidRPr="00FF083F" w:rsidRDefault="00494017" w:rsidP="00494017">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605180A2" w14:textId="77777777" w:rsidR="00494017" w:rsidRPr="00FF083F" w:rsidRDefault="00494017" w:rsidP="00494017">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31C0ABDB" w14:textId="77777777" w:rsidR="00494017" w:rsidRPr="00FF083F" w:rsidRDefault="00494017" w:rsidP="00494017">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478DC4B4" w14:textId="77777777" w:rsidR="00494017" w:rsidRPr="00FF083F" w:rsidRDefault="00494017" w:rsidP="00494017">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24C0068F" w14:textId="77777777" w:rsidR="00494017" w:rsidRPr="00FF083F" w:rsidRDefault="00494017" w:rsidP="00494017">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75C85544" w14:textId="77777777" w:rsidR="00494017" w:rsidRPr="00FF083F" w:rsidRDefault="00494017" w:rsidP="00494017">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217C102F" w14:textId="77777777" w:rsidR="00494017" w:rsidRPr="00FF083F" w:rsidRDefault="00494017" w:rsidP="00494017">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2F85A5EE" w14:textId="77777777" w:rsidR="00494017" w:rsidRPr="00FF083F" w:rsidRDefault="00494017" w:rsidP="00494017">
      <w:pPr>
        <w:pStyle w:val="PL"/>
        <w:shd w:val="clear" w:color="auto" w:fill="E6E6E6"/>
      </w:pPr>
      <w:r w:rsidRPr="00FF083F">
        <w:tab/>
        <w:t>},</w:t>
      </w:r>
    </w:p>
    <w:p w14:paraId="353B608C"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41F3A078" w14:textId="77777777" w:rsidR="00494017" w:rsidRPr="00FF083F" w:rsidRDefault="00494017" w:rsidP="00494017">
      <w:pPr>
        <w:pStyle w:val="PL"/>
        <w:shd w:val="clear" w:color="auto" w:fill="E6E6E6"/>
      </w:pPr>
      <w:r w:rsidRPr="00FF083F">
        <w:t>}</w:t>
      </w:r>
    </w:p>
    <w:p w14:paraId="3A5FEB9E" w14:textId="77777777" w:rsidR="00494017" w:rsidRPr="00FF083F" w:rsidRDefault="00494017" w:rsidP="00494017">
      <w:pPr>
        <w:pStyle w:val="PL"/>
        <w:shd w:val="clear" w:color="auto" w:fill="E6E6E6"/>
      </w:pPr>
    </w:p>
    <w:p w14:paraId="0CDEE5F1" w14:textId="77777777" w:rsidR="00494017" w:rsidRPr="00FF083F" w:rsidRDefault="00494017" w:rsidP="00494017">
      <w:pPr>
        <w:pStyle w:val="PL"/>
        <w:shd w:val="clear" w:color="auto" w:fill="E6E6E6"/>
      </w:pPr>
      <w:r w:rsidRPr="00FF083F">
        <w:t>-- Late non critical extensions</w:t>
      </w:r>
    </w:p>
    <w:p w14:paraId="5E280459" w14:textId="77777777" w:rsidR="00494017" w:rsidRPr="00FF083F" w:rsidRDefault="00494017" w:rsidP="00494017">
      <w:pPr>
        <w:pStyle w:val="PL"/>
        <w:shd w:val="clear" w:color="auto" w:fill="E6E6E6"/>
      </w:pPr>
      <w:r w:rsidRPr="00FF083F">
        <w:t>UE-EUTRA-Capability-v9a0-IEs ::=</w:t>
      </w:r>
      <w:r w:rsidRPr="00FF083F">
        <w:tab/>
        <w:t>SEQUENCE {</w:t>
      </w:r>
    </w:p>
    <w:p w14:paraId="403BB435" w14:textId="77777777" w:rsidR="00494017" w:rsidRPr="00FF083F" w:rsidRDefault="00494017" w:rsidP="00494017">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4D7D21FB" w14:textId="77777777" w:rsidR="00494017" w:rsidRPr="00FF083F" w:rsidRDefault="00494017" w:rsidP="00494017">
      <w:pPr>
        <w:pStyle w:val="PL"/>
        <w:shd w:val="clear" w:color="auto" w:fill="E6E6E6"/>
      </w:pPr>
      <w:r w:rsidRPr="00FF083F">
        <w:tab/>
        <w:t>fdd-Add-UE-EUTRA-Capabilities-r9</w:t>
      </w:r>
      <w:r w:rsidRPr="00FF083F">
        <w:tab/>
        <w:t>UE-EUTRA-CapabilityAddXDD-Mode-r9</w:t>
      </w:r>
      <w:r w:rsidRPr="00FF083F">
        <w:tab/>
        <w:t>OPTIONAL,</w:t>
      </w:r>
    </w:p>
    <w:p w14:paraId="548D7406" w14:textId="77777777" w:rsidR="00494017" w:rsidRPr="00FF083F" w:rsidRDefault="00494017" w:rsidP="00494017">
      <w:pPr>
        <w:pStyle w:val="PL"/>
        <w:shd w:val="clear" w:color="auto" w:fill="E6E6E6"/>
      </w:pPr>
      <w:r w:rsidRPr="00FF083F">
        <w:tab/>
        <w:t>tdd-Add-UE-EUTRA-Capabilities-r9</w:t>
      </w:r>
      <w:r w:rsidRPr="00FF083F">
        <w:tab/>
        <w:t>UE-EUTRA-CapabilityAddXDD-Mode-r9</w:t>
      </w:r>
      <w:r w:rsidRPr="00FF083F">
        <w:tab/>
        <w:t>OPTIONAL,</w:t>
      </w:r>
    </w:p>
    <w:p w14:paraId="51A8DBDA"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56071395" w14:textId="77777777" w:rsidR="00494017" w:rsidRPr="00FF083F" w:rsidRDefault="00494017" w:rsidP="00494017">
      <w:pPr>
        <w:pStyle w:val="PL"/>
        <w:shd w:val="clear" w:color="auto" w:fill="E6E6E6"/>
      </w:pPr>
      <w:r w:rsidRPr="00FF083F">
        <w:t>}</w:t>
      </w:r>
    </w:p>
    <w:p w14:paraId="68872FB7" w14:textId="77777777" w:rsidR="00494017" w:rsidRPr="00FF083F" w:rsidRDefault="00494017" w:rsidP="00494017">
      <w:pPr>
        <w:pStyle w:val="PL"/>
        <w:shd w:val="clear" w:color="auto" w:fill="E6E6E6"/>
      </w:pPr>
    </w:p>
    <w:p w14:paraId="253E7199" w14:textId="77777777" w:rsidR="00494017" w:rsidRPr="00FF083F" w:rsidRDefault="00494017" w:rsidP="00494017">
      <w:pPr>
        <w:pStyle w:val="PL"/>
        <w:shd w:val="clear" w:color="auto" w:fill="E6E6E6"/>
      </w:pPr>
      <w:r w:rsidRPr="00FF083F">
        <w:t>UE-EUTRA-Capability-v9c0-IEs ::=</w:t>
      </w:r>
      <w:r w:rsidRPr="00FF083F">
        <w:tab/>
        <w:t>SEQUENCE {</w:t>
      </w:r>
    </w:p>
    <w:p w14:paraId="6798C68F" w14:textId="77777777" w:rsidR="00494017" w:rsidRPr="00FF083F" w:rsidRDefault="00494017" w:rsidP="00494017">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6B063CD4"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69588BE5" w14:textId="77777777" w:rsidR="00494017" w:rsidRPr="00FF083F" w:rsidRDefault="00494017" w:rsidP="00494017">
      <w:pPr>
        <w:pStyle w:val="PL"/>
        <w:shd w:val="clear" w:color="auto" w:fill="E6E6E6"/>
      </w:pPr>
      <w:r w:rsidRPr="00FF083F">
        <w:t>}</w:t>
      </w:r>
    </w:p>
    <w:p w14:paraId="04FBCC34" w14:textId="77777777" w:rsidR="00494017" w:rsidRPr="00FF083F" w:rsidRDefault="00494017" w:rsidP="00494017">
      <w:pPr>
        <w:pStyle w:val="PL"/>
        <w:shd w:val="clear" w:color="auto" w:fill="E6E6E6"/>
      </w:pPr>
    </w:p>
    <w:p w14:paraId="4AD58B9B" w14:textId="77777777" w:rsidR="00494017" w:rsidRPr="00FF083F" w:rsidRDefault="00494017" w:rsidP="00494017">
      <w:pPr>
        <w:pStyle w:val="PL"/>
        <w:shd w:val="clear" w:color="auto" w:fill="E6E6E6"/>
      </w:pPr>
      <w:r w:rsidRPr="00FF083F">
        <w:t>UE-EUTRA-Capability-v9d0-IEs ::=</w:t>
      </w:r>
      <w:r w:rsidRPr="00FF083F">
        <w:tab/>
        <w:t>SEQUENCE {</w:t>
      </w:r>
    </w:p>
    <w:p w14:paraId="7D59934B" w14:textId="77777777" w:rsidR="00494017" w:rsidRPr="00FF083F" w:rsidRDefault="00494017" w:rsidP="00494017">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7074AA37"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46B2F77E" w14:textId="77777777" w:rsidR="00494017" w:rsidRPr="00FF083F" w:rsidRDefault="00494017" w:rsidP="00494017">
      <w:pPr>
        <w:pStyle w:val="PL"/>
        <w:shd w:val="clear" w:color="auto" w:fill="E6E6E6"/>
      </w:pPr>
      <w:r w:rsidRPr="00FF083F">
        <w:t>}</w:t>
      </w:r>
    </w:p>
    <w:p w14:paraId="5ACD6BD2" w14:textId="77777777" w:rsidR="00494017" w:rsidRPr="00FF083F" w:rsidRDefault="00494017" w:rsidP="00494017">
      <w:pPr>
        <w:pStyle w:val="PL"/>
        <w:shd w:val="clear" w:color="auto" w:fill="E6E6E6"/>
      </w:pPr>
    </w:p>
    <w:p w14:paraId="15AE4955" w14:textId="77777777" w:rsidR="00494017" w:rsidRPr="00FF083F" w:rsidRDefault="00494017" w:rsidP="00494017">
      <w:pPr>
        <w:pStyle w:val="PL"/>
        <w:shd w:val="clear" w:color="auto" w:fill="E6E6E6"/>
      </w:pPr>
      <w:r w:rsidRPr="00FF083F">
        <w:t>UE-EUTRA-Capability-v9e0-IEs ::=</w:t>
      </w:r>
      <w:r w:rsidRPr="00FF083F">
        <w:tab/>
        <w:t>SEQUENCE {</w:t>
      </w:r>
    </w:p>
    <w:p w14:paraId="5A4006E3" w14:textId="77777777" w:rsidR="00494017" w:rsidRPr="00FF083F" w:rsidRDefault="00494017" w:rsidP="00494017">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65551777"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0C722ABE" w14:textId="77777777" w:rsidR="00494017" w:rsidRPr="00FF083F" w:rsidRDefault="00494017" w:rsidP="00494017">
      <w:pPr>
        <w:pStyle w:val="PL"/>
        <w:shd w:val="clear" w:color="auto" w:fill="E6E6E6"/>
      </w:pPr>
      <w:r w:rsidRPr="00FF083F">
        <w:t>}</w:t>
      </w:r>
    </w:p>
    <w:p w14:paraId="12DE6DD4" w14:textId="77777777" w:rsidR="00494017" w:rsidRPr="00FF083F" w:rsidRDefault="00494017" w:rsidP="00494017">
      <w:pPr>
        <w:pStyle w:val="PL"/>
        <w:shd w:val="clear" w:color="auto" w:fill="E6E6E6"/>
      </w:pPr>
    </w:p>
    <w:p w14:paraId="7A281755" w14:textId="77777777" w:rsidR="00494017" w:rsidRPr="00FF083F" w:rsidRDefault="00494017" w:rsidP="00494017">
      <w:pPr>
        <w:pStyle w:val="PL"/>
        <w:shd w:val="clear" w:color="auto" w:fill="E6E6E6"/>
      </w:pPr>
      <w:r w:rsidRPr="00FF083F">
        <w:t>UE-EUTRA-Capability-v9h0-IEs ::=</w:t>
      </w:r>
      <w:r w:rsidRPr="00FF083F">
        <w:tab/>
        <w:t>SEQUENCE {</w:t>
      </w:r>
    </w:p>
    <w:p w14:paraId="6F14165B" w14:textId="77777777" w:rsidR="00494017" w:rsidRPr="00FF083F" w:rsidRDefault="00494017" w:rsidP="00494017">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70AA9246" w14:textId="77777777" w:rsidR="00494017" w:rsidRPr="00FF083F" w:rsidRDefault="00494017" w:rsidP="00494017">
      <w:pPr>
        <w:pStyle w:val="PL"/>
        <w:shd w:val="clear" w:color="auto" w:fill="E6E6E6"/>
      </w:pPr>
      <w:r w:rsidRPr="00FF083F">
        <w:tab/>
        <w:t>-- Following field is only to be used for late REL-9 extensions</w:t>
      </w:r>
    </w:p>
    <w:p w14:paraId="5ABA72F3" w14:textId="77777777" w:rsidR="00494017" w:rsidRPr="00FF083F" w:rsidRDefault="00494017" w:rsidP="00494017">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3DD8C74B"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40625B1E" w14:textId="77777777" w:rsidR="00494017" w:rsidRPr="00FF083F" w:rsidRDefault="00494017" w:rsidP="00494017">
      <w:pPr>
        <w:pStyle w:val="PL"/>
        <w:shd w:val="clear" w:color="auto" w:fill="E6E6E6"/>
      </w:pPr>
      <w:r w:rsidRPr="00FF083F">
        <w:t>}</w:t>
      </w:r>
    </w:p>
    <w:p w14:paraId="184E63B2" w14:textId="77777777" w:rsidR="00494017" w:rsidRPr="00FF083F" w:rsidRDefault="00494017" w:rsidP="00494017">
      <w:pPr>
        <w:pStyle w:val="PL"/>
        <w:shd w:val="clear" w:color="auto" w:fill="E6E6E6"/>
      </w:pPr>
    </w:p>
    <w:p w14:paraId="12535652" w14:textId="77777777" w:rsidR="00494017" w:rsidRPr="00FF083F" w:rsidRDefault="00494017" w:rsidP="00494017">
      <w:pPr>
        <w:pStyle w:val="PL"/>
        <w:shd w:val="clear" w:color="auto" w:fill="E6E6E6"/>
      </w:pPr>
      <w:r w:rsidRPr="00FF083F">
        <w:t>UE-EUTRA-Capability-v10c0-IEs ::=</w:t>
      </w:r>
      <w:r w:rsidRPr="00FF083F">
        <w:tab/>
        <w:t>SEQUENCE {</w:t>
      </w:r>
    </w:p>
    <w:p w14:paraId="2223332D" w14:textId="77777777" w:rsidR="00494017" w:rsidRPr="00FF083F" w:rsidRDefault="00494017" w:rsidP="00494017">
      <w:pPr>
        <w:pStyle w:val="PL"/>
        <w:shd w:val="clear" w:color="auto" w:fill="E6E6E6"/>
      </w:pPr>
      <w:r w:rsidRPr="00FF083F">
        <w:tab/>
        <w:t>otdoa-PositioningCapabilities-r10</w:t>
      </w:r>
      <w:r w:rsidRPr="00FF083F">
        <w:tab/>
        <w:t>OTDOA-PositioningCapabilities-r10</w:t>
      </w:r>
      <w:r w:rsidRPr="00FF083F">
        <w:tab/>
      </w:r>
      <w:r w:rsidRPr="00FF083F">
        <w:tab/>
        <w:t>OPTIONAL,</w:t>
      </w:r>
    </w:p>
    <w:p w14:paraId="3B6EFF5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2C469D13" w14:textId="77777777" w:rsidR="00494017" w:rsidRPr="00FF083F" w:rsidRDefault="00494017" w:rsidP="00494017">
      <w:pPr>
        <w:pStyle w:val="PL"/>
        <w:shd w:val="clear" w:color="auto" w:fill="E6E6E6"/>
      </w:pPr>
      <w:r w:rsidRPr="00FF083F">
        <w:t>}</w:t>
      </w:r>
    </w:p>
    <w:p w14:paraId="2C04AE08" w14:textId="77777777" w:rsidR="00494017" w:rsidRPr="00FF083F" w:rsidRDefault="00494017" w:rsidP="00494017">
      <w:pPr>
        <w:pStyle w:val="PL"/>
        <w:shd w:val="clear" w:color="auto" w:fill="E6E6E6"/>
      </w:pPr>
    </w:p>
    <w:p w14:paraId="4A95315D" w14:textId="77777777" w:rsidR="00494017" w:rsidRPr="00FF083F" w:rsidRDefault="00494017" w:rsidP="00494017">
      <w:pPr>
        <w:pStyle w:val="PL"/>
        <w:shd w:val="clear" w:color="auto" w:fill="E6E6E6"/>
      </w:pPr>
      <w:r w:rsidRPr="00FF083F">
        <w:t>UE-EUTRA-Capability-v10f0-IEs ::=</w:t>
      </w:r>
      <w:r w:rsidRPr="00FF083F">
        <w:tab/>
        <w:t>SEQUENCE {</w:t>
      </w:r>
    </w:p>
    <w:p w14:paraId="58938910" w14:textId="77777777" w:rsidR="00494017" w:rsidRPr="00FF083F" w:rsidRDefault="00494017" w:rsidP="00494017">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2EFE0135"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61811249" w14:textId="77777777" w:rsidR="00494017" w:rsidRPr="00FF083F" w:rsidRDefault="00494017" w:rsidP="00494017">
      <w:pPr>
        <w:pStyle w:val="PL"/>
        <w:shd w:val="clear" w:color="auto" w:fill="E6E6E6"/>
      </w:pPr>
      <w:r w:rsidRPr="00FF083F">
        <w:t>}</w:t>
      </w:r>
    </w:p>
    <w:p w14:paraId="2FA77807" w14:textId="77777777" w:rsidR="00494017" w:rsidRPr="00FF083F" w:rsidRDefault="00494017" w:rsidP="00494017">
      <w:pPr>
        <w:pStyle w:val="PL"/>
        <w:shd w:val="clear" w:color="auto" w:fill="E6E6E6"/>
      </w:pPr>
    </w:p>
    <w:p w14:paraId="46B46189" w14:textId="77777777" w:rsidR="00494017" w:rsidRPr="00FF083F" w:rsidRDefault="00494017" w:rsidP="00494017">
      <w:pPr>
        <w:pStyle w:val="PL"/>
        <w:shd w:val="clear" w:color="auto" w:fill="E6E6E6"/>
      </w:pPr>
      <w:r w:rsidRPr="00FF083F">
        <w:t>UE-EUTRA-Capability-v10i0-IEs ::=</w:t>
      </w:r>
      <w:r w:rsidRPr="00FF083F">
        <w:tab/>
        <w:t>SEQUENCE {</w:t>
      </w:r>
    </w:p>
    <w:p w14:paraId="110E9911" w14:textId="77777777" w:rsidR="00494017" w:rsidRPr="00FF083F" w:rsidRDefault="00494017" w:rsidP="00494017">
      <w:pPr>
        <w:pStyle w:val="PL"/>
        <w:shd w:val="clear" w:color="auto" w:fill="E6E6E6"/>
      </w:pPr>
      <w:r w:rsidRPr="00FF083F">
        <w:lastRenderedPageBreak/>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7812E1E9" w14:textId="77777777" w:rsidR="00494017" w:rsidRPr="00FF083F" w:rsidRDefault="00494017" w:rsidP="00494017">
      <w:pPr>
        <w:pStyle w:val="PL"/>
        <w:shd w:val="clear" w:color="auto" w:fill="E6E6E6"/>
      </w:pPr>
      <w:r w:rsidRPr="00FF083F">
        <w:tab/>
        <w:t>-- Following field is only to be used for late REL-10 extensions</w:t>
      </w:r>
    </w:p>
    <w:p w14:paraId="0771A574" w14:textId="77777777" w:rsidR="00494017" w:rsidRPr="00FF083F" w:rsidRDefault="00494017" w:rsidP="00494017">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2DE505B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46192E9F" w14:textId="77777777" w:rsidR="00494017" w:rsidRPr="00FF083F" w:rsidRDefault="00494017" w:rsidP="00494017">
      <w:pPr>
        <w:pStyle w:val="PL"/>
        <w:shd w:val="clear" w:color="auto" w:fill="E6E6E6"/>
      </w:pPr>
      <w:r w:rsidRPr="00FF083F">
        <w:t>}</w:t>
      </w:r>
    </w:p>
    <w:p w14:paraId="4F1E6E3D" w14:textId="77777777" w:rsidR="00494017" w:rsidRPr="00FF083F" w:rsidRDefault="00494017" w:rsidP="00494017">
      <w:pPr>
        <w:pStyle w:val="PL"/>
        <w:shd w:val="clear" w:color="auto" w:fill="E6E6E6"/>
      </w:pPr>
    </w:p>
    <w:p w14:paraId="5D780A40" w14:textId="77777777" w:rsidR="00494017" w:rsidRPr="00FF083F" w:rsidRDefault="00494017" w:rsidP="00494017">
      <w:pPr>
        <w:pStyle w:val="PL"/>
        <w:shd w:val="clear" w:color="auto" w:fill="E6E6E6"/>
      </w:pPr>
      <w:r w:rsidRPr="00FF083F">
        <w:t>UE-EUTRA-Capability-v10j0-IEs ::=</w:t>
      </w:r>
      <w:r w:rsidRPr="00FF083F">
        <w:tab/>
        <w:t>SEQUENCE {</w:t>
      </w:r>
    </w:p>
    <w:p w14:paraId="612E2F43" w14:textId="77777777" w:rsidR="00494017" w:rsidRPr="00FF083F" w:rsidRDefault="00494017" w:rsidP="00494017">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43D7FA67"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4FAE0BD2" w14:textId="77777777" w:rsidR="00494017" w:rsidRPr="00FF083F" w:rsidRDefault="00494017" w:rsidP="00494017">
      <w:pPr>
        <w:pStyle w:val="PL"/>
        <w:shd w:val="clear" w:color="auto" w:fill="E6E6E6"/>
      </w:pPr>
      <w:r w:rsidRPr="00FF083F">
        <w:t>}</w:t>
      </w:r>
    </w:p>
    <w:p w14:paraId="63085F4A" w14:textId="77777777" w:rsidR="00494017" w:rsidRPr="00FF083F" w:rsidRDefault="00494017" w:rsidP="00494017">
      <w:pPr>
        <w:pStyle w:val="PL"/>
        <w:shd w:val="clear" w:color="auto" w:fill="E6E6E6"/>
      </w:pPr>
    </w:p>
    <w:p w14:paraId="533C7837" w14:textId="77777777" w:rsidR="00494017" w:rsidRPr="00FF083F" w:rsidRDefault="00494017" w:rsidP="00494017">
      <w:pPr>
        <w:pStyle w:val="PL"/>
        <w:shd w:val="clear" w:color="auto" w:fill="E6E6E6"/>
      </w:pPr>
      <w:r w:rsidRPr="00FF083F">
        <w:t>UE-EUTRA-Capability-v11d0-IEs ::=</w:t>
      </w:r>
      <w:r w:rsidRPr="00FF083F">
        <w:tab/>
        <w:t>SEQUENCE {</w:t>
      </w:r>
    </w:p>
    <w:p w14:paraId="51DCCA1E" w14:textId="77777777" w:rsidR="00494017" w:rsidRPr="00FF083F" w:rsidRDefault="00494017" w:rsidP="00494017">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1E42CF92" w14:textId="77777777" w:rsidR="00494017" w:rsidRPr="00FF083F" w:rsidRDefault="00494017" w:rsidP="00494017">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0421D262"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2090B1E0" w14:textId="77777777" w:rsidR="00494017" w:rsidRPr="00FF083F" w:rsidRDefault="00494017" w:rsidP="00494017">
      <w:pPr>
        <w:pStyle w:val="PL"/>
        <w:shd w:val="clear" w:color="auto" w:fill="E6E6E6"/>
      </w:pPr>
      <w:r w:rsidRPr="00FF083F">
        <w:t>}</w:t>
      </w:r>
    </w:p>
    <w:p w14:paraId="6A04A1A9" w14:textId="77777777" w:rsidR="00494017" w:rsidRPr="00FF083F" w:rsidRDefault="00494017" w:rsidP="00494017">
      <w:pPr>
        <w:pStyle w:val="PL"/>
        <w:shd w:val="clear" w:color="auto" w:fill="E6E6E6"/>
      </w:pPr>
    </w:p>
    <w:p w14:paraId="4EBAAE94" w14:textId="77777777" w:rsidR="00494017" w:rsidRPr="00FF083F" w:rsidRDefault="00494017" w:rsidP="00494017">
      <w:pPr>
        <w:pStyle w:val="PL"/>
        <w:shd w:val="clear" w:color="auto" w:fill="E6E6E6"/>
      </w:pPr>
      <w:r w:rsidRPr="00FF083F">
        <w:t>UE-EUTRA-Capability-v11x0-IEs ::=</w:t>
      </w:r>
      <w:r w:rsidRPr="00FF083F">
        <w:tab/>
        <w:t>SEQUENCE {</w:t>
      </w:r>
    </w:p>
    <w:p w14:paraId="6AC849F7" w14:textId="77777777" w:rsidR="00494017" w:rsidRPr="00FF083F" w:rsidRDefault="00494017" w:rsidP="00494017">
      <w:pPr>
        <w:pStyle w:val="PL"/>
        <w:shd w:val="clear" w:color="auto" w:fill="E6E6E6"/>
      </w:pPr>
      <w:r w:rsidRPr="00FF083F">
        <w:tab/>
        <w:t>-- Following field is only to be used for late REL-11 extensions</w:t>
      </w:r>
    </w:p>
    <w:p w14:paraId="20CA7FA5" w14:textId="77777777" w:rsidR="00494017" w:rsidRPr="00FF083F" w:rsidRDefault="00494017" w:rsidP="00494017">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138F9A9C"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072B18F5" w14:textId="77777777" w:rsidR="00494017" w:rsidRPr="00FF083F" w:rsidRDefault="00494017" w:rsidP="00494017">
      <w:pPr>
        <w:pStyle w:val="PL"/>
        <w:shd w:val="clear" w:color="auto" w:fill="E6E6E6"/>
      </w:pPr>
      <w:r w:rsidRPr="00FF083F">
        <w:t>}</w:t>
      </w:r>
    </w:p>
    <w:p w14:paraId="1B693105" w14:textId="77777777" w:rsidR="00494017" w:rsidRPr="00FF083F" w:rsidRDefault="00494017" w:rsidP="00494017">
      <w:pPr>
        <w:pStyle w:val="PL"/>
        <w:shd w:val="clear" w:color="auto" w:fill="E6E6E6"/>
      </w:pPr>
    </w:p>
    <w:p w14:paraId="2D8A4145" w14:textId="77777777" w:rsidR="00494017" w:rsidRPr="00FF083F" w:rsidRDefault="00494017" w:rsidP="00494017">
      <w:pPr>
        <w:pStyle w:val="PL"/>
        <w:shd w:val="clear" w:color="auto" w:fill="E6E6E6"/>
      </w:pPr>
      <w:r w:rsidRPr="00FF083F">
        <w:t>UE-EUTRA-Capability-v12b0-IEs ::= SEQUENCE {</w:t>
      </w:r>
    </w:p>
    <w:p w14:paraId="2BF6AD3D" w14:textId="77777777" w:rsidR="00494017" w:rsidRPr="00FF083F" w:rsidRDefault="00494017" w:rsidP="00494017">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3160C757"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68CC27B3" w14:textId="77777777" w:rsidR="00494017" w:rsidRPr="00FF083F" w:rsidRDefault="00494017" w:rsidP="00494017">
      <w:pPr>
        <w:pStyle w:val="PL"/>
        <w:shd w:val="clear" w:color="auto" w:fill="E6E6E6"/>
      </w:pPr>
      <w:r w:rsidRPr="00FF083F">
        <w:t>}</w:t>
      </w:r>
    </w:p>
    <w:p w14:paraId="7B1BE8B9" w14:textId="77777777" w:rsidR="00494017" w:rsidRPr="00FF083F" w:rsidRDefault="00494017" w:rsidP="00494017">
      <w:pPr>
        <w:pStyle w:val="PL"/>
        <w:shd w:val="clear" w:color="auto" w:fill="E6E6E6"/>
      </w:pPr>
    </w:p>
    <w:p w14:paraId="78BBF438" w14:textId="77777777" w:rsidR="00494017" w:rsidRPr="00FF083F" w:rsidRDefault="00494017" w:rsidP="00494017">
      <w:pPr>
        <w:pStyle w:val="PL"/>
        <w:shd w:val="clear" w:color="auto" w:fill="E6E6E6"/>
      </w:pPr>
      <w:r w:rsidRPr="00FF083F">
        <w:t>UE-EUTRA-Capability-v12x0-IEs ::= SEQUENCE {</w:t>
      </w:r>
    </w:p>
    <w:p w14:paraId="5D9501A7" w14:textId="77777777" w:rsidR="00494017" w:rsidRPr="00FF083F" w:rsidRDefault="00494017" w:rsidP="00494017">
      <w:pPr>
        <w:pStyle w:val="PL"/>
        <w:shd w:val="clear" w:color="auto" w:fill="E6E6E6"/>
      </w:pPr>
      <w:r w:rsidRPr="00FF083F">
        <w:tab/>
        <w:t>-- Following field is only to be used for late REL-12 extensions</w:t>
      </w:r>
    </w:p>
    <w:p w14:paraId="386D4081" w14:textId="77777777" w:rsidR="00494017" w:rsidRPr="00FF083F" w:rsidRDefault="00494017" w:rsidP="00494017">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25070B9"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73015D91" w14:textId="77777777" w:rsidR="00494017" w:rsidRPr="00FF083F" w:rsidRDefault="00494017" w:rsidP="00494017">
      <w:pPr>
        <w:pStyle w:val="PL"/>
        <w:shd w:val="clear" w:color="auto" w:fill="E6E6E6"/>
      </w:pPr>
      <w:r w:rsidRPr="00FF083F">
        <w:t>}</w:t>
      </w:r>
    </w:p>
    <w:p w14:paraId="166F8741" w14:textId="77777777" w:rsidR="00494017" w:rsidRPr="00FF083F" w:rsidRDefault="00494017" w:rsidP="00494017">
      <w:pPr>
        <w:pStyle w:val="PL"/>
        <w:shd w:val="clear" w:color="auto" w:fill="E6E6E6"/>
      </w:pPr>
    </w:p>
    <w:p w14:paraId="4FA47A97" w14:textId="77777777" w:rsidR="00494017" w:rsidRPr="00FF083F" w:rsidRDefault="00494017" w:rsidP="00494017">
      <w:pPr>
        <w:pStyle w:val="PL"/>
        <w:shd w:val="clear" w:color="auto" w:fill="E6E6E6"/>
      </w:pPr>
      <w:r w:rsidRPr="00FF083F">
        <w:t>UE-EUTRA-Capability-v1370-IEs ::= SEQUENCE {</w:t>
      </w:r>
    </w:p>
    <w:p w14:paraId="73FFD29C" w14:textId="77777777" w:rsidR="00494017" w:rsidRPr="00FF083F" w:rsidRDefault="00494017" w:rsidP="00494017">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383FB01F" w14:textId="77777777" w:rsidR="00494017" w:rsidRPr="00FF083F" w:rsidRDefault="00494017" w:rsidP="00494017">
      <w:pPr>
        <w:pStyle w:val="PL"/>
        <w:shd w:val="clear" w:color="auto" w:fill="E6E6E6"/>
      </w:pPr>
      <w:r w:rsidRPr="00FF083F">
        <w:tab/>
        <w:t>fdd-Add-UE-EUTRA-Capabilities-v1370</w:t>
      </w:r>
      <w:r w:rsidRPr="00FF083F">
        <w:tab/>
        <w:t>UE-EUTRA-CapabilityAddXDD-Mode-v1370</w:t>
      </w:r>
      <w:r w:rsidRPr="00FF083F">
        <w:tab/>
        <w:t>OPTIONAL,</w:t>
      </w:r>
    </w:p>
    <w:p w14:paraId="7E545C11" w14:textId="77777777" w:rsidR="00494017" w:rsidRPr="00FF083F" w:rsidRDefault="00494017" w:rsidP="00494017">
      <w:pPr>
        <w:pStyle w:val="PL"/>
        <w:shd w:val="clear" w:color="auto" w:fill="E6E6E6"/>
      </w:pPr>
      <w:r w:rsidRPr="00FF083F">
        <w:tab/>
        <w:t>tdd-Add-UE-EUTRA-Capabilities-v1370</w:t>
      </w:r>
      <w:r w:rsidRPr="00FF083F">
        <w:tab/>
        <w:t>UE-EUTRA-CapabilityAddXDD-Mode-v1370</w:t>
      </w:r>
      <w:r w:rsidRPr="00FF083F">
        <w:tab/>
        <w:t>OPTIONAL,</w:t>
      </w:r>
    </w:p>
    <w:p w14:paraId="055CEAF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58AEEA0F" w14:textId="77777777" w:rsidR="00494017" w:rsidRPr="00FF083F" w:rsidRDefault="00494017" w:rsidP="00494017">
      <w:pPr>
        <w:pStyle w:val="PL"/>
        <w:shd w:val="clear" w:color="auto" w:fill="E6E6E6"/>
      </w:pPr>
      <w:r w:rsidRPr="00FF083F">
        <w:t>}</w:t>
      </w:r>
    </w:p>
    <w:p w14:paraId="4956239B" w14:textId="77777777" w:rsidR="00494017" w:rsidRPr="00FF083F" w:rsidRDefault="00494017" w:rsidP="00494017">
      <w:pPr>
        <w:pStyle w:val="PL"/>
        <w:shd w:val="clear" w:color="auto" w:fill="E6E6E6"/>
      </w:pPr>
    </w:p>
    <w:p w14:paraId="08A0C934" w14:textId="77777777" w:rsidR="00494017" w:rsidRPr="00FF083F" w:rsidRDefault="00494017" w:rsidP="00494017">
      <w:pPr>
        <w:pStyle w:val="PL"/>
        <w:shd w:val="clear" w:color="auto" w:fill="E6E6E6"/>
      </w:pPr>
      <w:r w:rsidRPr="00FF083F">
        <w:t>UE-EUTRA-Capability-v1380-IEs ::= SEQUENCE {</w:t>
      </w:r>
    </w:p>
    <w:p w14:paraId="1B5385D7" w14:textId="77777777" w:rsidR="00494017" w:rsidRPr="00FF083F" w:rsidRDefault="00494017" w:rsidP="00494017">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6E425A8D" w14:textId="77777777" w:rsidR="00494017" w:rsidRPr="00FF083F" w:rsidRDefault="00494017" w:rsidP="00494017">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0298BE13" w14:textId="77777777" w:rsidR="00494017" w:rsidRPr="00FF083F" w:rsidRDefault="00494017" w:rsidP="00494017">
      <w:pPr>
        <w:pStyle w:val="PL"/>
        <w:shd w:val="clear" w:color="auto" w:fill="E6E6E6"/>
      </w:pPr>
      <w:r w:rsidRPr="00FF083F">
        <w:tab/>
        <w:t>fdd-Add-UE-EUTRA-Capabilities-v1380</w:t>
      </w:r>
      <w:r w:rsidRPr="00FF083F">
        <w:tab/>
        <w:t>UE-EUTRA-CapabilityAddXDD-Mode-v1380,</w:t>
      </w:r>
    </w:p>
    <w:p w14:paraId="38C09347" w14:textId="77777777" w:rsidR="00494017" w:rsidRPr="00FF083F" w:rsidRDefault="00494017" w:rsidP="00494017">
      <w:pPr>
        <w:pStyle w:val="PL"/>
        <w:shd w:val="clear" w:color="auto" w:fill="E6E6E6"/>
      </w:pPr>
      <w:r w:rsidRPr="00FF083F">
        <w:tab/>
        <w:t>tdd-Add-UE-EUTRA-Capabilities-v1380</w:t>
      </w:r>
      <w:r w:rsidRPr="00FF083F">
        <w:tab/>
        <w:t>UE-EUTRA-CapabilityAddXDD-Mode-v1380,</w:t>
      </w:r>
    </w:p>
    <w:p w14:paraId="4EDEE35C"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57C525B9" w14:textId="77777777" w:rsidR="00494017" w:rsidRPr="00FF083F" w:rsidRDefault="00494017" w:rsidP="00494017">
      <w:pPr>
        <w:pStyle w:val="PL"/>
        <w:shd w:val="clear" w:color="auto" w:fill="E6E6E6"/>
      </w:pPr>
      <w:r w:rsidRPr="00FF083F">
        <w:t>}</w:t>
      </w:r>
    </w:p>
    <w:p w14:paraId="41451A3A" w14:textId="77777777" w:rsidR="00494017" w:rsidRPr="00FF083F" w:rsidRDefault="00494017" w:rsidP="00494017">
      <w:pPr>
        <w:pStyle w:val="PL"/>
        <w:shd w:val="clear" w:color="auto" w:fill="E6E6E6"/>
        <w:ind w:firstLine="284"/>
      </w:pPr>
    </w:p>
    <w:p w14:paraId="130BEBC1" w14:textId="77777777" w:rsidR="00494017" w:rsidRPr="00FF083F" w:rsidRDefault="00494017" w:rsidP="00494017">
      <w:pPr>
        <w:pStyle w:val="PL"/>
        <w:shd w:val="clear" w:color="auto" w:fill="E6E6E6"/>
      </w:pPr>
      <w:r w:rsidRPr="00FF083F">
        <w:t>UE-EUTRA-Capability-v1390-IEs ::= SEQUENCE {</w:t>
      </w:r>
    </w:p>
    <w:p w14:paraId="4B6005EE" w14:textId="77777777" w:rsidR="00494017" w:rsidRPr="00FF083F" w:rsidRDefault="00494017" w:rsidP="00494017">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3DD06BDB"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7FC675B7" w14:textId="77777777" w:rsidR="00494017" w:rsidRPr="00FF083F" w:rsidRDefault="00494017" w:rsidP="00494017">
      <w:pPr>
        <w:pStyle w:val="PL"/>
        <w:shd w:val="clear" w:color="auto" w:fill="E6E6E6"/>
      </w:pPr>
      <w:r w:rsidRPr="00FF083F">
        <w:t>}</w:t>
      </w:r>
    </w:p>
    <w:p w14:paraId="7B9EE06B" w14:textId="77777777" w:rsidR="00494017" w:rsidRPr="00FF083F" w:rsidRDefault="00494017" w:rsidP="00494017">
      <w:pPr>
        <w:pStyle w:val="PL"/>
        <w:shd w:val="clear" w:color="auto" w:fill="E6E6E6"/>
      </w:pPr>
    </w:p>
    <w:p w14:paraId="19145B4A" w14:textId="77777777" w:rsidR="00494017" w:rsidRPr="00FF083F" w:rsidRDefault="00494017" w:rsidP="00494017">
      <w:pPr>
        <w:pStyle w:val="PL"/>
        <w:shd w:val="clear" w:color="auto" w:fill="E6E6E6"/>
      </w:pPr>
      <w:r w:rsidRPr="00FF083F">
        <w:t>UE-EUTRA-Capability-v13e0a-IEs ::= SEQUENCE {</w:t>
      </w:r>
    </w:p>
    <w:p w14:paraId="3CFEE772" w14:textId="77777777" w:rsidR="00494017" w:rsidRPr="00FF083F" w:rsidRDefault="00494017" w:rsidP="00494017">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1A01D7C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53BFE58D" w14:textId="77777777" w:rsidR="00494017" w:rsidRPr="00FF083F" w:rsidRDefault="00494017" w:rsidP="00494017">
      <w:pPr>
        <w:pStyle w:val="PL"/>
        <w:shd w:val="clear" w:color="auto" w:fill="E6E6E6"/>
      </w:pPr>
      <w:r w:rsidRPr="00FF083F">
        <w:t>}</w:t>
      </w:r>
    </w:p>
    <w:p w14:paraId="03D64085" w14:textId="77777777" w:rsidR="00494017" w:rsidRPr="00FF083F" w:rsidRDefault="00494017" w:rsidP="00494017">
      <w:pPr>
        <w:pStyle w:val="PL"/>
        <w:shd w:val="clear" w:color="auto" w:fill="E6E6E6"/>
      </w:pPr>
    </w:p>
    <w:p w14:paraId="4D75F02E" w14:textId="77777777" w:rsidR="00494017" w:rsidRPr="00FF083F" w:rsidRDefault="00494017" w:rsidP="00494017">
      <w:pPr>
        <w:pStyle w:val="PL"/>
        <w:shd w:val="clear" w:color="auto" w:fill="E6E6E6"/>
      </w:pPr>
      <w:r w:rsidRPr="00FF083F">
        <w:t>UE-EUTRA-Capability-v13e0b-IEs ::= SEQUENCE {</w:t>
      </w:r>
    </w:p>
    <w:p w14:paraId="408BE196" w14:textId="77777777" w:rsidR="00494017" w:rsidRPr="00FF083F" w:rsidRDefault="00494017" w:rsidP="00494017">
      <w:pPr>
        <w:pStyle w:val="PL"/>
        <w:shd w:val="clear" w:color="auto" w:fill="E6E6E6"/>
      </w:pPr>
      <w:r w:rsidRPr="00FF083F">
        <w:tab/>
        <w:t>phyLayerParameters-v13e0</w:t>
      </w:r>
      <w:r w:rsidRPr="00FF083F">
        <w:tab/>
      </w:r>
      <w:r w:rsidRPr="00FF083F">
        <w:tab/>
      </w:r>
      <w:r w:rsidRPr="00FF083F">
        <w:tab/>
        <w:t>PhyLayerParameters-v13e0,</w:t>
      </w:r>
    </w:p>
    <w:p w14:paraId="515A1F44" w14:textId="77777777" w:rsidR="00494017" w:rsidRPr="00FF083F" w:rsidRDefault="00494017" w:rsidP="00494017">
      <w:pPr>
        <w:pStyle w:val="PL"/>
        <w:shd w:val="clear" w:color="auto" w:fill="E6E6E6"/>
      </w:pPr>
      <w:r w:rsidRPr="00FF083F">
        <w:tab/>
        <w:t>-- Following field is only to be used for late REL-13 extensions</w:t>
      </w:r>
    </w:p>
    <w:p w14:paraId="096E6380"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6AEBD946" w14:textId="77777777" w:rsidR="00494017" w:rsidRPr="00FF083F" w:rsidRDefault="00494017" w:rsidP="00494017">
      <w:pPr>
        <w:pStyle w:val="PL"/>
        <w:shd w:val="clear" w:color="auto" w:fill="E6E6E6"/>
      </w:pPr>
      <w:r w:rsidRPr="00FF083F">
        <w:t>}</w:t>
      </w:r>
    </w:p>
    <w:p w14:paraId="74FB3FF9" w14:textId="77777777" w:rsidR="00494017" w:rsidRPr="00FF083F" w:rsidRDefault="00494017" w:rsidP="00494017">
      <w:pPr>
        <w:pStyle w:val="PL"/>
        <w:shd w:val="clear" w:color="auto" w:fill="E6E6E6"/>
      </w:pPr>
    </w:p>
    <w:p w14:paraId="65D222E0" w14:textId="77777777" w:rsidR="00494017" w:rsidRPr="00FF083F" w:rsidRDefault="00494017" w:rsidP="00494017">
      <w:pPr>
        <w:pStyle w:val="PL"/>
        <w:shd w:val="clear" w:color="auto" w:fill="E6E6E6"/>
      </w:pPr>
      <w:r w:rsidRPr="00FF083F">
        <w:t>UE-EUTRA-Capability-v1470-IEs ::= SEQUENCE {</w:t>
      </w:r>
    </w:p>
    <w:p w14:paraId="4990C91C" w14:textId="77777777" w:rsidR="00494017" w:rsidRPr="00FF083F" w:rsidRDefault="00494017" w:rsidP="00494017">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528019ED" w14:textId="77777777" w:rsidR="00494017" w:rsidRPr="00FF083F" w:rsidRDefault="00494017" w:rsidP="00494017">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176F8260" w14:textId="77777777" w:rsidR="00494017" w:rsidRPr="00FF083F" w:rsidRDefault="00494017" w:rsidP="00494017">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2BE9583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31EA30CA" w14:textId="77777777" w:rsidR="00494017" w:rsidRPr="00FF083F" w:rsidRDefault="00494017" w:rsidP="00494017">
      <w:pPr>
        <w:pStyle w:val="PL"/>
        <w:shd w:val="clear" w:color="auto" w:fill="E6E6E6"/>
      </w:pPr>
      <w:r w:rsidRPr="00FF083F">
        <w:t>}</w:t>
      </w:r>
    </w:p>
    <w:p w14:paraId="005E8410" w14:textId="77777777" w:rsidR="00494017" w:rsidRPr="00FF083F" w:rsidRDefault="00494017" w:rsidP="00494017">
      <w:pPr>
        <w:pStyle w:val="PL"/>
        <w:shd w:val="clear" w:color="auto" w:fill="E6E6E6"/>
      </w:pPr>
    </w:p>
    <w:p w14:paraId="44FD02A6" w14:textId="77777777" w:rsidR="00494017" w:rsidRPr="00FF083F" w:rsidRDefault="00494017" w:rsidP="00494017">
      <w:pPr>
        <w:pStyle w:val="PL"/>
        <w:shd w:val="clear" w:color="auto" w:fill="E6E6E6"/>
      </w:pPr>
      <w:r w:rsidRPr="00FF083F">
        <w:t>UE-EUTRA-Capability-v14a0-IEs ::= SEQUENCE {</w:t>
      </w:r>
    </w:p>
    <w:p w14:paraId="395B73EC" w14:textId="77777777" w:rsidR="00494017" w:rsidRPr="00FF083F" w:rsidRDefault="00494017" w:rsidP="00494017">
      <w:pPr>
        <w:pStyle w:val="PL"/>
        <w:shd w:val="clear" w:color="auto" w:fill="E6E6E6"/>
      </w:pPr>
      <w:r w:rsidRPr="00FF083F">
        <w:tab/>
        <w:t>phyLayerParameters-v14a0</w:t>
      </w:r>
      <w:r w:rsidRPr="00FF083F">
        <w:tab/>
      </w:r>
      <w:r w:rsidRPr="00FF083F">
        <w:tab/>
      </w:r>
      <w:r w:rsidRPr="00FF083F">
        <w:tab/>
      </w:r>
      <w:r w:rsidRPr="00FF083F">
        <w:tab/>
        <w:t>PhyLayerParameters-v14a0,</w:t>
      </w:r>
    </w:p>
    <w:p w14:paraId="047AEFE4" w14:textId="77777777" w:rsidR="00494017" w:rsidRPr="00FF083F" w:rsidRDefault="00494017" w:rsidP="00494017">
      <w:pPr>
        <w:pStyle w:val="PL"/>
        <w:shd w:val="clear" w:color="auto" w:fill="E6E6E6"/>
      </w:pPr>
      <w:r w:rsidRPr="00FF083F">
        <w:tab/>
        <w:t>-- Following field is only to be used for late REL-14 extensions</w:t>
      </w:r>
    </w:p>
    <w:p w14:paraId="7B51B86B"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091CE2BA" w14:textId="77777777" w:rsidR="00494017" w:rsidRPr="00FF083F" w:rsidRDefault="00494017" w:rsidP="00494017">
      <w:pPr>
        <w:pStyle w:val="PL"/>
        <w:shd w:val="clear" w:color="auto" w:fill="E6E6E6"/>
      </w:pPr>
      <w:r w:rsidRPr="00FF083F">
        <w:lastRenderedPageBreak/>
        <w:t>}</w:t>
      </w:r>
    </w:p>
    <w:p w14:paraId="3432A4CE" w14:textId="77777777" w:rsidR="00494017" w:rsidRPr="00FF083F" w:rsidRDefault="00494017" w:rsidP="00494017">
      <w:pPr>
        <w:pStyle w:val="PL"/>
        <w:shd w:val="clear" w:color="auto" w:fill="E6E6E6"/>
      </w:pPr>
    </w:p>
    <w:p w14:paraId="15E94543" w14:textId="77777777" w:rsidR="00494017" w:rsidRPr="00FF083F" w:rsidRDefault="00494017" w:rsidP="00494017">
      <w:pPr>
        <w:pStyle w:val="PL"/>
        <w:shd w:val="clear" w:color="auto" w:fill="E6E6E6"/>
      </w:pPr>
      <w:r w:rsidRPr="00FF083F">
        <w:t>UE-EUTRA-Capability-v14b0-IEs ::= SEQUENCE {</w:t>
      </w:r>
    </w:p>
    <w:p w14:paraId="3112C753" w14:textId="77777777" w:rsidR="00494017" w:rsidRPr="00FF083F" w:rsidRDefault="00494017" w:rsidP="00494017">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3875868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0FB6DEE9" w14:textId="77777777" w:rsidR="00494017" w:rsidRPr="00FF083F" w:rsidRDefault="00494017" w:rsidP="00494017">
      <w:pPr>
        <w:pStyle w:val="PL"/>
        <w:shd w:val="clear" w:color="auto" w:fill="E6E6E6"/>
      </w:pPr>
      <w:r w:rsidRPr="00FF083F">
        <w:t>}</w:t>
      </w:r>
    </w:p>
    <w:p w14:paraId="75923967" w14:textId="77777777" w:rsidR="00494017" w:rsidRPr="00FF083F" w:rsidRDefault="00494017" w:rsidP="00494017">
      <w:pPr>
        <w:pStyle w:val="PL"/>
        <w:shd w:val="clear" w:color="auto" w:fill="E6E6E6"/>
      </w:pPr>
    </w:p>
    <w:p w14:paraId="05B11D6E" w14:textId="77777777" w:rsidR="00494017" w:rsidRPr="00FF083F" w:rsidRDefault="00494017" w:rsidP="00494017">
      <w:pPr>
        <w:pStyle w:val="PL"/>
        <w:shd w:val="clear" w:color="auto" w:fill="E6E6E6"/>
      </w:pPr>
      <w:r w:rsidRPr="00FF083F">
        <w:t>-- Regular non critical extensions</w:t>
      </w:r>
    </w:p>
    <w:p w14:paraId="76C2C5EC" w14:textId="77777777" w:rsidR="00494017" w:rsidRPr="00FF083F" w:rsidRDefault="00494017" w:rsidP="00494017">
      <w:pPr>
        <w:pStyle w:val="PL"/>
        <w:shd w:val="clear" w:color="auto" w:fill="E6E6E6"/>
      </w:pPr>
      <w:r w:rsidRPr="00FF083F">
        <w:t>UE-EUTRA-Capability-v920-IEs ::=</w:t>
      </w:r>
      <w:r w:rsidRPr="00FF083F">
        <w:tab/>
      </w:r>
      <w:r w:rsidRPr="00FF083F">
        <w:tab/>
        <w:t>SEQUENCE {</w:t>
      </w:r>
    </w:p>
    <w:p w14:paraId="292FDB15" w14:textId="77777777" w:rsidR="00494017" w:rsidRPr="00FF083F" w:rsidRDefault="00494017" w:rsidP="00494017">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2BF48148" w14:textId="77777777" w:rsidR="00494017" w:rsidRPr="00FF083F" w:rsidRDefault="00494017" w:rsidP="00494017">
      <w:pPr>
        <w:pStyle w:val="PL"/>
        <w:shd w:val="clear" w:color="auto" w:fill="E6E6E6"/>
      </w:pPr>
      <w:r w:rsidRPr="00FF083F">
        <w:tab/>
        <w:t>interRAT-ParametersGERAN-v920</w:t>
      </w:r>
      <w:r w:rsidRPr="00FF083F">
        <w:tab/>
      </w:r>
      <w:r w:rsidRPr="00FF083F">
        <w:tab/>
      </w:r>
      <w:r w:rsidRPr="00FF083F">
        <w:tab/>
        <w:t>IRAT-ParametersGERAN-v920,</w:t>
      </w:r>
    </w:p>
    <w:p w14:paraId="5E107A07" w14:textId="77777777" w:rsidR="00494017" w:rsidRPr="00FF083F" w:rsidRDefault="00494017" w:rsidP="00494017">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39263456" w14:textId="77777777" w:rsidR="00494017" w:rsidRPr="00FF083F" w:rsidRDefault="00494017" w:rsidP="00494017">
      <w:pPr>
        <w:pStyle w:val="PL"/>
        <w:shd w:val="clear" w:color="auto" w:fill="E6E6E6"/>
      </w:pPr>
      <w:r w:rsidRPr="00FF083F">
        <w:tab/>
        <w:t>interRAT-ParametersCDMA2000-v920</w:t>
      </w:r>
      <w:r w:rsidRPr="00FF083F">
        <w:tab/>
      </w:r>
      <w:r w:rsidRPr="00FF083F">
        <w:tab/>
        <w:t>IRAT-ParametersCDMA2000-1XRTT-v920</w:t>
      </w:r>
      <w:r w:rsidRPr="00FF083F">
        <w:tab/>
        <w:t>OPTIONAL,</w:t>
      </w:r>
    </w:p>
    <w:p w14:paraId="09B2A043" w14:textId="77777777" w:rsidR="00494017" w:rsidRPr="00FF083F" w:rsidRDefault="00494017" w:rsidP="00494017">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24BAD5BA" w14:textId="77777777" w:rsidR="00494017" w:rsidRPr="00FF083F" w:rsidRDefault="00494017" w:rsidP="00494017">
      <w:pPr>
        <w:pStyle w:val="PL"/>
        <w:shd w:val="clear" w:color="auto" w:fill="E6E6E6"/>
      </w:pPr>
      <w:r w:rsidRPr="00FF083F">
        <w:tab/>
        <w:t>csg-ProximityIndicationParameters-r9</w:t>
      </w:r>
      <w:r w:rsidRPr="00FF083F">
        <w:tab/>
        <w:t>CSG-ProximityIndicationParameters-r9,</w:t>
      </w:r>
    </w:p>
    <w:p w14:paraId="2EA5FA91" w14:textId="77777777" w:rsidR="00494017" w:rsidRPr="00FF083F" w:rsidRDefault="00494017" w:rsidP="00494017">
      <w:pPr>
        <w:pStyle w:val="PL"/>
        <w:shd w:val="clear" w:color="auto" w:fill="E6E6E6"/>
      </w:pPr>
      <w:r w:rsidRPr="00FF083F">
        <w:tab/>
        <w:t>neighCellSI-AcquisitionParameters-r9</w:t>
      </w:r>
      <w:r w:rsidRPr="00FF083F">
        <w:tab/>
        <w:t>NeighCellSI-AcquisitionParameters-r9,</w:t>
      </w:r>
    </w:p>
    <w:p w14:paraId="308A56C8" w14:textId="77777777" w:rsidR="00494017" w:rsidRPr="00FF083F" w:rsidRDefault="00494017" w:rsidP="00494017">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463002C9"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3AE7A17A" w14:textId="77777777" w:rsidR="00494017" w:rsidRPr="00FF083F" w:rsidRDefault="00494017" w:rsidP="00494017">
      <w:pPr>
        <w:pStyle w:val="PL"/>
        <w:shd w:val="clear" w:color="auto" w:fill="E6E6E6"/>
      </w:pPr>
      <w:r w:rsidRPr="00FF083F">
        <w:t>}</w:t>
      </w:r>
    </w:p>
    <w:p w14:paraId="632A9198" w14:textId="77777777" w:rsidR="00494017" w:rsidRPr="00FF083F" w:rsidRDefault="00494017" w:rsidP="00494017">
      <w:pPr>
        <w:pStyle w:val="PL"/>
        <w:shd w:val="clear" w:color="auto" w:fill="E6E6E6"/>
      </w:pPr>
    </w:p>
    <w:p w14:paraId="732070F9" w14:textId="77777777" w:rsidR="00494017" w:rsidRPr="00FF083F" w:rsidRDefault="00494017" w:rsidP="00494017">
      <w:pPr>
        <w:pStyle w:val="PL"/>
        <w:shd w:val="clear" w:color="auto" w:fill="E6E6E6"/>
      </w:pPr>
      <w:r w:rsidRPr="00FF083F">
        <w:t>UE-EUTRA-Capability-v940-IEs ::=</w:t>
      </w:r>
      <w:r w:rsidRPr="00FF083F">
        <w:tab/>
        <w:t>SEQUENCE {</w:t>
      </w:r>
    </w:p>
    <w:p w14:paraId="3E9AEADB" w14:textId="77777777" w:rsidR="00494017" w:rsidRPr="00FF083F" w:rsidRDefault="00494017" w:rsidP="00494017">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5830AAB3"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5E117861" w14:textId="77777777" w:rsidR="00494017" w:rsidRPr="00FF083F" w:rsidRDefault="00494017" w:rsidP="00494017">
      <w:pPr>
        <w:pStyle w:val="PL"/>
        <w:shd w:val="clear" w:color="auto" w:fill="E6E6E6"/>
      </w:pPr>
      <w:r w:rsidRPr="00FF083F">
        <w:t>}</w:t>
      </w:r>
    </w:p>
    <w:p w14:paraId="5F441BE5" w14:textId="77777777" w:rsidR="00494017" w:rsidRPr="00FF083F" w:rsidRDefault="00494017" w:rsidP="00494017">
      <w:pPr>
        <w:pStyle w:val="PL"/>
        <w:shd w:val="clear" w:color="auto" w:fill="E6E6E6"/>
      </w:pPr>
    </w:p>
    <w:p w14:paraId="52EF074B" w14:textId="77777777" w:rsidR="00494017" w:rsidRPr="00FF083F" w:rsidRDefault="00494017" w:rsidP="00494017">
      <w:pPr>
        <w:pStyle w:val="PL"/>
        <w:shd w:val="clear" w:color="auto" w:fill="E6E6E6"/>
      </w:pPr>
      <w:r w:rsidRPr="00FF083F">
        <w:t>UE-EUTRA-Capability-v1020-IEs ::=</w:t>
      </w:r>
      <w:r w:rsidRPr="00FF083F">
        <w:tab/>
        <w:t>SEQUENCE {</w:t>
      </w:r>
    </w:p>
    <w:p w14:paraId="36F79FB0" w14:textId="77777777" w:rsidR="00494017" w:rsidRPr="00FF083F" w:rsidRDefault="00494017" w:rsidP="00494017">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54B5FBCD" w14:textId="77777777" w:rsidR="00494017" w:rsidRPr="00FF083F" w:rsidRDefault="00494017" w:rsidP="00494017">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489D1A5" w14:textId="77777777" w:rsidR="00494017" w:rsidRPr="00FF083F" w:rsidRDefault="00494017" w:rsidP="00494017">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163C8F8B" w14:textId="77777777" w:rsidR="00494017" w:rsidRPr="00FF083F" w:rsidRDefault="00494017" w:rsidP="00494017">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2C5B90DA" w14:textId="77777777" w:rsidR="00494017" w:rsidRPr="00FF083F" w:rsidRDefault="00494017" w:rsidP="00494017">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4FD0CE5D" w14:textId="77777777" w:rsidR="00494017" w:rsidRPr="00FF083F" w:rsidRDefault="00494017" w:rsidP="00494017">
      <w:pPr>
        <w:pStyle w:val="PL"/>
        <w:shd w:val="clear" w:color="auto" w:fill="E6E6E6"/>
      </w:pPr>
      <w:r w:rsidRPr="00FF083F">
        <w:tab/>
        <w:t>interRAT-ParametersCDMA2000-v1020</w:t>
      </w:r>
      <w:r w:rsidRPr="00FF083F">
        <w:tab/>
        <w:t>IRAT-ParametersCDMA2000-1XRTT-v1020</w:t>
      </w:r>
      <w:r w:rsidRPr="00FF083F">
        <w:tab/>
      </w:r>
      <w:r w:rsidRPr="00FF083F">
        <w:tab/>
        <w:t>OPTIONAL,</w:t>
      </w:r>
    </w:p>
    <w:p w14:paraId="1889B774" w14:textId="77777777" w:rsidR="00494017" w:rsidRPr="00FF083F" w:rsidRDefault="00494017" w:rsidP="00494017">
      <w:pPr>
        <w:pStyle w:val="PL"/>
        <w:shd w:val="clear" w:color="auto" w:fill="E6E6E6"/>
      </w:pPr>
      <w:r w:rsidRPr="00FF083F">
        <w:tab/>
        <w:t>ue-BasedNetwPerfMeasParameters-r10</w:t>
      </w:r>
      <w:r w:rsidRPr="00FF083F">
        <w:tab/>
        <w:t>UE-BasedNetwPerfMeasParameters-r10</w:t>
      </w:r>
      <w:r w:rsidRPr="00FF083F">
        <w:tab/>
      </w:r>
      <w:r w:rsidRPr="00FF083F">
        <w:tab/>
        <w:t>OPTIONAL,</w:t>
      </w:r>
    </w:p>
    <w:p w14:paraId="764FA5AB" w14:textId="77777777" w:rsidR="00494017" w:rsidRPr="00FF083F" w:rsidRDefault="00494017" w:rsidP="00494017">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68938ABA"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7F3DFA47" w14:textId="77777777" w:rsidR="00494017" w:rsidRPr="00FF083F" w:rsidRDefault="00494017" w:rsidP="00494017">
      <w:pPr>
        <w:pStyle w:val="PL"/>
        <w:shd w:val="clear" w:color="auto" w:fill="E6E6E6"/>
      </w:pPr>
      <w:r w:rsidRPr="00FF083F">
        <w:t>}</w:t>
      </w:r>
    </w:p>
    <w:p w14:paraId="07B7678A" w14:textId="77777777" w:rsidR="00494017" w:rsidRPr="00FF083F" w:rsidRDefault="00494017" w:rsidP="00494017">
      <w:pPr>
        <w:pStyle w:val="PL"/>
        <w:shd w:val="clear" w:color="auto" w:fill="E6E6E6"/>
      </w:pPr>
    </w:p>
    <w:p w14:paraId="220BC26C" w14:textId="77777777" w:rsidR="00494017" w:rsidRPr="00FF083F" w:rsidRDefault="00494017" w:rsidP="00494017">
      <w:pPr>
        <w:pStyle w:val="PL"/>
        <w:shd w:val="clear" w:color="auto" w:fill="E6E6E6"/>
      </w:pPr>
      <w:r w:rsidRPr="00FF083F">
        <w:t>UE-EUTRA-Capability-v1060-IEs ::=</w:t>
      </w:r>
      <w:r w:rsidRPr="00FF083F">
        <w:tab/>
        <w:t>SEQUENCE {</w:t>
      </w:r>
    </w:p>
    <w:p w14:paraId="382E5FEF" w14:textId="77777777" w:rsidR="00494017" w:rsidRPr="00FF083F" w:rsidRDefault="00494017" w:rsidP="00494017">
      <w:pPr>
        <w:pStyle w:val="PL"/>
        <w:shd w:val="clear" w:color="auto" w:fill="E6E6E6"/>
      </w:pPr>
      <w:r w:rsidRPr="00FF083F">
        <w:tab/>
        <w:t>fdd-Add-UE-EUTRA-Capabilities-v1060</w:t>
      </w:r>
      <w:r w:rsidRPr="00FF083F">
        <w:tab/>
        <w:t>UE-EUTRA-CapabilityAddXDD-Mode-v1060</w:t>
      </w:r>
      <w:r w:rsidRPr="00FF083F">
        <w:tab/>
        <w:t>OPTIONAL,</w:t>
      </w:r>
    </w:p>
    <w:p w14:paraId="66231E3A" w14:textId="77777777" w:rsidR="00494017" w:rsidRPr="00FF083F" w:rsidRDefault="00494017" w:rsidP="00494017">
      <w:pPr>
        <w:pStyle w:val="PL"/>
        <w:shd w:val="clear" w:color="auto" w:fill="E6E6E6"/>
      </w:pPr>
      <w:r w:rsidRPr="00FF083F">
        <w:tab/>
        <w:t>tdd-Add-UE-EUTRA-Capabilities-v1060</w:t>
      </w:r>
      <w:r w:rsidRPr="00FF083F">
        <w:tab/>
        <w:t>UE-EUTRA-CapabilityAddXDD-Mode-v1060</w:t>
      </w:r>
      <w:r w:rsidRPr="00FF083F">
        <w:tab/>
        <w:t>OPTIONAL,</w:t>
      </w:r>
    </w:p>
    <w:p w14:paraId="6C4B7F12" w14:textId="77777777" w:rsidR="00494017" w:rsidRPr="00FF083F" w:rsidRDefault="00494017" w:rsidP="00494017">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2756B3E0"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443F663A" w14:textId="77777777" w:rsidR="00494017" w:rsidRPr="00FF083F" w:rsidRDefault="00494017" w:rsidP="00494017">
      <w:pPr>
        <w:pStyle w:val="PL"/>
        <w:shd w:val="clear" w:color="auto" w:fill="E6E6E6"/>
      </w:pPr>
      <w:r w:rsidRPr="00FF083F">
        <w:t>}</w:t>
      </w:r>
    </w:p>
    <w:p w14:paraId="4F418E58" w14:textId="77777777" w:rsidR="00494017" w:rsidRPr="00FF083F" w:rsidRDefault="00494017" w:rsidP="00494017">
      <w:pPr>
        <w:pStyle w:val="PL"/>
        <w:shd w:val="clear" w:color="auto" w:fill="E6E6E6"/>
      </w:pPr>
    </w:p>
    <w:p w14:paraId="20FEA68E" w14:textId="77777777" w:rsidR="00494017" w:rsidRPr="00FF083F" w:rsidRDefault="00494017" w:rsidP="00494017">
      <w:pPr>
        <w:pStyle w:val="PL"/>
        <w:shd w:val="clear" w:color="auto" w:fill="E6E6E6"/>
      </w:pPr>
      <w:r w:rsidRPr="00FF083F">
        <w:t>UE-EUTRA-Capability-v1090-IEs ::=</w:t>
      </w:r>
      <w:r w:rsidRPr="00FF083F">
        <w:tab/>
        <w:t>SEQUENCE {</w:t>
      </w:r>
    </w:p>
    <w:p w14:paraId="64484E3B" w14:textId="77777777" w:rsidR="00494017" w:rsidRPr="00FF083F" w:rsidRDefault="00494017" w:rsidP="00494017">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44EE1390"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7C7144E4" w14:textId="77777777" w:rsidR="00494017" w:rsidRPr="00FF083F" w:rsidRDefault="00494017" w:rsidP="00494017">
      <w:pPr>
        <w:pStyle w:val="PL"/>
        <w:shd w:val="clear" w:color="auto" w:fill="E6E6E6"/>
      </w:pPr>
      <w:r w:rsidRPr="00FF083F">
        <w:t>}</w:t>
      </w:r>
    </w:p>
    <w:p w14:paraId="206CC6E8" w14:textId="77777777" w:rsidR="00494017" w:rsidRPr="00FF083F" w:rsidRDefault="00494017" w:rsidP="00494017">
      <w:pPr>
        <w:pStyle w:val="PL"/>
        <w:shd w:val="clear" w:color="auto" w:fill="E6E6E6"/>
      </w:pPr>
    </w:p>
    <w:p w14:paraId="0817714D" w14:textId="77777777" w:rsidR="00494017" w:rsidRPr="00FF083F" w:rsidRDefault="00494017" w:rsidP="00494017">
      <w:pPr>
        <w:pStyle w:val="PL"/>
        <w:shd w:val="clear" w:color="auto" w:fill="E6E6E6"/>
      </w:pPr>
      <w:r w:rsidRPr="00FF083F">
        <w:t>UE-EUTRA-Capability-v1130-IEs ::=</w:t>
      </w:r>
      <w:r w:rsidRPr="00FF083F">
        <w:tab/>
        <w:t>SEQUENCE {</w:t>
      </w:r>
    </w:p>
    <w:p w14:paraId="0662413C" w14:textId="77777777" w:rsidR="00494017" w:rsidRPr="00FF083F" w:rsidRDefault="00494017" w:rsidP="00494017">
      <w:pPr>
        <w:pStyle w:val="PL"/>
        <w:shd w:val="clear" w:color="auto" w:fill="E6E6E6"/>
      </w:pPr>
      <w:r w:rsidRPr="00FF083F">
        <w:tab/>
        <w:t>pdcp-Parameters-v1130</w:t>
      </w:r>
      <w:r w:rsidRPr="00FF083F">
        <w:tab/>
      </w:r>
      <w:r w:rsidRPr="00FF083F">
        <w:tab/>
      </w:r>
      <w:r w:rsidRPr="00FF083F">
        <w:tab/>
      </w:r>
      <w:r w:rsidRPr="00FF083F">
        <w:tab/>
        <w:t>PDCP-Parameters-v1130,</w:t>
      </w:r>
    </w:p>
    <w:p w14:paraId="026D5F5C" w14:textId="77777777" w:rsidR="00494017" w:rsidRPr="00FF083F" w:rsidRDefault="00494017" w:rsidP="00494017">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38F0079E" w14:textId="77777777" w:rsidR="00494017" w:rsidRPr="00FF083F" w:rsidRDefault="00494017" w:rsidP="00494017">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6B60FEE8" w14:textId="77777777" w:rsidR="00494017" w:rsidRPr="00FF083F" w:rsidRDefault="00494017" w:rsidP="00494017">
      <w:pPr>
        <w:pStyle w:val="PL"/>
        <w:shd w:val="clear" w:color="auto" w:fill="E6E6E6"/>
      </w:pPr>
      <w:r w:rsidRPr="00FF083F">
        <w:tab/>
        <w:t>measParameters-v1130</w:t>
      </w:r>
      <w:r w:rsidRPr="00FF083F">
        <w:tab/>
      </w:r>
      <w:r w:rsidRPr="00FF083F">
        <w:tab/>
      </w:r>
      <w:r w:rsidRPr="00FF083F">
        <w:tab/>
      </w:r>
      <w:r w:rsidRPr="00FF083F">
        <w:tab/>
        <w:t>MeasParameters-v1130,</w:t>
      </w:r>
    </w:p>
    <w:p w14:paraId="031FF835" w14:textId="77777777" w:rsidR="00494017" w:rsidRPr="00FF083F" w:rsidRDefault="00494017" w:rsidP="00494017">
      <w:pPr>
        <w:pStyle w:val="PL"/>
        <w:shd w:val="clear" w:color="auto" w:fill="E6E6E6"/>
      </w:pPr>
      <w:r w:rsidRPr="00FF083F">
        <w:tab/>
        <w:t>interRAT-ParametersCDMA2000-v1130</w:t>
      </w:r>
      <w:r w:rsidRPr="00FF083F">
        <w:tab/>
        <w:t>IRAT-ParametersCDMA2000-v1130,</w:t>
      </w:r>
    </w:p>
    <w:p w14:paraId="7C81A859" w14:textId="77777777" w:rsidR="00494017" w:rsidRPr="00FF083F" w:rsidRDefault="00494017" w:rsidP="00494017">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152446CA" w14:textId="77777777" w:rsidR="00494017" w:rsidRPr="00FF083F" w:rsidRDefault="00494017" w:rsidP="00494017">
      <w:pPr>
        <w:pStyle w:val="PL"/>
        <w:shd w:val="clear" w:color="auto" w:fill="E6E6E6"/>
      </w:pPr>
      <w:r w:rsidRPr="00FF083F">
        <w:tab/>
        <w:t>fdd-Add-UE-EUTRA-Capabilities-v1130</w:t>
      </w:r>
      <w:r w:rsidRPr="00FF083F">
        <w:tab/>
        <w:t>UE-EUTRA-CapabilityAddXDD-Mode-v1130</w:t>
      </w:r>
      <w:r w:rsidRPr="00FF083F">
        <w:tab/>
        <w:t>OPTIONAL,</w:t>
      </w:r>
    </w:p>
    <w:p w14:paraId="2BBC5F84" w14:textId="77777777" w:rsidR="00494017" w:rsidRPr="00FF083F" w:rsidRDefault="00494017" w:rsidP="00494017">
      <w:pPr>
        <w:pStyle w:val="PL"/>
        <w:shd w:val="clear" w:color="auto" w:fill="E6E6E6"/>
      </w:pPr>
      <w:r w:rsidRPr="00FF083F">
        <w:tab/>
        <w:t>tdd-Add-UE-EUTRA-Capabilities-v1130</w:t>
      </w:r>
      <w:r w:rsidRPr="00FF083F">
        <w:tab/>
        <w:t>UE-EUTRA-CapabilityAddXDD-Mode-v1130</w:t>
      </w:r>
      <w:r w:rsidRPr="00FF083F">
        <w:tab/>
        <w:t>OPTIONAL,</w:t>
      </w:r>
    </w:p>
    <w:p w14:paraId="74A92444"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17E13253" w14:textId="77777777" w:rsidR="00494017" w:rsidRPr="00FF083F" w:rsidRDefault="00494017" w:rsidP="00494017">
      <w:pPr>
        <w:pStyle w:val="PL"/>
        <w:shd w:val="clear" w:color="auto" w:fill="E6E6E6"/>
      </w:pPr>
      <w:r w:rsidRPr="00FF083F">
        <w:t>}</w:t>
      </w:r>
    </w:p>
    <w:p w14:paraId="35546A1A" w14:textId="77777777" w:rsidR="00494017" w:rsidRPr="00FF083F" w:rsidRDefault="00494017" w:rsidP="00494017">
      <w:pPr>
        <w:pStyle w:val="PL"/>
        <w:shd w:val="clear" w:color="auto" w:fill="E6E6E6"/>
      </w:pPr>
    </w:p>
    <w:p w14:paraId="02773A05" w14:textId="77777777" w:rsidR="00494017" w:rsidRPr="00FF083F" w:rsidRDefault="00494017" w:rsidP="00494017">
      <w:pPr>
        <w:pStyle w:val="PL"/>
        <w:shd w:val="clear" w:color="auto" w:fill="E6E6E6"/>
      </w:pPr>
      <w:r w:rsidRPr="00FF083F">
        <w:t>UE-EUTRA-Capability-v1170-IEs ::=</w:t>
      </w:r>
      <w:r w:rsidRPr="00FF083F">
        <w:tab/>
        <w:t>SEQUENCE {</w:t>
      </w:r>
    </w:p>
    <w:p w14:paraId="32F98BBD" w14:textId="77777777" w:rsidR="00494017" w:rsidRPr="00FF083F" w:rsidRDefault="00494017" w:rsidP="00494017">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2A7294CD" w14:textId="77777777" w:rsidR="00494017" w:rsidRPr="00FF083F" w:rsidRDefault="00494017" w:rsidP="00494017">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08C33D5D"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4515D7CD" w14:textId="77777777" w:rsidR="00494017" w:rsidRPr="00FF083F" w:rsidRDefault="00494017" w:rsidP="00494017">
      <w:pPr>
        <w:pStyle w:val="PL"/>
        <w:shd w:val="clear" w:color="auto" w:fill="E6E6E6"/>
      </w:pPr>
      <w:r w:rsidRPr="00FF083F">
        <w:t>}</w:t>
      </w:r>
    </w:p>
    <w:p w14:paraId="7204A418" w14:textId="77777777" w:rsidR="00494017" w:rsidRPr="00FF083F" w:rsidRDefault="00494017" w:rsidP="00494017">
      <w:pPr>
        <w:pStyle w:val="PL"/>
        <w:shd w:val="clear" w:color="auto" w:fill="E6E6E6"/>
      </w:pPr>
    </w:p>
    <w:p w14:paraId="371817A4" w14:textId="77777777" w:rsidR="00494017" w:rsidRPr="00FF083F" w:rsidRDefault="00494017" w:rsidP="00494017">
      <w:pPr>
        <w:pStyle w:val="PL"/>
        <w:shd w:val="clear" w:color="auto" w:fill="E6E6E6"/>
      </w:pPr>
      <w:r w:rsidRPr="00FF083F">
        <w:t>UE-EUTRA-Capability-v1180-IEs ::=</w:t>
      </w:r>
      <w:r w:rsidRPr="00FF083F">
        <w:tab/>
        <w:t>SEQUENCE {</w:t>
      </w:r>
    </w:p>
    <w:p w14:paraId="324FD036" w14:textId="77777777" w:rsidR="00494017" w:rsidRPr="00FF083F" w:rsidRDefault="00494017" w:rsidP="00494017">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3AF37518" w14:textId="77777777" w:rsidR="00494017" w:rsidRPr="00FF083F" w:rsidRDefault="00494017" w:rsidP="00494017">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28DFEC84" w14:textId="77777777" w:rsidR="00494017" w:rsidRPr="00FF083F" w:rsidRDefault="00494017" w:rsidP="00494017">
      <w:pPr>
        <w:pStyle w:val="PL"/>
        <w:shd w:val="clear" w:color="auto" w:fill="E6E6E6"/>
      </w:pPr>
      <w:r w:rsidRPr="00FF083F">
        <w:tab/>
        <w:t>fdd-Add-UE-EUTRA-Capabilities-v1180</w:t>
      </w:r>
      <w:r w:rsidRPr="00FF083F">
        <w:tab/>
        <w:t>UE-EUTRA-CapabilityAddXDD-Mode-v1180</w:t>
      </w:r>
      <w:r w:rsidRPr="00FF083F">
        <w:tab/>
        <w:t>OPTIONAL,</w:t>
      </w:r>
    </w:p>
    <w:p w14:paraId="318152C7" w14:textId="77777777" w:rsidR="00494017" w:rsidRPr="00FF083F" w:rsidRDefault="00494017" w:rsidP="00494017">
      <w:pPr>
        <w:pStyle w:val="PL"/>
        <w:shd w:val="clear" w:color="auto" w:fill="E6E6E6"/>
      </w:pPr>
      <w:r w:rsidRPr="00FF083F">
        <w:tab/>
        <w:t>tdd-Add-UE-EUTRA-Capabilities-v1180</w:t>
      </w:r>
      <w:r w:rsidRPr="00FF083F">
        <w:tab/>
        <w:t>UE-EUTRA-CapabilityAddXDD-Mode-v1180</w:t>
      </w:r>
      <w:r w:rsidRPr="00FF083F">
        <w:tab/>
        <w:t>OPTIONAL,</w:t>
      </w:r>
    </w:p>
    <w:p w14:paraId="4951796E"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55AC4255" w14:textId="77777777" w:rsidR="00494017" w:rsidRPr="00FF083F" w:rsidRDefault="00494017" w:rsidP="00494017">
      <w:pPr>
        <w:pStyle w:val="PL"/>
        <w:shd w:val="clear" w:color="auto" w:fill="E6E6E6"/>
      </w:pPr>
      <w:r w:rsidRPr="00FF083F">
        <w:t>}</w:t>
      </w:r>
    </w:p>
    <w:p w14:paraId="4C799AC2" w14:textId="77777777" w:rsidR="00494017" w:rsidRPr="00FF083F" w:rsidRDefault="00494017" w:rsidP="00494017">
      <w:pPr>
        <w:pStyle w:val="PL"/>
        <w:shd w:val="clear" w:color="auto" w:fill="E6E6E6"/>
      </w:pPr>
    </w:p>
    <w:p w14:paraId="7032E32F" w14:textId="77777777" w:rsidR="00494017" w:rsidRPr="00FF083F" w:rsidRDefault="00494017" w:rsidP="00494017">
      <w:pPr>
        <w:pStyle w:val="PL"/>
        <w:shd w:val="clear" w:color="auto" w:fill="E6E6E6"/>
      </w:pPr>
      <w:r w:rsidRPr="00FF083F">
        <w:t>UE-EUTRA-Capability-v11a0-IEs ::=</w:t>
      </w:r>
      <w:r w:rsidRPr="00FF083F">
        <w:tab/>
        <w:t>SEQUENCE {</w:t>
      </w:r>
    </w:p>
    <w:p w14:paraId="6B4272B0" w14:textId="77777777" w:rsidR="00494017" w:rsidRPr="00FF083F" w:rsidRDefault="00494017" w:rsidP="00494017">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6F36CA70" w14:textId="77777777" w:rsidR="00494017" w:rsidRPr="00FF083F" w:rsidRDefault="00494017" w:rsidP="00494017">
      <w:pPr>
        <w:pStyle w:val="PL"/>
        <w:shd w:val="clear" w:color="auto" w:fill="E6E6E6"/>
      </w:pPr>
      <w:r w:rsidRPr="00FF083F">
        <w:lastRenderedPageBreak/>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2401184F"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590E5EA6" w14:textId="77777777" w:rsidR="00494017" w:rsidRPr="00FF083F" w:rsidRDefault="00494017" w:rsidP="00494017">
      <w:pPr>
        <w:pStyle w:val="PL"/>
        <w:shd w:val="clear" w:color="auto" w:fill="E6E6E6"/>
      </w:pPr>
      <w:r w:rsidRPr="00FF083F">
        <w:t>}</w:t>
      </w:r>
    </w:p>
    <w:p w14:paraId="1751D8E1" w14:textId="77777777" w:rsidR="00494017" w:rsidRPr="00FF083F" w:rsidRDefault="00494017" w:rsidP="00494017">
      <w:pPr>
        <w:pStyle w:val="PL"/>
        <w:shd w:val="clear" w:color="auto" w:fill="E6E6E6"/>
      </w:pPr>
    </w:p>
    <w:p w14:paraId="39F9E9A9" w14:textId="77777777" w:rsidR="00494017" w:rsidRPr="00FF083F" w:rsidRDefault="00494017" w:rsidP="00494017">
      <w:pPr>
        <w:pStyle w:val="PL"/>
        <w:shd w:val="clear" w:color="auto" w:fill="E6E6E6"/>
      </w:pPr>
      <w:r w:rsidRPr="00FF083F">
        <w:t>UE-EUTRA-Capability-v1250-IEs ::=</w:t>
      </w:r>
      <w:r w:rsidRPr="00FF083F">
        <w:tab/>
        <w:t>SEQUENCE {</w:t>
      </w:r>
    </w:p>
    <w:p w14:paraId="4385BB88" w14:textId="77777777" w:rsidR="00494017" w:rsidRPr="00FF083F" w:rsidRDefault="00494017" w:rsidP="00494017">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7C7820A7" w14:textId="77777777" w:rsidR="00494017" w:rsidRPr="00FF083F" w:rsidRDefault="00494017" w:rsidP="00494017">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2789951D" w14:textId="77777777" w:rsidR="00494017" w:rsidRPr="00FF083F" w:rsidRDefault="00494017" w:rsidP="00494017">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642A497B" w14:textId="77777777" w:rsidR="00494017" w:rsidRPr="00FF083F" w:rsidRDefault="00494017" w:rsidP="00494017">
      <w:pPr>
        <w:pStyle w:val="PL"/>
        <w:shd w:val="clear" w:color="auto" w:fill="E6E6E6"/>
      </w:pPr>
      <w:r w:rsidRPr="00FF083F">
        <w:tab/>
        <w:t>ue-BasedNetwPerfMeasParameters-v1250</w:t>
      </w:r>
      <w:r w:rsidRPr="00FF083F">
        <w:tab/>
        <w:t>UE-BasedNetwPerfMeasParameters-v1250</w:t>
      </w:r>
      <w:r w:rsidRPr="00FF083F">
        <w:tab/>
        <w:t>OPTIONAL,</w:t>
      </w:r>
    </w:p>
    <w:p w14:paraId="4551EC9E" w14:textId="77777777" w:rsidR="00494017" w:rsidRPr="00FF083F" w:rsidRDefault="00494017" w:rsidP="00494017">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72EF49AE" w14:textId="77777777" w:rsidR="00494017" w:rsidRPr="00FF083F" w:rsidRDefault="00494017" w:rsidP="00494017">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60EA81B5" w14:textId="77777777" w:rsidR="00494017" w:rsidRPr="00FF083F" w:rsidRDefault="00494017" w:rsidP="00494017">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1F7EF35E" w14:textId="77777777" w:rsidR="00494017" w:rsidRPr="00FF083F" w:rsidRDefault="00494017" w:rsidP="00494017">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644B253A" w14:textId="77777777" w:rsidR="00494017" w:rsidRPr="00FF083F" w:rsidRDefault="00494017" w:rsidP="00494017">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31E0183C" w14:textId="77777777" w:rsidR="00494017" w:rsidRPr="00FF083F" w:rsidRDefault="00494017" w:rsidP="00494017">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7D0E7A6E" w14:textId="77777777" w:rsidR="00494017" w:rsidRPr="00FF083F" w:rsidRDefault="00494017" w:rsidP="00494017">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2F7BB67D" w14:textId="77777777" w:rsidR="00494017" w:rsidRPr="00FF083F" w:rsidRDefault="00494017" w:rsidP="00494017">
      <w:pPr>
        <w:pStyle w:val="PL"/>
        <w:shd w:val="clear" w:color="auto" w:fill="E6E6E6"/>
      </w:pPr>
      <w:r w:rsidRPr="00FF083F">
        <w:tab/>
        <w:t>fdd-Add-UE-EUTRA-Capabilities-v1250</w:t>
      </w:r>
      <w:r w:rsidRPr="00FF083F">
        <w:tab/>
      </w:r>
      <w:r w:rsidRPr="00FF083F">
        <w:tab/>
        <w:t>UE-EUTRA-CapabilityAddXDD-Mode-v1250</w:t>
      </w:r>
      <w:r w:rsidRPr="00FF083F">
        <w:tab/>
        <w:t>OPTIONAL,</w:t>
      </w:r>
    </w:p>
    <w:p w14:paraId="38149BDF" w14:textId="77777777" w:rsidR="00494017" w:rsidRPr="00FF083F" w:rsidRDefault="00494017" w:rsidP="00494017">
      <w:pPr>
        <w:pStyle w:val="PL"/>
        <w:shd w:val="clear" w:color="auto" w:fill="E6E6E6"/>
      </w:pPr>
      <w:r w:rsidRPr="00FF083F">
        <w:tab/>
        <w:t>tdd-Add-UE-EUTRA-Capabilities-v1250</w:t>
      </w:r>
      <w:r w:rsidRPr="00FF083F">
        <w:tab/>
      </w:r>
      <w:r w:rsidRPr="00FF083F">
        <w:tab/>
        <w:t>UE-EUTRA-CapabilityAddXDD-Mode-v1250</w:t>
      </w:r>
      <w:r w:rsidRPr="00FF083F">
        <w:tab/>
        <w:t>OPTIONAL,</w:t>
      </w:r>
    </w:p>
    <w:p w14:paraId="09AC9846" w14:textId="77777777" w:rsidR="00494017" w:rsidRPr="00FF083F" w:rsidRDefault="00494017" w:rsidP="00494017">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3D5A7C3D"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535CFC96" w14:textId="77777777" w:rsidR="00494017" w:rsidRPr="00FF083F" w:rsidRDefault="00494017" w:rsidP="00494017">
      <w:pPr>
        <w:pStyle w:val="PL"/>
        <w:shd w:val="clear" w:color="auto" w:fill="E6E6E6"/>
      </w:pPr>
      <w:r w:rsidRPr="00FF083F">
        <w:t>}</w:t>
      </w:r>
    </w:p>
    <w:p w14:paraId="3152EAD3" w14:textId="77777777" w:rsidR="00494017" w:rsidRPr="00FF083F" w:rsidRDefault="00494017" w:rsidP="00494017">
      <w:pPr>
        <w:pStyle w:val="PL"/>
        <w:shd w:val="clear" w:color="auto" w:fill="E6E6E6"/>
      </w:pPr>
    </w:p>
    <w:p w14:paraId="55075C72" w14:textId="77777777" w:rsidR="00494017" w:rsidRPr="00FF083F" w:rsidRDefault="00494017" w:rsidP="00494017">
      <w:pPr>
        <w:pStyle w:val="PL"/>
        <w:shd w:val="clear" w:color="auto" w:fill="E6E6E6"/>
      </w:pPr>
      <w:r w:rsidRPr="00FF083F">
        <w:t>UE-EUTRA-Capability-v1260-IEs ::=</w:t>
      </w:r>
      <w:r w:rsidRPr="00FF083F">
        <w:tab/>
        <w:t>SEQUENCE {</w:t>
      </w:r>
    </w:p>
    <w:p w14:paraId="1672594F" w14:textId="77777777" w:rsidR="00494017" w:rsidRPr="00FF083F" w:rsidRDefault="00494017" w:rsidP="00494017">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3BD8E1A6"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0A556EC1" w14:textId="77777777" w:rsidR="00494017" w:rsidRPr="00FF083F" w:rsidRDefault="00494017" w:rsidP="00494017">
      <w:pPr>
        <w:pStyle w:val="PL"/>
        <w:shd w:val="clear" w:color="auto" w:fill="E6E6E6"/>
      </w:pPr>
      <w:r w:rsidRPr="00FF083F">
        <w:t>}</w:t>
      </w:r>
    </w:p>
    <w:p w14:paraId="0A86A69A" w14:textId="77777777" w:rsidR="00494017" w:rsidRPr="00FF083F" w:rsidRDefault="00494017" w:rsidP="00494017">
      <w:pPr>
        <w:pStyle w:val="PL"/>
        <w:shd w:val="clear" w:color="auto" w:fill="E6E6E6"/>
      </w:pPr>
    </w:p>
    <w:p w14:paraId="6AB2162B" w14:textId="77777777" w:rsidR="00494017" w:rsidRPr="00FF083F" w:rsidRDefault="00494017" w:rsidP="00494017">
      <w:pPr>
        <w:pStyle w:val="PL"/>
        <w:shd w:val="clear" w:color="auto" w:fill="E6E6E6"/>
      </w:pPr>
      <w:r w:rsidRPr="00FF083F">
        <w:t>UE-EUTRA-Capability-v1270-IEs ::= SEQUENCE {</w:t>
      </w:r>
    </w:p>
    <w:p w14:paraId="4D09609D" w14:textId="77777777" w:rsidR="00494017" w:rsidRPr="00FF083F" w:rsidRDefault="00494017" w:rsidP="00494017">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7BCC3D93"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656328BC" w14:textId="77777777" w:rsidR="00494017" w:rsidRPr="00FF083F" w:rsidRDefault="00494017" w:rsidP="00494017">
      <w:pPr>
        <w:pStyle w:val="PL"/>
        <w:shd w:val="clear" w:color="auto" w:fill="E6E6E6"/>
      </w:pPr>
      <w:r w:rsidRPr="00FF083F">
        <w:t>}</w:t>
      </w:r>
    </w:p>
    <w:p w14:paraId="281EA9B6" w14:textId="77777777" w:rsidR="00494017" w:rsidRPr="00FF083F" w:rsidRDefault="00494017" w:rsidP="00494017">
      <w:pPr>
        <w:pStyle w:val="PL"/>
        <w:shd w:val="clear" w:color="auto" w:fill="E6E6E6"/>
      </w:pPr>
    </w:p>
    <w:p w14:paraId="3B6176CC" w14:textId="77777777" w:rsidR="00494017" w:rsidRPr="00FF083F" w:rsidRDefault="00494017" w:rsidP="00494017">
      <w:pPr>
        <w:pStyle w:val="PL"/>
        <w:shd w:val="clear" w:color="auto" w:fill="E6E6E6"/>
      </w:pPr>
      <w:r w:rsidRPr="00FF083F">
        <w:t>UE-EUTRA-Capability-v1280-IEs ::= SEQUENCE {</w:t>
      </w:r>
    </w:p>
    <w:p w14:paraId="2517351F" w14:textId="77777777" w:rsidR="00494017" w:rsidRPr="00FF083F" w:rsidRDefault="00494017" w:rsidP="00494017">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065DA4E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518C0610" w14:textId="77777777" w:rsidR="00494017" w:rsidRPr="00FF083F" w:rsidRDefault="00494017" w:rsidP="00494017">
      <w:pPr>
        <w:pStyle w:val="PL"/>
        <w:shd w:val="clear" w:color="auto" w:fill="E6E6E6"/>
      </w:pPr>
      <w:r w:rsidRPr="00FF083F">
        <w:t>}</w:t>
      </w:r>
    </w:p>
    <w:p w14:paraId="03D16CFB" w14:textId="77777777" w:rsidR="00494017" w:rsidRPr="00FF083F" w:rsidRDefault="00494017" w:rsidP="00494017">
      <w:pPr>
        <w:pStyle w:val="PL"/>
        <w:shd w:val="clear" w:color="auto" w:fill="E6E6E6"/>
      </w:pPr>
    </w:p>
    <w:p w14:paraId="144E9282" w14:textId="77777777" w:rsidR="00494017" w:rsidRPr="00FF083F" w:rsidRDefault="00494017" w:rsidP="00494017">
      <w:pPr>
        <w:pStyle w:val="PL"/>
        <w:shd w:val="clear" w:color="auto" w:fill="E6E6E6"/>
      </w:pPr>
      <w:r w:rsidRPr="00FF083F">
        <w:t>UE-EUTRA-Capability-v1310-IEs ::= SEQUENCE {</w:t>
      </w:r>
    </w:p>
    <w:p w14:paraId="255736FB" w14:textId="77777777" w:rsidR="00494017" w:rsidRPr="00FF083F" w:rsidRDefault="00494017" w:rsidP="00494017">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1DE5060A" w14:textId="77777777" w:rsidR="00494017" w:rsidRPr="00FF083F" w:rsidRDefault="00494017" w:rsidP="00494017">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762572B7" w14:textId="77777777" w:rsidR="00494017" w:rsidRPr="00FF083F" w:rsidRDefault="00494017" w:rsidP="00494017">
      <w:pPr>
        <w:pStyle w:val="PL"/>
        <w:shd w:val="clear" w:color="auto" w:fill="E6E6E6"/>
      </w:pPr>
      <w:r w:rsidRPr="00FF083F">
        <w:tab/>
        <w:t>pdcp-Parameters-v1310</w:t>
      </w:r>
      <w:r w:rsidRPr="00FF083F">
        <w:tab/>
      </w:r>
      <w:r w:rsidRPr="00FF083F">
        <w:tab/>
      </w:r>
      <w:r w:rsidRPr="00FF083F">
        <w:tab/>
      </w:r>
      <w:r w:rsidRPr="00FF083F">
        <w:tab/>
        <w:t>PDCP-Parameters-v1310,</w:t>
      </w:r>
    </w:p>
    <w:p w14:paraId="15AEC274" w14:textId="77777777" w:rsidR="00494017" w:rsidRPr="00FF083F" w:rsidRDefault="00494017" w:rsidP="00494017">
      <w:pPr>
        <w:pStyle w:val="PL"/>
        <w:shd w:val="clear" w:color="auto" w:fill="E6E6E6"/>
      </w:pPr>
      <w:r w:rsidRPr="00FF083F">
        <w:tab/>
        <w:t>rlc-Parameters-v1310</w:t>
      </w:r>
      <w:r w:rsidRPr="00FF083F">
        <w:tab/>
      </w:r>
      <w:r w:rsidRPr="00FF083F">
        <w:tab/>
      </w:r>
      <w:r w:rsidRPr="00FF083F">
        <w:tab/>
      </w:r>
      <w:r w:rsidRPr="00FF083F">
        <w:tab/>
        <w:t>RLC-Parameters-v1310,</w:t>
      </w:r>
    </w:p>
    <w:p w14:paraId="6C66AC3D" w14:textId="77777777" w:rsidR="00494017" w:rsidRPr="00FF083F" w:rsidRDefault="00494017" w:rsidP="00494017">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39EA80AB" w14:textId="77777777" w:rsidR="00494017" w:rsidRPr="00FF083F" w:rsidRDefault="00494017" w:rsidP="00494017">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7456F829" w14:textId="77777777" w:rsidR="00494017" w:rsidRPr="00FF083F" w:rsidRDefault="00494017" w:rsidP="00494017">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477B2725" w14:textId="77777777" w:rsidR="00494017" w:rsidRPr="00FF083F" w:rsidRDefault="00494017" w:rsidP="00494017">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5A997FCB" w14:textId="77777777" w:rsidR="00494017" w:rsidRPr="00FF083F" w:rsidRDefault="00494017" w:rsidP="00494017">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4DC88847" w14:textId="77777777" w:rsidR="00494017" w:rsidRPr="00FF083F" w:rsidRDefault="00494017" w:rsidP="00494017">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2120FD76" w14:textId="77777777" w:rsidR="00494017" w:rsidRPr="00FF083F" w:rsidRDefault="00494017" w:rsidP="00494017">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09A86067" w14:textId="77777777" w:rsidR="00494017" w:rsidRPr="00FF083F" w:rsidRDefault="00494017" w:rsidP="00494017">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1B86FC4D" w14:textId="77777777" w:rsidR="00494017" w:rsidRPr="00FF083F" w:rsidRDefault="00494017" w:rsidP="00494017">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489E83F" w14:textId="77777777" w:rsidR="00494017" w:rsidRPr="00FF083F" w:rsidRDefault="00494017" w:rsidP="00494017">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599F7D4C" w14:textId="77777777" w:rsidR="00494017" w:rsidRPr="00FF083F" w:rsidRDefault="00494017" w:rsidP="00494017">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5696A03A" w14:textId="77777777" w:rsidR="00494017" w:rsidRPr="00FF083F" w:rsidRDefault="00494017" w:rsidP="00494017">
      <w:pPr>
        <w:pStyle w:val="PL"/>
        <w:shd w:val="clear" w:color="auto" w:fill="E6E6E6"/>
      </w:pPr>
      <w:r w:rsidRPr="00FF083F">
        <w:tab/>
        <w:t>wlan-IW-Parameters-v1310</w:t>
      </w:r>
      <w:r w:rsidRPr="00FF083F">
        <w:tab/>
      </w:r>
      <w:r w:rsidRPr="00FF083F">
        <w:tab/>
      </w:r>
      <w:r w:rsidRPr="00FF083F">
        <w:tab/>
        <w:t>WLAN-IW-Parameters-v1310,</w:t>
      </w:r>
    </w:p>
    <w:p w14:paraId="6B8DC62E" w14:textId="77777777" w:rsidR="00494017" w:rsidRPr="00FF083F" w:rsidRDefault="00494017" w:rsidP="00494017">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38F8CF3E" w14:textId="77777777" w:rsidR="00494017" w:rsidRPr="00FF083F" w:rsidRDefault="00494017" w:rsidP="00494017">
      <w:pPr>
        <w:pStyle w:val="PL"/>
        <w:shd w:val="clear" w:color="auto" w:fill="E6E6E6"/>
      </w:pPr>
      <w:r w:rsidRPr="00FF083F">
        <w:tab/>
        <w:t>fdd-Add-UE-EUTRA-Capabilities-v1310</w:t>
      </w:r>
      <w:r w:rsidRPr="00FF083F">
        <w:tab/>
        <w:t>UE-EUTRA-CapabilityAddXDD-Mode-v1310</w:t>
      </w:r>
      <w:r w:rsidRPr="00FF083F">
        <w:tab/>
        <w:t>OPTIONAL,</w:t>
      </w:r>
    </w:p>
    <w:p w14:paraId="3C33532B" w14:textId="77777777" w:rsidR="00494017" w:rsidRPr="00FF083F" w:rsidRDefault="00494017" w:rsidP="00494017">
      <w:pPr>
        <w:pStyle w:val="PL"/>
        <w:shd w:val="clear" w:color="auto" w:fill="E6E6E6"/>
      </w:pPr>
      <w:r w:rsidRPr="00FF083F">
        <w:tab/>
        <w:t>tdd-Add-UE-EUTRA-Capabilities-v1310</w:t>
      </w:r>
      <w:r w:rsidRPr="00FF083F">
        <w:tab/>
        <w:t>UE-EUTRA-CapabilityAddXDD-Mode-v1310</w:t>
      </w:r>
      <w:r w:rsidRPr="00FF083F">
        <w:tab/>
        <w:t>OPTIONAL,</w:t>
      </w:r>
    </w:p>
    <w:p w14:paraId="180A63B4"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619FA404" w14:textId="77777777" w:rsidR="00494017" w:rsidRPr="00FF083F" w:rsidRDefault="00494017" w:rsidP="00494017">
      <w:pPr>
        <w:pStyle w:val="PL"/>
        <w:shd w:val="clear" w:color="auto" w:fill="E6E6E6"/>
      </w:pPr>
      <w:r w:rsidRPr="00FF083F">
        <w:t>}</w:t>
      </w:r>
    </w:p>
    <w:p w14:paraId="44640D10" w14:textId="77777777" w:rsidR="00494017" w:rsidRPr="00FF083F" w:rsidRDefault="00494017" w:rsidP="00494017">
      <w:pPr>
        <w:pStyle w:val="PL"/>
        <w:shd w:val="clear" w:color="auto" w:fill="E6E6E6"/>
      </w:pPr>
    </w:p>
    <w:p w14:paraId="4D55EFF6" w14:textId="77777777" w:rsidR="00494017" w:rsidRPr="00FF083F" w:rsidRDefault="00494017" w:rsidP="00494017">
      <w:pPr>
        <w:pStyle w:val="PL"/>
        <w:shd w:val="clear" w:color="auto" w:fill="E6E6E6"/>
      </w:pPr>
      <w:r w:rsidRPr="00FF083F">
        <w:t>UE-EUTRA-Capability-v1320-IEs ::= SEQUENCE {</w:t>
      </w:r>
    </w:p>
    <w:p w14:paraId="74E37F57" w14:textId="77777777" w:rsidR="00494017" w:rsidRPr="00FF083F" w:rsidRDefault="00494017" w:rsidP="00494017">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569917AD" w14:textId="77777777" w:rsidR="00494017" w:rsidRPr="00FF083F" w:rsidRDefault="00494017" w:rsidP="00494017">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4A2E376A" w14:textId="77777777" w:rsidR="00494017" w:rsidRPr="00FF083F" w:rsidRDefault="00494017" w:rsidP="00494017">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6A10C91A" w14:textId="77777777" w:rsidR="00494017" w:rsidRPr="00FF083F" w:rsidRDefault="00494017" w:rsidP="00494017">
      <w:pPr>
        <w:pStyle w:val="PL"/>
        <w:shd w:val="clear" w:color="auto" w:fill="E6E6E6"/>
      </w:pPr>
      <w:r w:rsidRPr="00FF083F">
        <w:tab/>
        <w:t>fdd-Add-UE-EUTRA-Capabilities-v1320</w:t>
      </w:r>
      <w:r w:rsidRPr="00FF083F">
        <w:tab/>
        <w:t>UE-EUTRA-CapabilityAddXDD-Mode-v1320</w:t>
      </w:r>
      <w:r w:rsidRPr="00FF083F">
        <w:tab/>
        <w:t>OPTIONAL,</w:t>
      </w:r>
    </w:p>
    <w:p w14:paraId="20FFE45B" w14:textId="77777777" w:rsidR="00494017" w:rsidRPr="00FF083F" w:rsidRDefault="00494017" w:rsidP="00494017">
      <w:pPr>
        <w:pStyle w:val="PL"/>
        <w:shd w:val="clear" w:color="auto" w:fill="E6E6E6"/>
      </w:pPr>
      <w:r w:rsidRPr="00FF083F">
        <w:tab/>
        <w:t>tdd-Add-UE-EUTRA-Capabilities-v1320</w:t>
      </w:r>
      <w:r w:rsidRPr="00FF083F">
        <w:tab/>
        <w:t>UE-EUTRA-CapabilityAddXDD-Mode-v1320</w:t>
      </w:r>
      <w:r w:rsidRPr="00FF083F">
        <w:tab/>
        <w:t>OPTIONAL,</w:t>
      </w:r>
    </w:p>
    <w:p w14:paraId="13E83ED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4FBF9865" w14:textId="77777777" w:rsidR="00494017" w:rsidRPr="00FF083F" w:rsidRDefault="00494017" w:rsidP="00494017">
      <w:pPr>
        <w:pStyle w:val="PL"/>
        <w:shd w:val="clear" w:color="auto" w:fill="E6E6E6"/>
      </w:pPr>
      <w:r w:rsidRPr="00FF083F">
        <w:t>}</w:t>
      </w:r>
    </w:p>
    <w:p w14:paraId="04462FD0" w14:textId="77777777" w:rsidR="00494017" w:rsidRPr="00FF083F" w:rsidRDefault="00494017" w:rsidP="00494017">
      <w:pPr>
        <w:pStyle w:val="PL"/>
        <w:shd w:val="clear" w:color="auto" w:fill="E6E6E6"/>
      </w:pPr>
    </w:p>
    <w:p w14:paraId="13A4FF3B" w14:textId="77777777" w:rsidR="00494017" w:rsidRPr="00FF083F" w:rsidRDefault="00494017" w:rsidP="00494017">
      <w:pPr>
        <w:pStyle w:val="PL"/>
        <w:shd w:val="clear" w:color="auto" w:fill="E6E6E6"/>
      </w:pPr>
      <w:r w:rsidRPr="00FF083F">
        <w:t>UE-EUTRA-Capability-v1330-IEs ::= SEQUENCE {</w:t>
      </w:r>
    </w:p>
    <w:p w14:paraId="3BE0248B" w14:textId="77777777" w:rsidR="00494017" w:rsidRPr="00FF083F" w:rsidRDefault="00494017" w:rsidP="00494017">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20E6C57C" w14:textId="77777777" w:rsidR="00494017" w:rsidRPr="00FF083F" w:rsidRDefault="00494017" w:rsidP="00494017">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5032E97B" w14:textId="77777777" w:rsidR="00494017" w:rsidRPr="00FF083F" w:rsidRDefault="00494017" w:rsidP="00494017">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C33FFCE"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01E95FCD" w14:textId="77777777" w:rsidR="00494017" w:rsidRPr="00FF083F" w:rsidRDefault="00494017" w:rsidP="00494017">
      <w:pPr>
        <w:pStyle w:val="PL"/>
        <w:shd w:val="clear" w:color="auto" w:fill="E6E6E6"/>
      </w:pPr>
      <w:r w:rsidRPr="00FF083F">
        <w:t>}</w:t>
      </w:r>
    </w:p>
    <w:p w14:paraId="710CE667" w14:textId="77777777" w:rsidR="00494017" w:rsidRPr="00FF083F" w:rsidRDefault="00494017" w:rsidP="00494017">
      <w:pPr>
        <w:pStyle w:val="PL"/>
        <w:shd w:val="clear" w:color="auto" w:fill="E6E6E6"/>
      </w:pPr>
    </w:p>
    <w:p w14:paraId="16F000B3" w14:textId="77777777" w:rsidR="00494017" w:rsidRPr="00FF083F" w:rsidRDefault="00494017" w:rsidP="00494017">
      <w:pPr>
        <w:pStyle w:val="PL"/>
        <w:shd w:val="clear" w:color="auto" w:fill="E6E6E6"/>
      </w:pPr>
      <w:r w:rsidRPr="00FF083F">
        <w:t>UE-EUTRA-Capability-v1340-IEs ::= SEQUENCE {</w:t>
      </w:r>
    </w:p>
    <w:p w14:paraId="10578036" w14:textId="77777777" w:rsidR="00494017" w:rsidRPr="00FF083F" w:rsidRDefault="00494017" w:rsidP="00494017">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07DE5F67" w14:textId="77777777" w:rsidR="00494017" w:rsidRPr="00FF083F" w:rsidRDefault="00494017" w:rsidP="00494017">
      <w:pPr>
        <w:pStyle w:val="PL"/>
        <w:shd w:val="clear" w:color="auto" w:fill="E6E6E6"/>
      </w:pPr>
      <w:r w:rsidRPr="00FF083F">
        <w:lastRenderedPageBreak/>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78FEA657" w14:textId="77777777" w:rsidR="00494017" w:rsidRPr="00FF083F" w:rsidRDefault="00494017" w:rsidP="00494017">
      <w:pPr>
        <w:pStyle w:val="PL"/>
        <w:shd w:val="clear" w:color="auto" w:fill="E6E6E6"/>
      </w:pPr>
      <w:r w:rsidRPr="00FF083F">
        <w:t>}</w:t>
      </w:r>
    </w:p>
    <w:p w14:paraId="5C405316" w14:textId="77777777" w:rsidR="00494017" w:rsidRPr="00FF083F" w:rsidRDefault="00494017" w:rsidP="00494017">
      <w:pPr>
        <w:pStyle w:val="PL"/>
        <w:shd w:val="clear" w:color="auto" w:fill="E6E6E6"/>
      </w:pPr>
    </w:p>
    <w:p w14:paraId="2AC05A05" w14:textId="77777777" w:rsidR="00494017" w:rsidRPr="00FF083F" w:rsidRDefault="00494017" w:rsidP="00494017">
      <w:pPr>
        <w:pStyle w:val="PL"/>
        <w:shd w:val="clear" w:color="auto" w:fill="E6E6E6"/>
      </w:pPr>
      <w:r w:rsidRPr="00FF083F">
        <w:t>UE-EUTRA-Capability-v1350-IEs ::= SEQUENCE {</w:t>
      </w:r>
    </w:p>
    <w:p w14:paraId="304A424A" w14:textId="77777777" w:rsidR="00494017" w:rsidRPr="00FF083F" w:rsidRDefault="00494017" w:rsidP="00494017">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2BDDEDDF" w14:textId="77777777" w:rsidR="00494017" w:rsidRPr="00FF083F" w:rsidRDefault="00494017" w:rsidP="00494017">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7BFB4772" w14:textId="77777777" w:rsidR="00494017" w:rsidRPr="00FF083F" w:rsidRDefault="00494017" w:rsidP="00494017">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71F0CC88"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3DE381CE" w14:textId="77777777" w:rsidR="00494017" w:rsidRPr="00FF083F" w:rsidRDefault="00494017" w:rsidP="00494017">
      <w:pPr>
        <w:pStyle w:val="PL"/>
        <w:shd w:val="clear" w:color="auto" w:fill="E6E6E6"/>
      </w:pPr>
      <w:r w:rsidRPr="00FF083F">
        <w:t>}</w:t>
      </w:r>
    </w:p>
    <w:p w14:paraId="5BF7942D" w14:textId="77777777" w:rsidR="00494017" w:rsidRPr="00FF083F" w:rsidRDefault="00494017" w:rsidP="00494017">
      <w:pPr>
        <w:pStyle w:val="PL"/>
        <w:shd w:val="clear" w:color="auto" w:fill="E6E6E6"/>
      </w:pPr>
    </w:p>
    <w:p w14:paraId="43FC621B" w14:textId="77777777" w:rsidR="00494017" w:rsidRPr="00FF083F" w:rsidRDefault="00494017" w:rsidP="00494017">
      <w:pPr>
        <w:pStyle w:val="PL"/>
        <w:shd w:val="clear" w:color="auto" w:fill="E6E6E6"/>
      </w:pPr>
      <w:r w:rsidRPr="00FF083F">
        <w:t>UE-EUTRA-Capability-v1360-IEs ::= SEQUENCE {</w:t>
      </w:r>
    </w:p>
    <w:p w14:paraId="444C84E5" w14:textId="77777777" w:rsidR="00494017" w:rsidRPr="00FF083F" w:rsidRDefault="00494017" w:rsidP="00494017">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46930BEC"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123D488F" w14:textId="77777777" w:rsidR="00494017" w:rsidRPr="00FF083F" w:rsidRDefault="00494017" w:rsidP="00494017">
      <w:pPr>
        <w:pStyle w:val="PL"/>
        <w:shd w:val="clear" w:color="auto" w:fill="E6E6E6"/>
      </w:pPr>
      <w:r w:rsidRPr="00FF083F">
        <w:t>}</w:t>
      </w:r>
    </w:p>
    <w:p w14:paraId="54155809" w14:textId="77777777" w:rsidR="00494017" w:rsidRPr="00FF083F" w:rsidRDefault="00494017" w:rsidP="00494017">
      <w:pPr>
        <w:pStyle w:val="PL"/>
        <w:shd w:val="clear" w:color="auto" w:fill="E6E6E6"/>
      </w:pPr>
    </w:p>
    <w:p w14:paraId="51DF330D" w14:textId="77777777" w:rsidR="00494017" w:rsidRPr="00FF083F" w:rsidRDefault="00494017" w:rsidP="00494017">
      <w:pPr>
        <w:pStyle w:val="PL"/>
        <w:shd w:val="clear" w:color="auto" w:fill="E6E6E6"/>
      </w:pPr>
      <w:r w:rsidRPr="00FF083F">
        <w:t>UE-EUTRA-Capability-v1430-IEs ::= SEQUENCE {</w:t>
      </w:r>
    </w:p>
    <w:p w14:paraId="7AB65522" w14:textId="77777777" w:rsidR="00494017" w:rsidRPr="00FF083F" w:rsidRDefault="00494017" w:rsidP="00494017">
      <w:pPr>
        <w:pStyle w:val="PL"/>
        <w:shd w:val="clear" w:color="auto" w:fill="E6E6E6"/>
      </w:pPr>
      <w:r w:rsidRPr="00FF083F">
        <w:tab/>
        <w:t>phyLayerParameters-v1430</w:t>
      </w:r>
      <w:r w:rsidRPr="00FF083F">
        <w:tab/>
      </w:r>
      <w:r w:rsidRPr="00FF083F">
        <w:tab/>
      </w:r>
      <w:r w:rsidRPr="00FF083F">
        <w:tab/>
        <w:t>PhyLayerParameters-v1430,</w:t>
      </w:r>
    </w:p>
    <w:p w14:paraId="3FECEA45" w14:textId="77777777" w:rsidR="00494017" w:rsidRPr="00FF083F" w:rsidRDefault="00494017" w:rsidP="00494017">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7EE428B6" w14:textId="77777777" w:rsidR="00494017" w:rsidRPr="00FF083F" w:rsidRDefault="00494017" w:rsidP="00494017">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11FAD18B" w14:textId="77777777" w:rsidR="00494017" w:rsidRPr="00FF083F" w:rsidRDefault="00494017" w:rsidP="00494017">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5E458C0C" w14:textId="77777777" w:rsidR="00494017" w:rsidRPr="00FF083F" w:rsidRDefault="00494017" w:rsidP="00494017">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2D1A9E4C" w14:textId="77777777" w:rsidR="00494017" w:rsidRPr="00FF083F" w:rsidRDefault="00494017" w:rsidP="00494017">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71379FB3" w14:textId="77777777" w:rsidR="00494017" w:rsidRPr="00FF083F" w:rsidRDefault="00494017" w:rsidP="00494017">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7DF68AE9" w14:textId="77777777" w:rsidR="00494017" w:rsidRPr="00FF083F" w:rsidRDefault="00494017" w:rsidP="00494017">
      <w:pPr>
        <w:pStyle w:val="PL"/>
        <w:shd w:val="clear" w:color="auto" w:fill="E6E6E6"/>
      </w:pPr>
      <w:r w:rsidRPr="00FF083F">
        <w:tab/>
        <w:t>rlc-Parameters-v1430</w:t>
      </w:r>
      <w:r w:rsidRPr="00FF083F">
        <w:tab/>
      </w:r>
      <w:r w:rsidRPr="00FF083F">
        <w:tab/>
      </w:r>
      <w:r w:rsidRPr="00FF083F">
        <w:tab/>
      </w:r>
      <w:r w:rsidRPr="00FF083F">
        <w:tab/>
        <w:t>RLC-Parameters-v1430,</w:t>
      </w:r>
    </w:p>
    <w:p w14:paraId="763C1AA1" w14:textId="77777777" w:rsidR="00494017" w:rsidRPr="00FF083F" w:rsidRDefault="00494017" w:rsidP="00494017">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7AD69AC8" w14:textId="77777777" w:rsidR="00494017" w:rsidRPr="00FF083F" w:rsidRDefault="00494017" w:rsidP="00494017">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15FCD415" w14:textId="77777777" w:rsidR="00494017" w:rsidRPr="00FF083F" w:rsidRDefault="00494017" w:rsidP="00494017">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1F60F2FC" w14:textId="77777777" w:rsidR="00494017" w:rsidRPr="00FF083F" w:rsidRDefault="00494017" w:rsidP="00494017">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655680B7" w14:textId="77777777" w:rsidR="00494017" w:rsidRPr="00FF083F" w:rsidRDefault="00494017" w:rsidP="00494017">
      <w:pPr>
        <w:pStyle w:val="PL"/>
        <w:shd w:val="clear" w:color="auto" w:fill="E6E6E6"/>
      </w:pPr>
      <w:r w:rsidRPr="00FF083F">
        <w:tab/>
        <w:t>otherParameters-v1430</w:t>
      </w:r>
      <w:r w:rsidRPr="00FF083F">
        <w:tab/>
      </w:r>
      <w:r w:rsidRPr="00FF083F">
        <w:tab/>
      </w:r>
      <w:r w:rsidRPr="00FF083F">
        <w:tab/>
      </w:r>
      <w:r w:rsidRPr="00FF083F">
        <w:tab/>
        <w:t>Other-Parameters-v1430,</w:t>
      </w:r>
    </w:p>
    <w:p w14:paraId="4294DE26" w14:textId="77777777" w:rsidR="00494017" w:rsidRPr="00FF083F" w:rsidRDefault="00494017" w:rsidP="00494017">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641B2055" w14:textId="77777777" w:rsidR="00494017" w:rsidRPr="00FF083F" w:rsidRDefault="00494017" w:rsidP="00494017">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7FB4567C" w14:textId="77777777" w:rsidR="00494017" w:rsidRPr="00FF083F" w:rsidRDefault="00494017" w:rsidP="00494017">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4466CBAE" w14:textId="77777777" w:rsidR="00494017" w:rsidRPr="00FF083F" w:rsidRDefault="00494017" w:rsidP="00494017">
      <w:pPr>
        <w:pStyle w:val="PL"/>
        <w:shd w:val="clear" w:color="auto" w:fill="E6E6E6"/>
      </w:pPr>
      <w:r w:rsidRPr="00FF083F">
        <w:tab/>
        <w:t>fdd-Add-UE-EUTRA-Capabilities-v1430</w:t>
      </w:r>
      <w:r w:rsidRPr="00FF083F">
        <w:tab/>
        <w:t>UE-EUTRA-CapabilityAddXDD-Mode-v1430</w:t>
      </w:r>
      <w:r w:rsidRPr="00FF083F">
        <w:tab/>
      </w:r>
      <w:r w:rsidRPr="00FF083F">
        <w:tab/>
        <w:t>OPTIONAL,</w:t>
      </w:r>
    </w:p>
    <w:p w14:paraId="36A0BD22" w14:textId="77777777" w:rsidR="00494017" w:rsidRPr="00FF083F" w:rsidRDefault="00494017" w:rsidP="00494017">
      <w:pPr>
        <w:pStyle w:val="PL"/>
        <w:shd w:val="clear" w:color="auto" w:fill="E6E6E6"/>
      </w:pPr>
      <w:r w:rsidRPr="00FF083F">
        <w:tab/>
        <w:t>tdd-Add-UE-EUTRA-Capabilities-v1430</w:t>
      </w:r>
      <w:r w:rsidRPr="00FF083F">
        <w:tab/>
        <w:t>UE-EUTRA-CapabilityAddXDD-Mode-v1430</w:t>
      </w:r>
      <w:r w:rsidRPr="00FF083F">
        <w:tab/>
      </w:r>
      <w:r w:rsidRPr="00FF083F">
        <w:tab/>
        <w:t>OPTIONAL,</w:t>
      </w:r>
    </w:p>
    <w:p w14:paraId="4F84A2E8" w14:textId="77777777" w:rsidR="00494017" w:rsidRPr="00FF083F" w:rsidRDefault="00494017" w:rsidP="00494017">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2E6A8B27" w14:textId="77777777" w:rsidR="00494017" w:rsidRPr="00FF083F" w:rsidRDefault="00494017" w:rsidP="00494017">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48692E16" w14:textId="77777777" w:rsidR="00494017" w:rsidRPr="00FF083F" w:rsidRDefault="00494017" w:rsidP="00494017">
      <w:pPr>
        <w:pStyle w:val="PL"/>
        <w:shd w:val="clear" w:color="auto" w:fill="E6E6E6"/>
      </w:pPr>
      <w:r w:rsidRPr="00FF083F">
        <w:tab/>
        <w:t>ue-BasedNetwPerfMeasParameters-v1430</w:t>
      </w:r>
      <w:r w:rsidRPr="00FF083F">
        <w:tab/>
        <w:t>UE-BasedNetwPerfMeasParameters-v1430</w:t>
      </w:r>
      <w:r w:rsidRPr="00FF083F">
        <w:tab/>
        <w:t>OPTIONAL,</w:t>
      </w:r>
    </w:p>
    <w:p w14:paraId="0619D072" w14:textId="77777777" w:rsidR="00494017" w:rsidRPr="00FF083F" w:rsidRDefault="00494017" w:rsidP="00494017">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275E5FB6"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6A8A88BB" w14:textId="77777777" w:rsidR="00494017" w:rsidRPr="00FF083F" w:rsidRDefault="00494017" w:rsidP="00494017">
      <w:pPr>
        <w:pStyle w:val="PL"/>
        <w:shd w:val="clear" w:color="auto" w:fill="E6E6E6"/>
      </w:pPr>
      <w:r w:rsidRPr="00FF083F">
        <w:t>}</w:t>
      </w:r>
    </w:p>
    <w:p w14:paraId="5FAC4FF0" w14:textId="77777777" w:rsidR="00494017" w:rsidRPr="00FF083F" w:rsidRDefault="00494017" w:rsidP="00494017">
      <w:pPr>
        <w:pStyle w:val="PL"/>
        <w:shd w:val="clear" w:color="auto" w:fill="E6E6E6"/>
      </w:pPr>
    </w:p>
    <w:p w14:paraId="70839A81" w14:textId="77777777" w:rsidR="00494017" w:rsidRPr="00FF083F" w:rsidRDefault="00494017" w:rsidP="00494017">
      <w:pPr>
        <w:pStyle w:val="PL"/>
        <w:shd w:val="clear" w:color="auto" w:fill="E6E6E6"/>
      </w:pPr>
      <w:r w:rsidRPr="00FF083F">
        <w:t>UE-EUTRA-Capability-v1440-IEs ::= SEQUENCE {</w:t>
      </w:r>
    </w:p>
    <w:p w14:paraId="03CB2B6C" w14:textId="77777777" w:rsidR="00494017" w:rsidRPr="00FF083F" w:rsidRDefault="00494017" w:rsidP="00494017">
      <w:pPr>
        <w:pStyle w:val="PL"/>
        <w:shd w:val="clear" w:color="auto" w:fill="E6E6E6"/>
      </w:pPr>
      <w:r w:rsidRPr="00FF083F">
        <w:tab/>
        <w:t>lwa-Parameters-v1440</w:t>
      </w:r>
      <w:r w:rsidRPr="00FF083F">
        <w:tab/>
      </w:r>
      <w:r w:rsidRPr="00FF083F">
        <w:tab/>
      </w:r>
      <w:r w:rsidRPr="00FF083F">
        <w:tab/>
      </w:r>
      <w:r w:rsidRPr="00FF083F">
        <w:tab/>
        <w:t>LWA-Parameters-v1440,</w:t>
      </w:r>
    </w:p>
    <w:p w14:paraId="244D78B9" w14:textId="77777777" w:rsidR="00494017" w:rsidRPr="00FF083F" w:rsidRDefault="00494017" w:rsidP="00494017">
      <w:pPr>
        <w:pStyle w:val="PL"/>
        <w:shd w:val="clear" w:color="auto" w:fill="E6E6E6"/>
      </w:pPr>
      <w:r w:rsidRPr="00FF083F">
        <w:tab/>
        <w:t>mac-Parameters-v1440</w:t>
      </w:r>
      <w:r w:rsidRPr="00FF083F">
        <w:tab/>
      </w:r>
      <w:r w:rsidRPr="00FF083F">
        <w:tab/>
      </w:r>
      <w:r w:rsidRPr="00FF083F">
        <w:tab/>
      </w:r>
      <w:r w:rsidRPr="00FF083F">
        <w:tab/>
        <w:t>MAC-Parameters-v1440,</w:t>
      </w:r>
    </w:p>
    <w:p w14:paraId="4B1D044F"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333B1FE5" w14:textId="77777777" w:rsidR="00494017" w:rsidRPr="00FF083F" w:rsidRDefault="00494017" w:rsidP="00494017">
      <w:pPr>
        <w:pStyle w:val="PL"/>
        <w:shd w:val="clear" w:color="auto" w:fill="E6E6E6"/>
      </w:pPr>
      <w:r w:rsidRPr="00FF083F">
        <w:t>}</w:t>
      </w:r>
    </w:p>
    <w:p w14:paraId="7E435BD2" w14:textId="77777777" w:rsidR="00494017" w:rsidRPr="00FF083F" w:rsidRDefault="00494017" w:rsidP="00494017">
      <w:pPr>
        <w:pStyle w:val="PL"/>
        <w:shd w:val="clear" w:color="auto" w:fill="E6E6E6"/>
      </w:pPr>
    </w:p>
    <w:p w14:paraId="79267A00" w14:textId="77777777" w:rsidR="00494017" w:rsidRPr="00FF083F" w:rsidRDefault="00494017" w:rsidP="00494017">
      <w:pPr>
        <w:pStyle w:val="PL"/>
        <w:shd w:val="clear" w:color="auto" w:fill="E6E6E6"/>
      </w:pPr>
      <w:r w:rsidRPr="00FF083F">
        <w:t>UE-EUTRA-Capability-v1450-IEs ::= SEQUENCE {</w:t>
      </w:r>
    </w:p>
    <w:p w14:paraId="542355CC" w14:textId="77777777" w:rsidR="00494017" w:rsidRPr="00FF083F" w:rsidRDefault="00494017" w:rsidP="00494017">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6A9F606D" w14:textId="77777777" w:rsidR="00494017" w:rsidRPr="00FF083F" w:rsidRDefault="00494017" w:rsidP="00494017">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7F433652" w14:textId="77777777" w:rsidR="00494017" w:rsidRPr="00FF083F" w:rsidRDefault="00494017" w:rsidP="00494017">
      <w:pPr>
        <w:pStyle w:val="PL"/>
        <w:shd w:val="clear" w:color="auto" w:fill="E6E6E6"/>
      </w:pPr>
      <w:r w:rsidRPr="00FF083F">
        <w:tab/>
        <w:t>otherParameters-v1450</w:t>
      </w:r>
      <w:r w:rsidRPr="00FF083F">
        <w:tab/>
      </w:r>
      <w:r w:rsidRPr="00FF083F">
        <w:tab/>
      </w:r>
      <w:r w:rsidRPr="00FF083F">
        <w:tab/>
      </w:r>
      <w:r w:rsidRPr="00FF083F">
        <w:tab/>
        <w:t>OtherParameters-v1450,</w:t>
      </w:r>
    </w:p>
    <w:p w14:paraId="5087EA3D" w14:textId="77777777" w:rsidR="00494017" w:rsidRPr="00FF083F" w:rsidRDefault="00494017" w:rsidP="00494017">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09320925"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5F9581E4" w14:textId="77777777" w:rsidR="00494017" w:rsidRPr="00FF083F" w:rsidRDefault="00494017" w:rsidP="00494017">
      <w:pPr>
        <w:pStyle w:val="PL"/>
        <w:shd w:val="clear" w:color="auto" w:fill="E6E6E6"/>
      </w:pPr>
      <w:r w:rsidRPr="00FF083F">
        <w:t>}</w:t>
      </w:r>
    </w:p>
    <w:p w14:paraId="05A5038A" w14:textId="77777777" w:rsidR="00494017" w:rsidRPr="00FF083F" w:rsidRDefault="00494017" w:rsidP="00494017">
      <w:pPr>
        <w:pStyle w:val="PL"/>
        <w:shd w:val="clear" w:color="auto" w:fill="E6E6E6"/>
      </w:pPr>
    </w:p>
    <w:p w14:paraId="26857457" w14:textId="77777777" w:rsidR="00494017" w:rsidRPr="00FF083F" w:rsidRDefault="00494017" w:rsidP="00494017">
      <w:pPr>
        <w:pStyle w:val="PL"/>
        <w:shd w:val="clear" w:color="auto" w:fill="E6E6E6"/>
      </w:pPr>
      <w:r w:rsidRPr="00FF083F">
        <w:t>UE-EUTRA-Capability-v1460-IEs ::= SEQUENCE {</w:t>
      </w:r>
    </w:p>
    <w:p w14:paraId="68CCF1B7" w14:textId="77777777" w:rsidR="00494017" w:rsidRPr="00FF083F" w:rsidRDefault="00494017" w:rsidP="00494017">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1961D798" w14:textId="77777777" w:rsidR="00494017" w:rsidRPr="00FF083F" w:rsidRDefault="00494017" w:rsidP="00494017">
      <w:pPr>
        <w:pStyle w:val="PL"/>
        <w:shd w:val="clear" w:color="auto" w:fill="E6E6E6"/>
      </w:pPr>
      <w:r w:rsidRPr="00FF083F">
        <w:tab/>
        <w:t>otherParameters-v1460</w:t>
      </w:r>
      <w:r w:rsidRPr="00FF083F">
        <w:tab/>
      </w:r>
      <w:r w:rsidRPr="00FF083F">
        <w:tab/>
      </w:r>
      <w:r w:rsidRPr="00FF083F">
        <w:tab/>
      </w:r>
      <w:r w:rsidRPr="00FF083F">
        <w:tab/>
        <w:t>Other-Parameters-v1460,</w:t>
      </w:r>
    </w:p>
    <w:p w14:paraId="59989B17"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4E829606" w14:textId="77777777" w:rsidR="00494017" w:rsidRPr="00FF083F" w:rsidRDefault="00494017" w:rsidP="00494017">
      <w:pPr>
        <w:pStyle w:val="PL"/>
        <w:shd w:val="clear" w:color="auto" w:fill="E6E6E6"/>
      </w:pPr>
      <w:r w:rsidRPr="00FF083F">
        <w:t>}</w:t>
      </w:r>
    </w:p>
    <w:p w14:paraId="02C247C3" w14:textId="77777777" w:rsidR="00494017" w:rsidRPr="00FF083F" w:rsidRDefault="00494017" w:rsidP="00494017">
      <w:pPr>
        <w:pStyle w:val="PL"/>
        <w:shd w:val="clear" w:color="auto" w:fill="E6E6E6"/>
      </w:pPr>
    </w:p>
    <w:p w14:paraId="7247C6AC" w14:textId="77777777" w:rsidR="00494017" w:rsidRPr="00FF083F" w:rsidRDefault="00494017" w:rsidP="00494017">
      <w:pPr>
        <w:pStyle w:val="PL"/>
        <w:shd w:val="clear" w:color="auto" w:fill="E6E6E6"/>
      </w:pPr>
      <w:r w:rsidRPr="00FF083F">
        <w:t>UE-EUTRA-Capability-v1510-IEs ::= SEQUENCE {</w:t>
      </w:r>
    </w:p>
    <w:p w14:paraId="469DB597" w14:textId="77777777" w:rsidR="00494017" w:rsidRPr="00FF083F" w:rsidRDefault="00494017" w:rsidP="00494017">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2B4C2B10" w14:textId="77777777" w:rsidR="00494017" w:rsidRPr="00FF083F" w:rsidRDefault="00494017" w:rsidP="00494017">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241CCA0C" w14:textId="77777777" w:rsidR="00494017" w:rsidRPr="00FF083F" w:rsidRDefault="00494017" w:rsidP="00494017">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7F8001E7" w14:textId="77777777" w:rsidR="00494017" w:rsidRPr="00FF083F" w:rsidRDefault="00494017" w:rsidP="00494017">
      <w:pPr>
        <w:pStyle w:val="PL"/>
        <w:shd w:val="clear" w:color="auto" w:fill="E6E6E6"/>
      </w:pPr>
      <w:r w:rsidRPr="00FF083F">
        <w:tab/>
        <w:t>fdd-Add-UE-EUTRA-Capabilities-v1510</w:t>
      </w:r>
      <w:r w:rsidRPr="00FF083F">
        <w:tab/>
      </w:r>
      <w:r w:rsidRPr="00FF083F">
        <w:tab/>
        <w:t>UE-EUTRA-CapabilityAddXDD-Mode-v1510</w:t>
      </w:r>
      <w:r w:rsidRPr="00FF083F">
        <w:tab/>
        <w:t>OPTIONAL,</w:t>
      </w:r>
    </w:p>
    <w:p w14:paraId="6CD5E90F" w14:textId="77777777" w:rsidR="00494017" w:rsidRPr="00FF083F" w:rsidRDefault="00494017" w:rsidP="00494017">
      <w:pPr>
        <w:pStyle w:val="PL"/>
        <w:shd w:val="clear" w:color="auto" w:fill="E6E6E6"/>
      </w:pPr>
      <w:r w:rsidRPr="00FF083F">
        <w:tab/>
        <w:t>tdd-Add-UE-EUTRA-Capabilities-v1510</w:t>
      </w:r>
      <w:r w:rsidRPr="00FF083F">
        <w:tab/>
      </w:r>
      <w:r w:rsidRPr="00FF083F">
        <w:tab/>
        <w:t>UE-EUTRA-CapabilityAddXDD-Mode-v1510</w:t>
      </w:r>
      <w:r w:rsidRPr="00FF083F">
        <w:tab/>
        <w:t>OPTIONAL,</w:t>
      </w:r>
    </w:p>
    <w:p w14:paraId="655AE540"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6B19AB61" w14:textId="77777777" w:rsidR="00494017" w:rsidRPr="00FF083F" w:rsidRDefault="00494017" w:rsidP="00494017">
      <w:pPr>
        <w:pStyle w:val="PL"/>
        <w:shd w:val="clear" w:color="auto" w:fill="E6E6E6"/>
      </w:pPr>
      <w:r w:rsidRPr="00FF083F">
        <w:t>}</w:t>
      </w:r>
    </w:p>
    <w:p w14:paraId="52D08DFD" w14:textId="77777777" w:rsidR="00494017" w:rsidRPr="00FF083F" w:rsidRDefault="00494017" w:rsidP="00494017">
      <w:pPr>
        <w:pStyle w:val="PL"/>
        <w:shd w:val="clear" w:color="auto" w:fill="E6E6E6"/>
      </w:pPr>
    </w:p>
    <w:p w14:paraId="25E41687" w14:textId="77777777" w:rsidR="00494017" w:rsidRPr="00FF083F" w:rsidRDefault="00494017" w:rsidP="00494017">
      <w:pPr>
        <w:pStyle w:val="PL"/>
        <w:shd w:val="clear" w:color="auto" w:fill="E6E6E6"/>
      </w:pPr>
      <w:r w:rsidRPr="00FF083F">
        <w:t>UE-EUTRA-Capability-v1520-IEs ::= SEQUENCE {</w:t>
      </w:r>
    </w:p>
    <w:p w14:paraId="3A40F6EF" w14:textId="77777777" w:rsidR="00494017" w:rsidRPr="00FF083F" w:rsidRDefault="00494017" w:rsidP="00494017">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694E0A02"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71E2F119" w14:textId="77777777" w:rsidR="00494017" w:rsidRPr="00FF083F" w:rsidRDefault="00494017" w:rsidP="00494017">
      <w:pPr>
        <w:pStyle w:val="PL"/>
        <w:shd w:val="clear" w:color="auto" w:fill="E6E6E6"/>
      </w:pPr>
      <w:r w:rsidRPr="00FF083F">
        <w:t>}</w:t>
      </w:r>
    </w:p>
    <w:p w14:paraId="2A484E62" w14:textId="77777777" w:rsidR="00494017" w:rsidRPr="00FF083F" w:rsidRDefault="00494017" w:rsidP="00494017">
      <w:pPr>
        <w:pStyle w:val="PL"/>
        <w:shd w:val="clear" w:color="auto" w:fill="E6E6E6"/>
      </w:pPr>
    </w:p>
    <w:p w14:paraId="32F3DAA5" w14:textId="77777777" w:rsidR="00494017" w:rsidRPr="00FF083F" w:rsidRDefault="00494017" w:rsidP="00494017">
      <w:pPr>
        <w:pStyle w:val="PL"/>
        <w:shd w:val="clear" w:color="auto" w:fill="E6E6E6"/>
      </w:pPr>
      <w:r w:rsidRPr="00FF083F">
        <w:t>UE-EUTRA-Capability-v1530-IEs ::= SEQUENCE {</w:t>
      </w:r>
    </w:p>
    <w:p w14:paraId="5017CC00" w14:textId="77777777" w:rsidR="00494017" w:rsidRPr="00FF083F" w:rsidRDefault="00494017" w:rsidP="00494017">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3BF9F098" w14:textId="77777777" w:rsidR="00494017" w:rsidRPr="00FF083F" w:rsidRDefault="00494017" w:rsidP="00494017">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7E8FD3D4" w14:textId="77777777" w:rsidR="00494017" w:rsidRPr="00FF083F" w:rsidRDefault="00494017" w:rsidP="00494017">
      <w:pPr>
        <w:pStyle w:val="PL"/>
        <w:shd w:val="clear" w:color="auto" w:fill="E6E6E6"/>
      </w:pPr>
      <w:r w:rsidRPr="00FF083F">
        <w:lastRenderedPageBreak/>
        <w:tab/>
        <w:t>neighCellSI-AcquisitionParameters-v1530</w:t>
      </w:r>
      <w:r w:rsidRPr="00FF083F">
        <w:tab/>
        <w:t>NeighCellSI-AcquisitionParameters-v1530</w:t>
      </w:r>
      <w:r w:rsidRPr="00FF083F">
        <w:tab/>
        <w:t>OPTIONAL,</w:t>
      </w:r>
    </w:p>
    <w:p w14:paraId="6EBE5955" w14:textId="77777777" w:rsidR="00494017" w:rsidRPr="00FF083F" w:rsidRDefault="00494017" w:rsidP="00494017">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177612AF" w14:textId="77777777" w:rsidR="00494017" w:rsidRPr="00FF083F" w:rsidRDefault="00494017" w:rsidP="00494017">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27B78058" w14:textId="77777777" w:rsidR="00494017" w:rsidRPr="00FF083F" w:rsidRDefault="00494017" w:rsidP="00494017">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45C36F5C" w14:textId="77777777" w:rsidR="00494017" w:rsidRPr="00FF083F" w:rsidRDefault="00494017" w:rsidP="00494017">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7593E985" w14:textId="77777777" w:rsidR="00494017" w:rsidRPr="00FF083F" w:rsidRDefault="00494017" w:rsidP="00494017">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6728FFF" w14:textId="77777777" w:rsidR="00494017" w:rsidRPr="00FF083F" w:rsidRDefault="00494017" w:rsidP="00494017">
      <w:pPr>
        <w:pStyle w:val="PL"/>
        <w:shd w:val="clear" w:color="auto" w:fill="E6E6E6"/>
      </w:pPr>
      <w:r w:rsidRPr="00FF083F">
        <w:tab/>
        <w:t>ue-BasedNetwPerfMeasParameters-v1530</w:t>
      </w:r>
      <w:r w:rsidRPr="00FF083F">
        <w:tab/>
        <w:t>UE-BasedNetwPerfMeasParameters-v1530</w:t>
      </w:r>
      <w:r w:rsidRPr="00FF083F">
        <w:tab/>
        <w:t>OPTIONAL,</w:t>
      </w:r>
    </w:p>
    <w:p w14:paraId="340B0D11" w14:textId="77777777" w:rsidR="00494017" w:rsidRPr="00FF083F" w:rsidRDefault="00494017" w:rsidP="00494017">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27012071" w14:textId="77777777" w:rsidR="00494017" w:rsidRPr="00FF083F" w:rsidRDefault="00494017" w:rsidP="00494017">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71464BAA" w14:textId="77777777" w:rsidR="00494017" w:rsidRPr="00FF083F" w:rsidRDefault="00494017" w:rsidP="00494017">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0D1B6F0" w14:textId="77777777" w:rsidR="00494017" w:rsidRPr="00FF083F" w:rsidRDefault="00494017" w:rsidP="00494017">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863EA87" w14:textId="77777777" w:rsidR="00494017" w:rsidRPr="00FF083F" w:rsidRDefault="00494017" w:rsidP="00494017">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2C2938FA" w14:textId="77777777" w:rsidR="00494017" w:rsidRPr="00FF083F" w:rsidRDefault="00494017" w:rsidP="00494017">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47B9314" w14:textId="77777777" w:rsidR="00494017" w:rsidRPr="00FF083F" w:rsidRDefault="00494017" w:rsidP="00494017">
      <w:pPr>
        <w:pStyle w:val="PL"/>
        <w:shd w:val="clear" w:color="auto" w:fill="E6E6E6"/>
      </w:pPr>
      <w:r w:rsidRPr="00FF083F">
        <w:tab/>
        <w:t>fdd-Add-UE-EUTRA-Capabilities-v1530</w:t>
      </w:r>
      <w:r w:rsidRPr="00FF083F">
        <w:tab/>
      </w:r>
      <w:r w:rsidRPr="00FF083F">
        <w:tab/>
        <w:t>UE-EUTRA-CapabilityAddXDD-Mode-v1530</w:t>
      </w:r>
      <w:r w:rsidRPr="00FF083F">
        <w:tab/>
        <w:t>OPTIONAL,</w:t>
      </w:r>
    </w:p>
    <w:p w14:paraId="53C65250" w14:textId="77777777" w:rsidR="00494017" w:rsidRPr="00FF083F" w:rsidRDefault="00494017" w:rsidP="00494017">
      <w:pPr>
        <w:pStyle w:val="PL"/>
        <w:shd w:val="clear" w:color="auto" w:fill="E6E6E6"/>
      </w:pPr>
      <w:r w:rsidRPr="00FF083F">
        <w:tab/>
        <w:t>tdd-Add-UE-EUTRA-Capabilities-v1530</w:t>
      </w:r>
      <w:r w:rsidRPr="00FF083F">
        <w:tab/>
      </w:r>
      <w:r w:rsidRPr="00FF083F">
        <w:tab/>
        <w:t>UE-EUTRA-CapabilityAddXDD-Mode-v1530</w:t>
      </w:r>
      <w:r w:rsidRPr="00FF083F">
        <w:tab/>
        <w:t>OPTIONAL,</w:t>
      </w:r>
    </w:p>
    <w:p w14:paraId="7A509E0D"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01CC5482" w14:textId="77777777" w:rsidR="00494017" w:rsidRPr="00FF083F" w:rsidRDefault="00494017" w:rsidP="00494017">
      <w:pPr>
        <w:pStyle w:val="PL"/>
        <w:shd w:val="clear" w:color="auto" w:fill="E6E6E6"/>
      </w:pPr>
      <w:r w:rsidRPr="00FF083F">
        <w:t>}</w:t>
      </w:r>
    </w:p>
    <w:p w14:paraId="16D2B567" w14:textId="77777777" w:rsidR="00494017" w:rsidRPr="00FF083F" w:rsidRDefault="00494017" w:rsidP="00494017">
      <w:pPr>
        <w:pStyle w:val="PL"/>
        <w:shd w:val="clear" w:color="auto" w:fill="E6E6E6"/>
      </w:pPr>
    </w:p>
    <w:p w14:paraId="2C85F069" w14:textId="77777777" w:rsidR="00494017" w:rsidRPr="00FF083F" w:rsidRDefault="00494017" w:rsidP="00494017">
      <w:pPr>
        <w:pStyle w:val="PL"/>
        <w:shd w:val="clear" w:color="auto" w:fill="E6E6E6"/>
      </w:pPr>
      <w:r w:rsidRPr="00FF083F">
        <w:t>UE-EUTRA-Capability-v1540-IEs ::= SEQUENCE {</w:t>
      </w:r>
    </w:p>
    <w:p w14:paraId="2964BB45" w14:textId="77777777" w:rsidR="00494017" w:rsidRPr="00FF083F" w:rsidRDefault="00494017" w:rsidP="00494017">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187118B7" w14:textId="77777777" w:rsidR="00494017" w:rsidRPr="00FF083F" w:rsidRDefault="00494017" w:rsidP="00494017">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45CDE55E" w14:textId="77777777" w:rsidR="00494017" w:rsidRPr="00FF083F" w:rsidRDefault="00494017" w:rsidP="00494017">
      <w:pPr>
        <w:pStyle w:val="PL"/>
        <w:shd w:val="clear" w:color="auto" w:fill="E6E6E6"/>
      </w:pPr>
      <w:r w:rsidRPr="00FF083F">
        <w:tab/>
        <w:t>fdd-Add-UE-EUTRA-Capabilities-v1540</w:t>
      </w:r>
      <w:r w:rsidRPr="00FF083F">
        <w:tab/>
      </w:r>
      <w:r w:rsidRPr="00FF083F">
        <w:tab/>
        <w:t>UE-EUTRA-CapabilityAddXDD-Mode-v1540</w:t>
      </w:r>
      <w:r w:rsidRPr="00FF083F">
        <w:tab/>
        <w:t>OPTIONAL,</w:t>
      </w:r>
    </w:p>
    <w:p w14:paraId="06E52C88" w14:textId="77777777" w:rsidR="00494017" w:rsidRPr="00FF083F" w:rsidRDefault="00494017" w:rsidP="00494017">
      <w:pPr>
        <w:pStyle w:val="PL"/>
        <w:shd w:val="clear" w:color="auto" w:fill="E6E6E6"/>
      </w:pPr>
      <w:r w:rsidRPr="00FF083F">
        <w:tab/>
        <w:t>tdd-Add-UE-EUTRA-Capabilities-v1540</w:t>
      </w:r>
      <w:r w:rsidRPr="00FF083F">
        <w:tab/>
      </w:r>
      <w:r w:rsidRPr="00FF083F">
        <w:tab/>
        <w:t>UE-EUTRA-CapabilityAddXDD-Mode-v1540</w:t>
      </w:r>
      <w:r w:rsidRPr="00FF083F">
        <w:tab/>
        <w:t>OPTIONAL,</w:t>
      </w:r>
    </w:p>
    <w:p w14:paraId="20EA07AB" w14:textId="77777777" w:rsidR="00494017" w:rsidRPr="00FF083F" w:rsidRDefault="00494017" w:rsidP="00494017">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4D34EFAE" w14:textId="77777777" w:rsidR="00494017" w:rsidRPr="00FF083F" w:rsidRDefault="00494017" w:rsidP="00494017">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02DBC7C6"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448B9713" w14:textId="77777777" w:rsidR="00494017" w:rsidRPr="00FF083F" w:rsidRDefault="00494017" w:rsidP="00494017">
      <w:pPr>
        <w:pStyle w:val="PL"/>
        <w:shd w:val="clear" w:color="auto" w:fill="E6E6E6"/>
      </w:pPr>
      <w:r w:rsidRPr="00FF083F">
        <w:t>}</w:t>
      </w:r>
    </w:p>
    <w:p w14:paraId="3A2F8AD2" w14:textId="77777777" w:rsidR="00494017" w:rsidRPr="00FF083F" w:rsidRDefault="00494017" w:rsidP="00494017">
      <w:pPr>
        <w:pStyle w:val="PL"/>
        <w:shd w:val="clear" w:color="auto" w:fill="E6E6E6"/>
      </w:pPr>
    </w:p>
    <w:p w14:paraId="4CED7FBE" w14:textId="77777777" w:rsidR="00494017" w:rsidRPr="00FF083F" w:rsidRDefault="00494017" w:rsidP="00494017">
      <w:pPr>
        <w:pStyle w:val="PL"/>
        <w:shd w:val="clear" w:color="auto" w:fill="E6E6E6"/>
      </w:pPr>
      <w:r w:rsidRPr="00FF083F">
        <w:t>UE-EUTRA-Capability-v1550-IEs ::= SEQUENCE {</w:t>
      </w:r>
    </w:p>
    <w:p w14:paraId="4E4A739D" w14:textId="77777777" w:rsidR="00494017" w:rsidRPr="00FF083F" w:rsidRDefault="00494017" w:rsidP="00494017">
      <w:pPr>
        <w:pStyle w:val="PL"/>
        <w:shd w:val="clear" w:color="auto" w:fill="E6E6E6"/>
      </w:pPr>
      <w:r w:rsidRPr="00FF083F">
        <w:tab/>
        <w:t>neighCellSI-AcquisitionParameters-v1550</w:t>
      </w:r>
      <w:r w:rsidRPr="00FF083F">
        <w:tab/>
        <w:t>NeighCellSI-AcquisitionParameters-v1550</w:t>
      </w:r>
      <w:r w:rsidRPr="00FF083F">
        <w:tab/>
        <w:t>OPTIONAL,</w:t>
      </w:r>
    </w:p>
    <w:p w14:paraId="194234D7" w14:textId="77777777" w:rsidR="00494017" w:rsidRPr="00FF083F" w:rsidRDefault="00494017" w:rsidP="00494017">
      <w:pPr>
        <w:pStyle w:val="PL"/>
        <w:shd w:val="clear" w:color="auto" w:fill="E6E6E6"/>
      </w:pPr>
      <w:r w:rsidRPr="00FF083F">
        <w:tab/>
        <w:t>phyLayerParameters-v1550</w:t>
      </w:r>
      <w:r w:rsidRPr="00FF083F">
        <w:tab/>
      </w:r>
      <w:r w:rsidRPr="00FF083F">
        <w:tab/>
      </w:r>
      <w:r w:rsidRPr="00FF083F">
        <w:tab/>
      </w:r>
      <w:r w:rsidRPr="00FF083F">
        <w:tab/>
        <w:t>PhyLayerParameters-v1550,</w:t>
      </w:r>
    </w:p>
    <w:p w14:paraId="1BF1D7AD" w14:textId="77777777" w:rsidR="00494017" w:rsidRPr="00FF083F" w:rsidRDefault="00494017" w:rsidP="00494017">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27EBCAD6" w14:textId="77777777" w:rsidR="00494017" w:rsidRPr="00FF083F" w:rsidRDefault="00494017" w:rsidP="00494017">
      <w:pPr>
        <w:pStyle w:val="PL"/>
        <w:shd w:val="clear" w:color="auto" w:fill="E6E6E6"/>
      </w:pPr>
      <w:r w:rsidRPr="00FF083F">
        <w:tab/>
        <w:t>fdd-Add-UE-EUTRA-Capabilities-v1550</w:t>
      </w:r>
      <w:r w:rsidRPr="00FF083F">
        <w:tab/>
      </w:r>
      <w:r w:rsidRPr="00FF083F">
        <w:tab/>
        <w:t>UE-EUTRA-CapabilityAddXDD-Mode-v1550,</w:t>
      </w:r>
    </w:p>
    <w:p w14:paraId="1BD1360E" w14:textId="77777777" w:rsidR="00494017" w:rsidRPr="00FF083F" w:rsidRDefault="00494017" w:rsidP="00494017">
      <w:pPr>
        <w:pStyle w:val="PL"/>
        <w:shd w:val="clear" w:color="auto" w:fill="E6E6E6"/>
      </w:pPr>
      <w:r w:rsidRPr="00FF083F">
        <w:tab/>
        <w:t>tdd-Add-UE-EUTRA-Capabilities-v1550</w:t>
      </w:r>
      <w:r w:rsidRPr="00FF083F">
        <w:tab/>
      </w:r>
      <w:r w:rsidRPr="00FF083F">
        <w:tab/>
        <w:t>UE-EUTRA-CapabilityAddXDD-Mode-v1550,</w:t>
      </w:r>
    </w:p>
    <w:p w14:paraId="44138769"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3C3E9632" w14:textId="77777777" w:rsidR="00494017" w:rsidRPr="00FF083F" w:rsidRDefault="00494017" w:rsidP="00494017">
      <w:pPr>
        <w:pStyle w:val="PL"/>
        <w:shd w:val="clear" w:color="auto" w:fill="E6E6E6"/>
      </w:pPr>
      <w:r w:rsidRPr="00FF083F">
        <w:t>}</w:t>
      </w:r>
    </w:p>
    <w:p w14:paraId="4814C7D7" w14:textId="77777777" w:rsidR="00494017" w:rsidRPr="00FF083F" w:rsidRDefault="00494017" w:rsidP="00494017">
      <w:pPr>
        <w:pStyle w:val="PL"/>
        <w:shd w:val="clear" w:color="auto" w:fill="E6E6E6"/>
      </w:pPr>
    </w:p>
    <w:p w14:paraId="60436E7A" w14:textId="77777777" w:rsidR="00494017" w:rsidRPr="00FF083F" w:rsidRDefault="00494017" w:rsidP="00494017">
      <w:pPr>
        <w:pStyle w:val="PL"/>
        <w:shd w:val="clear" w:color="auto" w:fill="E6E6E6"/>
      </w:pPr>
      <w:r w:rsidRPr="00FF083F">
        <w:t>UE-EUTRA-Capability-v1560-IEs ::= SEQUENCE {</w:t>
      </w:r>
    </w:p>
    <w:p w14:paraId="15F22354" w14:textId="77777777" w:rsidR="00494017" w:rsidRPr="00FF083F" w:rsidRDefault="00494017" w:rsidP="00494017">
      <w:pPr>
        <w:pStyle w:val="PL"/>
        <w:shd w:val="clear" w:color="auto" w:fill="E6E6E6"/>
      </w:pPr>
      <w:r w:rsidRPr="00FF083F">
        <w:tab/>
        <w:t>pdcp-ParametersNR-v1560</w:t>
      </w:r>
      <w:r w:rsidRPr="00FF083F">
        <w:tab/>
      </w:r>
      <w:r w:rsidRPr="00FF083F">
        <w:tab/>
      </w:r>
      <w:r w:rsidRPr="00FF083F">
        <w:tab/>
      </w:r>
      <w:r w:rsidRPr="00FF083F">
        <w:tab/>
        <w:t>PDCP-ParametersNR-v1560,</w:t>
      </w:r>
    </w:p>
    <w:p w14:paraId="0541FB4D" w14:textId="77777777" w:rsidR="00494017" w:rsidRPr="00FF083F" w:rsidRDefault="00494017" w:rsidP="00494017">
      <w:pPr>
        <w:pStyle w:val="PL"/>
        <w:shd w:val="clear" w:color="auto" w:fill="E6E6E6"/>
      </w:pPr>
      <w:r w:rsidRPr="00FF083F">
        <w:tab/>
        <w:t>irat-ParametersNR-v1560</w:t>
      </w:r>
      <w:r w:rsidRPr="00FF083F">
        <w:tab/>
      </w:r>
      <w:r w:rsidRPr="00FF083F">
        <w:tab/>
      </w:r>
      <w:r w:rsidRPr="00FF083F">
        <w:tab/>
      </w:r>
      <w:r w:rsidRPr="00FF083F">
        <w:tab/>
        <w:t>IRAT-ParametersNR-v1560,</w:t>
      </w:r>
    </w:p>
    <w:p w14:paraId="4F526BC6" w14:textId="77777777" w:rsidR="00494017" w:rsidRPr="00FF083F" w:rsidRDefault="00494017" w:rsidP="00494017">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27FD6A9D" w14:textId="77777777" w:rsidR="00494017" w:rsidRPr="00FF083F" w:rsidRDefault="00494017" w:rsidP="00494017">
      <w:pPr>
        <w:pStyle w:val="PL"/>
        <w:shd w:val="clear" w:color="auto" w:fill="E6E6E6"/>
      </w:pPr>
      <w:r w:rsidRPr="00FF083F">
        <w:tab/>
        <w:t>fdd-Add-UE-EUTRA-Capabilities-v1560</w:t>
      </w:r>
      <w:r w:rsidRPr="00FF083F">
        <w:tab/>
        <w:t>UE-EUTRA-CapabilityAddXDD-Mode-v1560,</w:t>
      </w:r>
    </w:p>
    <w:p w14:paraId="3FEFE127" w14:textId="77777777" w:rsidR="00494017" w:rsidRPr="00FF083F" w:rsidRDefault="00494017" w:rsidP="00494017">
      <w:pPr>
        <w:pStyle w:val="PL"/>
        <w:shd w:val="clear" w:color="auto" w:fill="E6E6E6"/>
      </w:pPr>
      <w:r w:rsidRPr="00FF083F">
        <w:tab/>
        <w:t>tdd-Add-UE-EUTRA-Capabilities-v1560</w:t>
      </w:r>
      <w:r w:rsidRPr="00FF083F">
        <w:tab/>
        <w:t>UE-EUTRA-CapabilityAddXDD-Mode-v1560,</w:t>
      </w:r>
    </w:p>
    <w:p w14:paraId="709D6005"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60798B43" w14:textId="77777777" w:rsidR="00494017" w:rsidRPr="00FF083F" w:rsidRDefault="00494017" w:rsidP="00494017">
      <w:pPr>
        <w:pStyle w:val="PL"/>
        <w:shd w:val="clear" w:color="auto" w:fill="E6E6E6"/>
      </w:pPr>
      <w:r w:rsidRPr="00FF083F">
        <w:t>}</w:t>
      </w:r>
    </w:p>
    <w:p w14:paraId="31E07576" w14:textId="77777777" w:rsidR="00494017" w:rsidRPr="00FF083F" w:rsidRDefault="00494017" w:rsidP="00494017">
      <w:pPr>
        <w:pStyle w:val="PL"/>
        <w:shd w:val="clear" w:color="auto" w:fill="E6E6E6"/>
      </w:pPr>
    </w:p>
    <w:p w14:paraId="0B070DD5" w14:textId="77777777" w:rsidR="00494017" w:rsidRPr="00FF083F" w:rsidRDefault="00494017" w:rsidP="00494017">
      <w:pPr>
        <w:pStyle w:val="PL"/>
        <w:shd w:val="clear" w:color="auto" w:fill="E6E6E6"/>
      </w:pPr>
      <w:r w:rsidRPr="00FF083F">
        <w:t>UE-EUTRA-Capability-v1570-IEs ::= SEQUENCE {</w:t>
      </w:r>
    </w:p>
    <w:p w14:paraId="28AA4F51" w14:textId="77777777" w:rsidR="00494017" w:rsidRPr="00FF083F" w:rsidRDefault="00494017" w:rsidP="00494017">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28B18CFA" w14:textId="77777777" w:rsidR="00494017" w:rsidRPr="00FF083F" w:rsidRDefault="00494017" w:rsidP="00494017">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3E7A0F4A"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6BA953C3" w14:textId="77777777" w:rsidR="00494017" w:rsidRPr="00FF083F" w:rsidRDefault="00494017" w:rsidP="00494017">
      <w:pPr>
        <w:pStyle w:val="PL"/>
        <w:shd w:val="clear" w:color="auto" w:fill="E6E6E6"/>
      </w:pPr>
      <w:r w:rsidRPr="00FF083F">
        <w:t>}</w:t>
      </w:r>
    </w:p>
    <w:p w14:paraId="59FF3D6D" w14:textId="77777777" w:rsidR="00494017" w:rsidRPr="00FF083F" w:rsidRDefault="00494017" w:rsidP="00494017">
      <w:pPr>
        <w:pStyle w:val="PL"/>
        <w:shd w:val="clear" w:color="auto" w:fill="E6E6E6"/>
      </w:pPr>
    </w:p>
    <w:p w14:paraId="2FE4537E" w14:textId="77777777" w:rsidR="00494017" w:rsidRPr="00FF083F" w:rsidRDefault="00494017" w:rsidP="00494017">
      <w:pPr>
        <w:pStyle w:val="PL"/>
        <w:shd w:val="clear" w:color="auto" w:fill="E6E6E6"/>
      </w:pPr>
      <w:r w:rsidRPr="00FF083F">
        <w:t>UE-EUTRA-Capability-v15a0-IEs ::= SEQUENCE {</w:t>
      </w:r>
    </w:p>
    <w:p w14:paraId="6563DAE5" w14:textId="77777777" w:rsidR="00494017" w:rsidRPr="00FF083F" w:rsidRDefault="00494017" w:rsidP="00494017">
      <w:pPr>
        <w:pStyle w:val="PL"/>
        <w:shd w:val="clear" w:color="auto" w:fill="E6E6E6"/>
      </w:pPr>
      <w:bookmarkStart w:id="16" w:name="_Hlk42684969"/>
      <w:r w:rsidRPr="00FF083F">
        <w:tab/>
        <w:t>neighCellSI-AcquisitionParameters-v15a0</w:t>
      </w:r>
      <w:r w:rsidRPr="00FF083F">
        <w:tab/>
        <w:t>NeighCellSI-AcquisitionParameters-v15a0,</w:t>
      </w:r>
    </w:p>
    <w:p w14:paraId="42D16007" w14:textId="77777777" w:rsidR="00494017" w:rsidRPr="00FF083F" w:rsidRDefault="00494017" w:rsidP="00494017">
      <w:pPr>
        <w:pStyle w:val="PL"/>
        <w:shd w:val="clear" w:color="auto" w:fill="E6E6E6"/>
        <w:rPr>
          <w:lang w:val="en-US" w:eastAsia="en-GB"/>
        </w:rPr>
      </w:pPr>
      <w:r w:rsidRPr="00FF083F">
        <w:rPr>
          <w:lang w:val="en-US"/>
        </w:rPr>
        <w:tab/>
        <w:t>eutra-5GC-Parameters-r15</w:t>
      </w:r>
      <w:bookmarkEnd w:id="16"/>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755DC867" w14:textId="77777777" w:rsidR="00494017" w:rsidRPr="00FF083F" w:rsidRDefault="00494017" w:rsidP="00494017">
      <w:pPr>
        <w:pStyle w:val="PL"/>
        <w:shd w:val="clear" w:color="auto" w:fill="E6E6E6"/>
      </w:pPr>
      <w:r w:rsidRPr="00FF083F">
        <w:tab/>
        <w:t>fdd-Add-UE-EUTRA-Capabilities-v15a0</w:t>
      </w:r>
      <w:r w:rsidRPr="00FF083F">
        <w:tab/>
        <w:t>UE-EUTRA-CapabilityAddXDD-Mode-v15a0</w:t>
      </w:r>
      <w:r w:rsidRPr="00FF083F">
        <w:tab/>
        <w:t>OPTIONAL,</w:t>
      </w:r>
    </w:p>
    <w:p w14:paraId="29DE0BC9" w14:textId="77777777" w:rsidR="00494017" w:rsidRPr="00FF083F" w:rsidRDefault="00494017" w:rsidP="00494017">
      <w:pPr>
        <w:pStyle w:val="PL"/>
        <w:shd w:val="clear" w:color="auto" w:fill="E6E6E6"/>
      </w:pPr>
      <w:r w:rsidRPr="00FF083F">
        <w:tab/>
        <w:t>tdd-Add-UE-EUTRA-Capabilities-v15a0</w:t>
      </w:r>
      <w:r w:rsidRPr="00FF083F">
        <w:tab/>
        <w:t>UE-EUTRA-CapabilityAddXDD-Mode-v15a0</w:t>
      </w:r>
      <w:r w:rsidRPr="00FF083F">
        <w:tab/>
        <w:t>OPTIONAL,</w:t>
      </w:r>
    </w:p>
    <w:p w14:paraId="4676D4F1" w14:textId="77777777" w:rsidR="00494017" w:rsidRPr="00FF083F" w:rsidRDefault="00494017" w:rsidP="00494017">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57D400DC" w14:textId="77777777" w:rsidR="00494017" w:rsidRPr="00FF083F" w:rsidRDefault="00494017" w:rsidP="00494017">
      <w:pPr>
        <w:pStyle w:val="PL"/>
        <w:shd w:val="clear" w:color="auto" w:fill="E6E6E6"/>
      </w:pPr>
      <w:r w:rsidRPr="00FF083F">
        <w:t>}</w:t>
      </w:r>
    </w:p>
    <w:p w14:paraId="7B31D38E" w14:textId="77777777" w:rsidR="00494017" w:rsidRPr="00FF083F" w:rsidRDefault="00494017" w:rsidP="00494017">
      <w:pPr>
        <w:pStyle w:val="PL"/>
        <w:shd w:val="clear" w:color="auto" w:fill="E6E6E6"/>
      </w:pPr>
    </w:p>
    <w:p w14:paraId="418DF468" w14:textId="77777777" w:rsidR="00494017" w:rsidRPr="00FF083F" w:rsidRDefault="00494017" w:rsidP="00494017">
      <w:pPr>
        <w:pStyle w:val="PL"/>
        <w:shd w:val="clear" w:color="auto" w:fill="E6E6E6"/>
      </w:pPr>
      <w:r w:rsidRPr="00FF083F">
        <w:t>UE-EUTRA-Capability-v1610-IEs ::= SEQUENCE {</w:t>
      </w:r>
    </w:p>
    <w:p w14:paraId="7DE62380" w14:textId="77777777" w:rsidR="00494017" w:rsidRPr="00FF083F" w:rsidRDefault="00494017" w:rsidP="00494017">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00ECF105" w14:textId="77777777" w:rsidR="00494017" w:rsidRPr="00FF083F" w:rsidRDefault="00494017" w:rsidP="00494017">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1CE708B0" w14:textId="77777777" w:rsidR="00494017" w:rsidRPr="00FF083F" w:rsidRDefault="00494017" w:rsidP="00494017">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6645006F" w14:textId="77777777" w:rsidR="00494017" w:rsidRPr="00FF083F" w:rsidRDefault="00494017" w:rsidP="00494017">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002E8605" w14:textId="77777777" w:rsidR="00494017" w:rsidRPr="00FF083F" w:rsidRDefault="00494017" w:rsidP="00494017">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13D827F7" w14:textId="77777777" w:rsidR="00494017" w:rsidRPr="00FF083F" w:rsidRDefault="00494017" w:rsidP="00494017">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6681E068" w14:textId="77777777" w:rsidR="00494017" w:rsidRPr="00FF083F" w:rsidRDefault="00494017" w:rsidP="00494017">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1F8AEE66" w14:textId="77777777" w:rsidR="00494017" w:rsidRPr="00FF083F" w:rsidRDefault="00494017" w:rsidP="00494017">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2FE88B55" w14:textId="77777777" w:rsidR="00494017" w:rsidRPr="00FF083F" w:rsidRDefault="00494017" w:rsidP="00494017">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07361246" w14:textId="77777777" w:rsidR="00494017" w:rsidRPr="00FF083F" w:rsidRDefault="00494017" w:rsidP="00494017">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4067CB77" w14:textId="77777777" w:rsidR="00494017" w:rsidRPr="00FF083F" w:rsidRDefault="00494017" w:rsidP="00494017">
      <w:pPr>
        <w:pStyle w:val="PL"/>
        <w:shd w:val="clear" w:color="auto" w:fill="E6E6E6"/>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68F56B5F" w14:textId="77777777" w:rsidR="00494017" w:rsidRPr="00FF083F" w:rsidRDefault="00494017" w:rsidP="00494017">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2A24FEDE" w14:textId="77777777" w:rsidR="00494017" w:rsidRPr="00FF083F" w:rsidRDefault="00494017" w:rsidP="00494017">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68525EF1" w14:textId="77777777" w:rsidR="00494017" w:rsidRPr="00FF083F" w:rsidRDefault="00494017" w:rsidP="00494017">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3B112AA7" w14:textId="77777777" w:rsidR="00494017" w:rsidRPr="00FF083F" w:rsidRDefault="00494017" w:rsidP="00494017">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1C9E201D" w14:textId="77777777" w:rsidR="00494017" w:rsidRPr="00FF083F" w:rsidRDefault="00494017" w:rsidP="00494017">
      <w:pPr>
        <w:pStyle w:val="PL"/>
        <w:shd w:val="clear" w:color="auto" w:fill="E6E6E6"/>
      </w:pPr>
      <w:r w:rsidRPr="00FF083F">
        <w:tab/>
        <w:t>ue-BasedNetwPerfMeasParameters-v1610</w:t>
      </w:r>
      <w:r w:rsidRPr="00FF083F">
        <w:tab/>
        <w:t>UE-BasedNetwPerfMeasParameters-v1610,</w:t>
      </w:r>
    </w:p>
    <w:p w14:paraId="7942AB09" w14:textId="77777777" w:rsidR="00494017" w:rsidRPr="00FF083F" w:rsidRDefault="00494017" w:rsidP="00494017">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0DA86272" w14:textId="77777777" w:rsidR="00494017" w:rsidRPr="00FF083F" w:rsidRDefault="00494017" w:rsidP="00494017">
      <w:pPr>
        <w:pStyle w:val="PL"/>
        <w:shd w:val="clear" w:color="auto" w:fill="E6E6E6"/>
        <w:rPr>
          <w:lang w:eastAsia="zh-CN"/>
        </w:rPr>
      </w:pPr>
      <w:r w:rsidRPr="00FF083F">
        <w:lastRenderedPageBreak/>
        <w:tab/>
        <w:t>fdd-Add-UE-EUTRA-Capabilities-v1610</w:t>
      </w:r>
      <w:r w:rsidRPr="00FF083F">
        <w:tab/>
      </w:r>
      <w:r w:rsidRPr="00FF083F">
        <w:tab/>
        <w:t>UE-EUTRA-CapabilityAddXDD-Mode-v1610</w:t>
      </w:r>
      <w:r w:rsidRPr="00FF083F">
        <w:tab/>
      </w:r>
      <w:r w:rsidRPr="00FF083F">
        <w:tab/>
        <w:t>OPTIONAL,</w:t>
      </w:r>
    </w:p>
    <w:p w14:paraId="0FD571BB" w14:textId="77777777" w:rsidR="00494017" w:rsidRPr="00FF083F" w:rsidRDefault="00494017" w:rsidP="00494017">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0A78BCE6" w14:textId="77777777" w:rsidR="00494017" w:rsidRPr="00FF083F" w:rsidRDefault="00494017" w:rsidP="00494017">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4F36C3D" w14:textId="77777777" w:rsidR="00494017" w:rsidRPr="00FF083F" w:rsidRDefault="00494017" w:rsidP="00494017">
      <w:pPr>
        <w:pStyle w:val="PL"/>
        <w:shd w:val="clear" w:color="auto" w:fill="E6E6E6"/>
      </w:pPr>
      <w:r w:rsidRPr="00FF083F">
        <w:t>}</w:t>
      </w:r>
    </w:p>
    <w:p w14:paraId="198C5234" w14:textId="77777777" w:rsidR="00494017" w:rsidRPr="00FF083F" w:rsidRDefault="00494017" w:rsidP="00494017">
      <w:pPr>
        <w:pStyle w:val="PL"/>
        <w:shd w:val="clear" w:color="auto" w:fill="E6E6E6"/>
      </w:pPr>
    </w:p>
    <w:p w14:paraId="373A59E7" w14:textId="77777777" w:rsidR="00494017" w:rsidRPr="00FF083F" w:rsidRDefault="00494017" w:rsidP="00494017">
      <w:pPr>
        <w:pStyle w:val="PL"/>
        <w:shd w:val="clear" w:color="auto" w:fill="E6E6E6"/>
      </w:pPr>
      <w:r w:rsidRPr="00FF083F">
        <w:t>UE-EUTRA-CapabilityAddXDD-Mode-r9 ::=</w:t>
      </w:r>
      <w:r w:rsidRPr="00FF083F">
        <w:tab/>
        <w:t>SEQUENCE {</w:t>
      </w:r>
    </w:p>
    <w:p w14:paraId="5497B18F" w14:textId="77777777" w:rsidR="00494017" w:rsidRPr="00FF083F" w:rsidRDefault="00494017" w:rsidP="00494017">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5A838F18" w14:textId="77777777" w:rsidR="00494017" w:rsidRPr="00FF083F" w:rsidRDefault="00494017" w:rsidP="00494017">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41564E3" w14:textId="77777777" w:rsidR="00494017" w:rsidRPr="00FF083F" w:rsidRDefault="00494017" w:rsidP="00494017">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43CC11C9" w14:textId="77777777" w:rsidR="00494017" w:rsidRPr="00FF083F" w:rsidRDefault="00494017" w:rsidP="00494017">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06D32424" w14:textId="77777777" w:rsidR="00494017" w:rsidRPr="00FF083F" w:rsidRDefault="00494017" w:rsidP="00494017">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6D1E1D91" w14:textId="77777777" w:rsidR="00494017" w:rsidRPr="00FF083F" w:rsidRDefault="00494017" w:rsidP="00494017">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37612F20" w14:textId="77777777" w:rsidR="00494017" w:rsidRPr="00FF083F" w:rsidRDefault="00494017" w:rsidP="00494017">
      <w:pPr>
        <w:pStyle w:val="PL"/>
        <w:shd w:val="clear" w:color="auto" w:fill="E6E6E6"/>
      </w:pPr>
      <w:r w:rsidRPr="00FF083F">
        <w:tab/>
        <w:t>neighCellSI-AcquisitionParameters-r9</w:t>
      </w:r>
      <w:r w:rsidRPr="00FF083F">
        <w:tab/>
        <w:t>NeighCellSI-AcquisitionParameters-r9</w:t>
      </w:r>
      <w:r w:rsidRPr="00FF083F">
        <w:tab/>
        <w:t>OPTIONAL,</w:t>
      </w:r>
    </w:p>
    <w:p w14:paraId="2659A463" w14:textId="77777777" w:rsidR="00494017" w:rsidRPr="00FF083F" w:rsidRDefault="00494017" w:rsidP="00494017">
      <w:pPr>
        <w:pStyle w:val="PL"/>
        <w:shd w:val="clear" w:color="auto" w:fill="E6E6E6"/>
      </w:pPr>
      <w:r w:rsidRPr="00FF083F">
        <w:tab/>
        <w:t>...</w:t>
      </w:r>
    </w:p>
    <w:p w14:paraId="5804218F" w14:textId="77777777" w:rsidR="00494017" w:rsidRPr="00FF083F" w:rsidRDefault="00494017" w:rsidP="00494017">
      <w:pPr>
        <w:pStyle w:val="PL"/>
        <w:shd w:val="clear" w:color="auto" w:fill="E6E6E6"/>
      </w:pPr>
      <w:r w:rsidRPr="00FF083F">
        <w:t>}</w:t>
      </w:r>
    </w:p>
    <w:p w14:paraId="3188629C" w14:textId="77777777" w:rsidR="00494017" w:rsidRPr="00FF083F" w:rsidRDefault="00494017" w:rsidP="00494017">
      <w:pPr>
        <w:pStyle w:val="PL"/>
        <w:shd w:val="clear" w:color="auto" w:fill="E6E6E6"/>
      </w:pPr>
    </w:p>
    <w:p w14:paraId="583BD795" w14:textId="77777777" w:rsidR="00494017" w:rsidRPr="00FF083F" w:rsidRDefault="00494017" w:rsidP="00494017">
      <w:pPr>
        <w:pStyle w:val="PL"/>
        <w:shd w:val="clear" w:color="auto" w:fill="E6E6E6"/>
      </w:pPr>
      <w:r w:rsidRPr="00FF083F">
        <w:t>UE-EUTRA-CapabilityAddXDD-Mode-v1060 ::=</w:t>
      </w:r>
      <w:r w:rsidRPr="00FF083F">
        <w:tab/>
        <w:t>SEQUENCE {</w:t>
      </w:r>
    </w:p>
    <w:p w14:paraId="0ACA51F7" w14:textId="77777777" w:rsidR="00494017" w:rsidRPr="00FF083F" w:rsidRDefault="00494017" w:rsidP="00494017">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0EB71440" w14:textId="77777777" w:rsidR="00494017" w:rsidRPr="00FF083F" w:rsidRDefault="00494017" w:rsidP="00494017">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20909279" w14:textId="77777777" w:rsidR="00494017" w:rsidRPr="00FF083F" w:rsidRDefault="00494017" w:rsidP="00494017">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655000C6" w14:textId="77777777" w:rsidR="00494017" w:rsidRPr="00FF083F" w:rsidRDefault="00494017" w:rsidP="00494017">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493A9D72" w14:textId="77777777" w:rsidR="00494017" w:rsidRPr="00FF083F" w:rsidRDefault="00494017" w:rsidP="00494017">
      <w:pPr>
        <w:pStyle w:val="PL"/>
        <w:shd w:val="clear" w:color="auto" w:fill="E6E6E6"/>
      </w:pPr>
      <w:r w:rsidRPr="00FF083F">
        <w:tab/>
        <w:t>...,</w:t>
      </w:r>
    </w:p>
    <w:p w14:paraId="68B6FF5E" w14:textId="77777777" w:rsidR="00494017" w:rsidRPr="00FF083F" w:rsidRDefault="00494017" w:rsidP="00494017">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4F6FBB00" w14:textId="77777777" w:rsidR="00494017" w:rsidRPr="00FF083F" w:rsidRDefault="00494017" w:rsidP="00494017">
      <w:pPr>
        <w:pStyle w:val="PL"/>
        <w:shd w:val="clear" w:color="auto" w:fill="E6E6E6"/>
      </w:pPr>
      <w:r w:rsidRPr="00FF083F">
        <w:tab/>
        <w:t>]]</w:t>
      </w:r>
    </w:p>
    <w:p w14:paraId="0C65C087" w14:textId="77777777" w:rsidR="00494017" w:rsidRPr="00FF083F" w:rsidRDefault="00494017" w:rsidP="00494017">
      <w:pPr>
        <w:pStyle w:val="PL"/>
        <w:shd w:val="clear" w:color="auto" w:fill="E6E6E6"/>
      </w:pPr>
      <w:r w:rsidRPr="00FF083F">
        <w:t>}</w:t>
      </w:r>
    </w:p>
    <w:p w14:paraId="3697A022" w14:textId="77777777" w:rsidR="00494017" w:rsidRPr="00FF083F" w:rsidRDefault="00494017" w:rsidP="00494017">
      <w:pPr>
        <w:pStyle w:val="PL"/>
        <w:shd w:val="clear" w:color="auto" w:fill="E6E6E6"/>
      </w:pPr>
    </w:p>
    <w:p w14:paraId="71E70ED1" w14:textId="77777777" w:rsidR="00494017" w:rsidRPr="00FF083F" w:rsidRDefault="00494017" w:rsidP="00494017">
      <w:pPr>
        <w:pStyle w:val="PL"/>
        <w:shd w:val="clear" w:color="auto" w:fill="E6E6E6"/>
      </w:pPr>
      <w:r w:rsidRPr="00FF083F">
        <w:t>UE-EUTRA-CapabilityAddXDD-Mode-v1130 ::=</w:t>
      </w:r>
      <w:r w:rsidRPr="00FF083F">
        <w:tab/>
        <w:t>SEQUENCE {</w:t>
      </w:r>
    </w:p>
    <w:p w14:paraId="4830594B" w14:textId="77777777" w:rsidR="00494017" w:rsidRPr="00FF083F" w:rsidRDefault="00494017" w:rsidP="00494017">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01DE6558" w14:textId="77777777" w:rsidR="00494017" w:rsidRPr="00FF083F" w:rsidRDefault="00494017" w:rsidP="00494017">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4BE2A54E" w14:textId="77777777" w:rsidR="00494017" w:rsidRPr="00FF083F" w:rsidRDefault="00494017" w:rsidP="00494017">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50EC6DFD" w14:textId="77777777" w:rsidR="00494017" w:rsidRPr="00FF083F" w:rsidRDefault="00494017" w:rsidP="00494017">
      <w:pPr>
        <w:pStyle w:val="PL"/>
        <w:shd w:val="clear" w:color="auto" w:fill="E6E6E6"/>
      </w:pPr>
      <w:r w:rsidRPr="00FF083F">
        <w:tab/>
        <w:t>...</w:t>
      </w:r>
    </w:p>
    <w:p w14:paraId="19446CC9" w14:textId="77777777" w:rsidR="00494017" w:rsidRPr="00FF083F" w:rsidRDefault="00494017" w:rsidP="00494017">
      <w:pPr>
        <w:pStyle w:val="PL"/>
        <w:shd w:val="clear" w:color="auto" w:fill="E6E6E6"/>
      </w:pPr>
      <w:r w:rsidRPr="00FF083F">
        <w:t>}</w:t>
      </w:r>
    </w:p>
    <w:p w14:paraId="710E27BE" w14:textId="77777777" w:rsidR="00494017" w:rsidRPr="00FF083F" w:rsidRDefault="00494017" w:rsidP="00494017">
      <w:pPr>
        <w:pStyle w:val="PL"/>
        <w:shd w:val="clear" w:color="auto" w:fill="E6E6E6"/>
      </w:pPr>
    </w:p>
    <w:p w14:paraId="4717A43A" w14:textId="77777777" w:rsidR="00494017" w:rsidRPr="00FF083F" w:rsidRDefault="00494017" w:rsidP="00494017">
      <w:pPr>
        <w:pStyle w:val="PL"/>
        <w:shd w:val="clear" w:color="auto" w:fill="E6E6E6"/>
      </w:pPr>
      <w:r w:rsidRPr="00FF083F">
        <w:t>UE-EUTRA-CapabilityAddXDD-Mode-v1180 ::=</w:t>
      </w:r>
      <w:r w:rsidRPr="00FF083F">
        <w:tab/>
        <w:t>SEQUENCE {</w:t>
      </w:r>
    </w:p>
    <w:p w14:paraId="710416D0" w14:textId="77777777" w:rsidR="00494017" w:rsidRPr="00FF083F" w:rsidRDefault="00494017" w:rsidP="00494017">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44EC3049" w14:textId="77777777" w:rsidR="00494017" w:rsidRPr="00FF083F" w:rsidRDefault="00494017" w:rsidP="00494017">
      <w:pPr>
        <w:pStyle w:val="PL"/>
        <w:shd w:val="clear" w:color="auto" w:fill="E6E6E6"/>
      </w:pPr>
      <w:r w:rsidRPr="00FF083F">
        <w:t>}</w:t>
      </w:r>
    </w:p>
    <w:p w14:paraId="34052AC6" w14:textId="77777777" w:rsidR="00494017" w:rsidRPr="00FF083F" w:rsidRDefault="00494017" w:rsidP="00494017">
      <w:pPr>
        <w:pStyle w:val="PL"/>
        <w:shd w:val="clear" w:color="auto" w:fill="E6E6E6"/>
      </w:pPr>
    </w:p>
    <w:p w14:paraId="4546C7FE" w14:textId="77777777" w:rsidR="00494017" w:rsidRPr="00FF083F" w:rsidRDefault="00494017" w:rsidP="00494017">
      <w:pPr>
        <w:pStyle w:val="PL"/>
        <w:shd w:val="clear" w:color="auto" w:fill="E6E6E6"/>
      </w:pPr>
      <w:r w:rsidRPr="00FF083F">
        <w:t>UE-EUTRA-CapabilityAddXDD-Mode-v1250 ::=</w:t>
      </w:r>
      <w:r w:rsidRPr="00FF083F">
        <w:tab/>
        <w:t>SEQUENCE {</w:t>
      </w:r>
    </w:p>
    <w:p w14:paraId="477341DA" w14:textId="77777777" w:rsidR="00494017" w:rsidRPr="00FF083F" w:rsidRDefault="00494017" w:rsidP="00494017">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2BB21539" w14:textId="77777777" w:rsidR="00494017" w:rsidRPr="00FF083F" w:rsidRDefault="00494017" w:rsidP="00494017">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69E4FB0E" w14:textId="77777777" w:rsidR="00494017" w:rsidRPr="00FF083F" w:rsidRDefault="00494017" w:rsidP="00494017">
      <w:pPr>
        <w:pStyle w:val="PL"/>
        <w:shd w:val="clear" w:color="auto" w:fill="E6E6E6"/>
      </w:pPr>
      <w:r w:rsidRPr="00FF083F">
        <w:t>}</w:t>
      </w:r>
    </w:p>
    <w:p w14:paraId="10802FA4" w14:textId="77777777" w:rsidR="00494017" w:rsidRPr="00FF083F" w:rsidRDefault="00494017" w:rsidP="00494017">
      <w:pPr>
        <w:pStyle w:val="PL"/>
        <w:shd w:val="clear" w:color="auto" w:fill="E6E6E6"/>
      </w:pPr>
    </w:p>
    <w:p w14:paraId="20B05B1B" w14:textId="77777777" w:rsidR="00494017" w:rsidRPr="00FF083F" w:rsidRDefault="00494017" w:rsidP="00494017">
      <w:pPr>
        <w:pStyle w:val="PL"/>
        <w:shd w:val="clear" w:color="auto" w:fill="E6E6E6"/>
      </w:pPr>
      <w:r w:rsidRPr="00FF083F">
        <w:t>UE-EUTRA-CapabilityAddXDD-Mode-v1310 ::=</w:t>
      </w:r>
      <w:r w:rsidRPr="00FF083F">
        <w:tab/>
        <w:t>SEQUENCE {</w:t>
      </w:r>
    </w:p>
    <w:p w14:paraId="28A3DAF3" w14:textId="77777777" w:rsidR="00494017" w:rsidRPr="00FF083F" w:rsidRDefault="00494017" w:rsidP="00494017">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31136256" w14:textId="77777777" w:rsidR="00494017" w:rsidRPr="00FF083F" w:rsidRDefault="00494017" w:rsidP="00494017">
      <w:pPr>
        <w:pStyle w:val="PL"/>
        <w:shd w:val="clear" w:color="auto" w:fill="E6E6E6"/>
      </w:pPr>
      <w:r w:rsidRPr="00FF083F">
        <w:t>}</w:t>
      </w:r>
    </w:p>
    <w:p w14:paraId="4FB050B6" w14:textId="77777777" w:rsidR="00494017" w:rsidRPr="00FF083F" w:rsidRDefault="00494017" w:rsidP="00494017">
      <w:pPr>
        <w:pStyle w:val="PL"/>
        <w:shd w:val="clear" w:color="auto" w:fill="E6E6E6"/>
      </w:pPr>
    </w:p>
    <w:p w14:paraId="3A153D4B" w14:textId="77777777" w:rsidR="00494017" w:rsidRPr="00FF083F" w:rsidRDefault="00494017" w:rsidP="00494017">
      <w:pPr>
        <w:pStyle w:val="PL"/>
        <w:shd w:val="clear" w:color="auto" w:fill="E6E6E6"/>
      </w:pPr>
      <w:r w:rsidRPr="00FF083F">
        <w:t>UE-EUTRA-CapabilityAddXDD-Mode-v1320 ::=</w:t>
      </w:r>
      <w:r w:rsidRPr="00FF083F">
        <w:tab/>
        <w:t>SEQUENCE {</w:t>
      </w:r>
    </w:p>
    <w:p w14:paraId="5BDD44A8" w14:textId="77777777" w:rsidR="00494017" w:rsidRPr="00FF083F" w:rsidRDefault="00494017" w:rsidP="00494017">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529FB5C6" w14:textId="77777777" w:rsidR="00494017" w:rsidRPr="00FF083F" w:rsidRDefault="00494017" w:rsidP="00494017">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540D577A" w14:textId="77777777" w:rsidR="00494017" w:rsidRPr="00FF083F" w:rsidRDefault="00494017" w:rsidP="00494017">
      <w:pPr>
        <w:pStyle w:val="PL"/>
        <w:shd w:val="clear" w:color="auto" w:fill="E6E6E6"/>
      </w:pPr>
      <w:r w:rsidRPr="00FF083F">
        <w:t>}</w:t>
      </w:r>
    </w:p>
    <w:p w14:paraId="1EE1C867" w14:textId="77777777" w:rsidR="00494017" w:rsidRPr="00FF083F" w:rsidRDefault="00494017" w:rsidP="00494017">
      <w:pPr>
        <w:pStyle w:val="PL"/>
        <w:shd w:val="clear" w:color="auto" w:fill="E6E6E6"/>
      </w:pPr>
    </w:p>
    <w:p w14:paraId="56D1CC2B" w14:textId="77777777" w:rsidR="00494017" w:rsidRPr="00FF083F" w:rsidRDefault="00494017" w:rsidP="00494017">
      <w:pPr>
        <w:pStyle w:val="PL"/>
        <w:shd w:val="clear" w:color="auto" w:fill="E6E6E6"/>
      </w:pPr>
      <w:r w:rsidRPr="00FF083F">
        <w:t>UE-EUTRA-CapabilityAddXDD-Mode-v1370 ::=</w:t>
      </w:r>
      <w:r w:rsidRPr="00FF083F">
        <w:tab/>
        <w:t>SEQUENCE {</w:t>
      </w:r>
    </w:p>
    <w:p w14:paraId="499262AA" w14:textId="77777777" w:rsidR="00494017" w:rsidRPr="00FF083F" w:rsidRDefault="00494017" w:rsidP="00494017">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0FDFF3D2" w14:textId="77777777" w:rsidR="00494017" w:rsidRPr="00FF083F" w:rsidRDefault="00494017" w:rsidP="00494017">
      <w:pPr>
        <w:pStyle w:val="PL"/>
        <w:shd w:val="clear" w:color="auto" w:fill="E6E6E6"/>
      </w:pPr>
      <w:r w:rsidRPr="00FF083F">
        <w:t>}</w:t>
      </w:r>
    </w:p>
    <w:p w14:paraId="1D996D86" w14:textId="77777777" w:rsidR="00494017" w:rsidRPr="00FF083F" w:rsidRDefault="00494017" w:rsidP="00494017">
      <w:pPr>
        <w:pStyle w:val="PL"/>
        <w:shd w:val="clear" w:color="auto" w:fill="E6E6E6"/>
      </w:pPr>
    </w:p>
    <w:p w14:paraId="220B63EE" w14:textId="77777777" w:rsidR="00494017" w:rsidRPr="00FF083F" w:rsidRDefault="00494017" w:rsidP="00494017">
      <w:pPr>
        <w:pStyle w:val="PL"/>
        <w:shd w:val="clear" w:color="auto" w:fill="E6E6E6"/>
      </w:pPr>
      <w:r w:rsidRPr="00FF083F">
        <w:t>UE-EUTRA-CapabilityAddXDD-Mode-v1380 ::=</w:t>
      </w:r>
      <w:r w:rsidRPr="00FF083F">
        <w:tab/>
        <w:t>SEQUENCE {</w:t>
      </w:r>
    </w:p>
    <w:p w14:paraId="2A05686B" w14:textId="77777777" w:rsidR="00494017" w:rsidRPr="00FF083F" w:rsidRDefault="00494017" w:rsidP="00494017">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2C83AB3C" w14:textId="77777777" w:rsidR="00494017" w:rsidRPr="00FF083F" w:rsidRDefault="00494017" w:rsidP="00494017">
      <w:pPr>
        <w:pStyle w:val="PL"/>
        <w:shd w:val="clear" w:color="auto" w:fill="E6E6E6"/>
      </w:pPr>
      <w:r w:rsidRPr="00FF083F">
        <w:t>}</w:t>
      </w:r>
    </w:p>
    <w:p w14:paraId="524CF8E2" w14:textId="77777777" w:rsidR="00494017" w:rsidRPr="00FF083F" w:rsidRDefault="00494017" w:rsidP="00494017">
      <w:pPr>
        <w:pStyle w:val="PL"/>
        <w:shd w:val="clear" w:color="auto" w:fill="E6E6E6"/>
      </w:pPr>
    </w:p>
    <w:p w14:paraId="6DF4D901" w14:textId="77777777" w:rsidR="00494017" w:rsidRPr="00FF083F" w:rsidRDefault="00494017" w:rsidP="00494017">
      <w:pPr>
        <w:pStyle w:val="PL"/>
        <w:shd w:val="clear" w:color="auto" w:fill="E6E6E6"/>
      </w:pPr>
      <w:r w:rsidRPr="00FF083F">
        <w:t>UE-EUTRA-CapabilityAddXDD-Mode-v1430 ::=</w:t>
      </w:r>
      <w:r w:rsidRPr="00FF083F">
        <w:tab/>
        <w:t>SEQUENCE {</w:t>
      </w:r>
    </w:p>
    <w:p w14:paraId="6535F292" w14:textId="77777777" w:rsidR="00494017" w:rsidRPr="00FF083F" w:rsidRDefault="00494017" w:rsidP="00494017">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61A7CAF1" w14:textId="77777777" w:rsidR="00494017" w:rsidRPr="00FF083F" w:rsidRDefault="00494017" w:rsidP="00494017">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7D215BB6" w14:textId="77777777" w:rsidR="00494017" w:rsidRPr="00FF083F" w:rsidRDefault="00494017" w:rsidP="00494017">
      <w:pPr>
        <w:pStyle w:val="PL"/>
        <w:shd w:val="clear" w:color="auto" w:fill="E6E6E6"/>
      </w:pPr>
      <w:r w:rsidRPr="00FF083F">
        <w:t>}</w:t>
      </w:r>
    </w:p>
    <w:p w14:paraId="03C83EFF" w14:textId="77777777" w:rsidR="00494017" w:rsidRPr="00FF083F" w:rsidRDefault="00494017" w:rsidP="00494017">
      <w:pPr>
        <w:pStyle w:val="PL"/>
        <w:shd w:val="clear" w:color="auto" w:fill="E6E6E6"/>
      </w:pPr>
    </w:p>
    <w:p w14:paraId="34256313" w14:textId="77777777" w:rsidR="00494017" w:rsidRPr="00FF083F" w:rsidRDefault="00494017" w:rsidP="00494017">
      <w:pPr>
        <w:pStyle w:val="PL"/>
        <w:shd w:val="clear" w:color="auto" w:fill="E6E6E6"/>
      </w:pPr>
      <w:r w:rsidRPr="00FF083F">
        <w:t>UE-EUTRA-CapabilityAddXDD-Mode-v1510 ::=</w:t>
      </w:r>
      <w:r w:rsidRPr="00FF083F">
        <w:tab/>
        <w:t>SEQUENCE {</w:t>
      </w:r>
    </w:p>
    <w:p w14:paraId="1956B0B6" w14:textId="77777777" w:rsidR="00494017" w:rsidRPr="00FF083F" w:rsidRDefault="00494017" w:rsidP="00494017">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2DC603AB" w14:textId="77777777" w:rsidR="00494017" w:rsidRPr="00FF083F" w:rsidRDefault="00494017" w:rsidP="00494017">
      <w:pPr>
        <w:pStyle w:val="PL"/>
        <w:shd w:val="clear" w:color="auto" w:fill="E6E6E6"/>
      </w:pPr>
      <w:r w:rsidRPr="00FF083F">
        <w:t>}</w:t>
      </w:r>
    </w:p>
    <w:p w14:paraId="208790E3" w14:textId="77777777" w:rsidR="00494017" w:rsidRPr="00FF083F" w:rsidRDefault="00494017" w:rsidP="00494017">
      <w:pPr>
        <w:pStyle w:val="PL"/>
        <w:shd w:val="clear" w:color="auto" w:fill="E6E6E6"/>
      </w:pPr>
    </w:p>
    <w:p w14:paraId="0BCE1F2C" w14:textId="77777777" w:rsidR="00494017" w:rsidRPr="00FF083F" w:rsidRDefault="00494017" w:rsidP="00494017">
      <w:pPr>
        <w:pStyle w:val="PL"/>
        <w:shd w:val="clear" w:color="auto" w:fill="E6E6E6"/>
      </w:pPr>
      <w:r w:rsidRPr="00FF083F">
        <w:t>UE-EUTRA-CapabilityAddXDD-Mode-v1530 ::=</w:t>
      </w:r>
      <w:r w:rsidRPr="00FF083F">
        <w:tab/>
        <w:t>SEQUENCE {</w:t>
      </w:r>
    </w:p>
    <w:p w14:paraId="7D8E9221" w14:textId="77777777" w:rsidR="00494017" w:rsidRPr="00FF083F" w:rsidRDefault="00494017" w:rsidP="00494017">
      <w:pPr>
        <w:pStyle w:val="PL"/>
        <w:shd w:val="clear" w:color="auto" w:fill="E6E6E6"/>
      </w:pPr>
      <w:r w:rsidRPr="00FF083F">
        <w:tab/>
        <w:t>neighCellSI-AcquisitionParameters-v1530</w:t>
      </w:r>
      <w:r w:rsidRPr="00FF083F">
        <w:tab/>
        <w:t>NeighCellSI-AcquisitionParameters-v1530</w:t>
      </w:r>
      <w:r w:rsidRPr="00FF083F">
        <w:tab/>
        <w:t>OPTIONAL,</w:t>
      </w:r>
    </w:p>
    <w:p w14:paraId="6188F033" w14:textId="77777777" w:rsidR="00494017" w:rsidRPr="00FF083F" w:rsidRDefault="00494017" w:rsidP="00494017">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D73CA3D" w14:textId="77777777" w:rsidR="00494017" w:rsidRPr="00FF083F" w:rsidRDefault="00494017" w:rsidP="00494017">
      <w:pPr>
        <w:pStyle w:val="PL"/>
        <w:shd w:val="clear" w:color="auto" w:fill="E6E6E6"/>
      </w:pPr>
      <w:r w:rsidRPr="00FF083F">
        <w:t>}</w:t>
      </w:r>
    </w:p>
    <w:p w14:paraId="3E226DB6" w14:textId="77777777" w:rsidR="00494017" w:rsidRPr="00FF083F" w:rsidRDefault="00494017" w:rsidP="00494017">
      <w:pPr>
        <w:pStyle w:val="PL"/>
        <w:shd w:val="clear" w:color="auto" w:fill="E6E6E6"/>
      </w:pPr>
    </w:p>
    <w:p w14:paraId="49D7BA01" w14:textId="77777777" w:rsidR="00494017" w:rsidRPr="00FF083F" w:rsidRDefault="00494017" w:rsidP="00494017">
      <w:pPr>
        <w:pStyle w:val="PL"/>
        <w:shd w:val="clear" w:color="auto" w:fill="E6E6E6"/>
      </w:pPr>
      <w:r w:rsidRPr="00FF083F">
        <w:t>UE-EUTRA-CapabilityAddXDD-Mode-v1540 ::=</w:t>
      </w:r>
      <w:r w:rsidRPr="00FF083F">
        <w:tab/>
        <w:t>SEQUENCE {</w:t>
      </w:r>
    </w:p>
    <w:p w14:paraId="74079EDD" w14:textId="77777777" w:rsidR="00494017" w:rsidRPr="00FF083F" w:rsidRDefault="00494017" w:rsidP="00494017">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636670B4" w14:textId="77777777" w:rsidR="00494017" w:rsidRPr="00FF083F" w:rsidRDefault="00494017" w:rsidP="00494017">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6BFEA34C" w14:textId="77777777" w:rsidR="00494017" w:rsidRPr="00FF083F" w:rsidRDefault="00494017" w:rsidP="00494017">
      <w:pPr>
        <w:pStyle w:val="PL"/>
        <w:shd w:val="clear" w:color="auto" w:fill="E6E6E6"/>
      </w:pPr>
      <w:r w:rsidRPr="00FF083F">
        <w:t>}</w:t>
      </w:r>
    </w:p>
    <w:p w14:paraId="22CB88C2" w14:textId="77777777" w:rsidR="00494017" w:rsidRPr="00FF083F" w:rsidRDefault="00494017" w:rsidP="00494017">
      <w:pPr>
        <w:pStyle w:val="PL"/>
        <w:shd w:val="clear" w:color="auto" w:fill="E6E6E6"/>
      </w:pPr>
    </w:p>
    <w:p w14:paraId="754A2E8C" w14:textId="77777777" w:rsidR="00494017" w:rsidRPr="00FF083F" w:rsidRDefault="00494017" w:rsidP="00494017">
      <w:pPr>
        <w:pStyle w:val="PL"/>
        <w:shd w:val="clear" w:color="auto" w:fill="E6E6E6"/>
      </w:pPr>
      <w:r w:rsidRPr="00FF083F">
        <w:lastRenderedPageBreak/>
        <w:t>UE-EUTRA-CapabilityAddXDD-Mode-v1550 ::=</w:t>
      </w:r>
      <w:r w:rsidRPr="00FF083F">
        <w:tab/>
        <w:t>SEQUENCE {</w:t>
      </w:r>
    </w:p>
    <w:p w14:paraId="39E8BA47" w14:textId="77777777" w:rsidR="00494017" w:rsidRPr="00FF083F" w:rsidRDefault="00494017" w:rsidP="00494017">
      <w:pPr>
        <w:pStyle w:val="PL"/>
        <w:shd w:val="clear" w:color="auto" w:fill="E6E6E6"/>
      </w:pPr>
      <w:r w:rsidRPr="00FF083F">
        <w:tab/>
        <w:t>neighCellSI-AcquisitionParameters-v1550</w:t>
      </w:r>
      <w:r w:rsidRPr="00FF083F">
        <w:tab/>
        <w:t>NeighCellSI-AcquisitionParameters-v1550</w:t>
      </w:r>
      <w:r w:rsidRPr="00FF083F">
        <w:tab/>
        <w:t>OPTIONAL</w:t>
      </w:r>
    </w:p>
    <w:p w14:paraId="303F14BA" w14:textId="77777777" w:rsidR="00494017" w:rsidRPr="00FF083F" w:rsidRDefault="00494017" w:rsidP="00494017">
      <w:pPr>
        <w:pStyle w:val="PL"/>
        <w:shd w:val="clear" w:color="auto" w:fill="E6E6E6"/>
      </w:pPr>
      <w:r w:rsidRPr="00FF083F">
        <w:t>}</w:t>
      </w:r>
    </w:p>
    <w:p w14:paraId="7F0B02BA" w14:textId="77777777" w:rsidR="00494017" w:rsidRPr="00FF083F" w:rsidRDefault="00494017" w:rsidP="00494017">
      <w:pPr>
        <w:pStyle w:val="PL"/>
        <w:shd w:val="clear" w:color="auto" w:fill="E6E6E6"/>
      </w:pPr>
    </w:p>
    <w:p w14:paraId="64748DA2" w14:textId="77777777" w:rsidR="00494017" w:rsidRPr="00FF083F" w:rsidRDefault="00494017" w:rsidP="00494017">
      <w:pPr>
        <w:pStyle w:val="PL"/>
        <w:shd w:val="clear" w:color="auto" w:fill="E6E6E6"/>
      </w:pPr>
      <w:r w:rsidRPr="00FF083F">
        <w:t>UE-EUTRA-CapabilityAddXDD-Mode-v1560 ::=</w:t>
      </w:r>
      <w:r w:rsidRPr="00FF083F">
        <w:tab/>
        <w:t>SEQUENCE {</w:t>
      </w:r>
    </w:p>
    <w:p w14:paraId="666A67A0" w14:textId="77777777" w:rsidR="00494017" w:rsidRPr="00FF083F" w:rsidRDefault="00494017" w:rsidP="00494017">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1B1654EC" w14:textId="77777777" w:rsidR="00494017" w:rsidRPr="00FF083F" w:rsidRDefault="00494017" w:rsidP="00494017">
      <w:pPr>
        <w:pStyle w:val="PL"/>
        <w:shd w:val="clear" w:color="auto" w:fill="E6E6E6"/>
      </w:pPr>
      <w:r w:rsidRPr="00FF083F">
        <w:t>}</w:t>
      </w:r>
    </w:p>
    <w:p w14:paraId="42C49583" w14:textId="77777777" w:rsidR="00494017" w:rsidRPr="00FF083F" w:rsidRDefault="00494017" w:rsidP="00494017">
      <w:pPr>
        <w:pStyle w:val="PL"/>
        <w:shd w:val="clear" w:color="auto" w:fill="E6E6E6"/>
      </w:pPr>
    </w:p>
    <w:p w14:paraId="0AA889C6" w14:textId="77777777" w:rsidR="00494017" w:rsidRPr="00FF083F" w:rsidRDefault="00494017" w:rsidP="00494017">
      <w:pPr>
        <w:pStyle w:val="PL"/>
        <w:shd w:val="clear" w:color="auto" w:fill="E6E6E6"/>
      </w:pPr>
    </w:p>
    <w:p w14:paraId="7EBA39D5" w14:textId="77777777" w:rsidR="00494017" w:rsidRPr="00FF083F" w:rsidRDefault="00494017" w:rsidP="00494017">
      <w:pPr>
        <w:pStyle w:val="PL"/>
        <w:shd w:val="clear" w:color="auto" w:fill="E6E6E6"/>
      </w:pPr>
      <w:r w:rsidRPr="00FF083F">
        <w:t>UE-EUTRA-CapabilityAddXDD-Mode-v15a0 ::=</w:t>
      </w:r>
      <w:r w:rsidRPr="00FF083F">
        <w:tab/>
        <w:t>SEQUENCE {</w:t>
      </w:r>
    </w:p>
    <w:p w14:paraId="49499677" w14:textId="77777777" w:rsidR="00494017" w:rsidRPr="00FF083F" w:rsidRDefault="00494017" w:rsidP="00494017">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271E3743" w14:textId="77777777" w:rsidR="00494017" w:rsidRPr="00FF083F" w:rsidRDefault="00494017" w:rsidP="00494017">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4D3ACB9F" w14:textId="77777777" w:rsidR="00494017" w:rsidRPr="00FF083F" w:rsidRDefault="00494017" w:rsidP="00494017">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63A27B23" w14:textId="77777777" w:rsidR="00494017" w:rsidRPr="00FF083F" w:rsidRDefault="00494017" w:rsidP="00494017">
      <w:pPr>
        <w:pStyle w:val="PL"/>
        <w:shd w:val="clear" w:color="auto" w:fill="E6E6E6"/>
      </w:pPr>
      <w:r w:rsidRPr="00FF083F">
        <w:tab/>
        <w:t>neighCellSI-AcquisitionParameters-v15a0</w:t>
      </w:r>
      <w:r w:rsidRPr="00FF083F">
        <w:tab/>
        <w:t>NeighCellSI-AcquisitionParameters-v15a0</w:t>
      </w:r>
    </w:p>
    <w:p w14:paraId="6B5AC887" w14:textId="77777777" w:rsidR="00494017" w:rsidRPr="00FF083F" w:rsidRDefault="00494017" w:rsidP="00494017">
      <w:pPr>
        <w:pStyle w:val="PL"/>
        <w:shd w:val="clear" w:color="auto" w:fill="E6E6E6"/>
      </w:pPr>
      <w:r w:rsidRPr="00FF083F">
        <w:t>}</w:t>
      </w:r>
    </w:p>
    <w:p w14:paraId="14CBC294" w14:textId="77777777" w:rsidR="00494017" w:rsidRPr="00FF083F" w:rsidRDefault="00494017" w:rsidP="00494017">
      <w:pPr>
        <w:pStyle w:val="PL"/>
        <w:shd w:val="clear" w:color="auto" w:fill="E6E6E6"/>
      </w:pPr>
    </w:p>
    <w:p w14:paraId="67F47204" w14:textId="77777777" w:rsidR="00494017" w:rsidRPr="00FF083F" w:rsidRDefault="00494017" w:rsidP="00494017">
      <w:pPr>
        <w:pStyle w:val="PL"/>
        <w:shd w:val="clear" w:color="auto" w:fill="E6E6E6"/>
      </w:pPr>
      <w:r w:rsidRPr="00FF083F">
        <w:t>UE-EUTRA-CapabilityAddXDD-Mode-v1610 ::= SEQUENCE {</w:t>
      </w:r>
    </w:p>
    <w:p w14:paraId="27C703E2" w14:textId="77777777" w:rsidR="00494017" w:rsidRPr="00FF083F" w:rsidRDefault="00494017" w:rsidP="00494017">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18ECB551" w14:textId="77777777" w:rsidR="00494017" w:rsidRPr="00FF083F" w:rsidRDefault="00494017" w:rsidP="00494017">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4BF4B174" w14:textId="77777777" w:rsidR="00494017" w:rsidRPr="00FF083F" w:rsidRDefault="00494017" w:rsidP="00494017">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05487E7E" w14:textId="77777777" w:rsidR="00494017" w:rsidRPr="00FF083F" w:rsidRDefault="00494017" w:rsidP="00494017">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492968F6" w14:textId="77777777" w:rsidR="00494017" w:rsidRPr="00FF083F" w:rsidRDefault="00494017" w:rsidP="00494017">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54AC8041" w14:textId="77777777" w:rsidR="00494017" w:rsidRPr="00FF083F" w:rsidRDefault="00494017" w:rsidP="00494017">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78C1241D" w14:textId="77777777" w:rsidR="00494017" w:rsidRPr="00FF083F" w:rsidRDefault="00494017" w:rsidP="00494017">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249358F5" w14:textId="77777777" w:rsidR="00494017" w:rsidRPr="00FF083F" w:rsidRDefault="00494017" w:rsidP="00494017">
      <w:pPr>
        <w:pStyle w:val="PL"/>
        <w:shd w:val="clear" w:color="auto" w:fill="E6E6E6"/>
      </w:pPr>
      <w:r w:rsidRPr="00FF083F">
        <w:t>}</w:t>
      </w:r>
    </w:p>
    <w:p w14:paraId="43C8828D" w14:textId="77777777" w:rsidR="00494017" w:rsidRPr="00FF083F" w:rsidRDefault="00494017" w:rsidP="00494017">
      <w:pPr>
        <w:pStyle w:val="PL"/>
        <w:shd w:val="clear" w:color="auto" w:fill="E6E6E6"/>
      </w:pPr>
    </w:p>
    <w:p w14:paraId="7E452300" w14:textId="77777777" w:rsidR="00494017" w:rsidRPr="00FF083F" w:rsidRDefault="00494017" w:rsidP="00494017">
      <w:pPr>
        <w:pStyle w:val="PL"/>
        <w:shd w:val="clear" w:color="auto" w:fill="E6E6E6"/>
      </w:pPr>
      <w:r w:rsidRPr="00FF083F">
        <w:t>AccessStratumRelease ::=</w:t>
      </w:r>
      <w:r w:rsidRPr="00FF083F">
        <w:tab/>
      </w:r>
      <w:r w:rsidRPr="00FF083F">
        <w:tab/>
      </w:r>
      <w:r w:rsidRPr="00FF083F">
        <w:tab/>
        <w:t>ENUMERATED {</w:t>
      </w:r>
    </w:p>
    <w:p w14:paraId="3D5CB7A7"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28FE56DD"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405723EB" w14:textId="77777777" w:rsidR="00494017" w:rsidRPr="00FF083F" w:rsidRDefault="00494017" w:rsidP="00494017">
      <w:pPr>
        <w:pStyle w:val="PL"/>
        <w:shd w:val="clear" w:color="auto" w:fill="E6E6E6"/>
      </w:pPr>
    </w:p>
    <w:p w14:paraId="6A09BAB9" w14:textId="77777777" w:rsidR="00494017" w:rsidRPr="00FF083F" w:rsidRDefault="00494017" w:rsidP="00494017">
      <w:pPr>
        <w:pStyle w:val="PL"/>
        <w:shd w:val="clear" w:color="auto" w:fill="E6E6E6"/>
      </w:pPr>
      <w:r w:rsidRPr="00FF083F">
        <w:t>FeatureSetsEUTRA-r15 ::=</w:t>
      </w:r>
      <w:r w:rsidRPr="00FF083F">
        <w:tab/>
        <w:t>SEQUENCE {</w:t>
      </w:r>
    </w:p>
    <w:p w14:paraId="124D2892" w14:textId="77777777" w:rsidR="00494017" w:rsidRPr="00FF083F" w:rsidRDefault="00494017" w:rsidP="00494017">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351A28F4" w14:textId="77777777" w:rsidR="00494017" w:rsidRPr="00FF083F" w:rsidRDefault="00494017" w:rsidP="00494017">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47A1F028" w14:textId="77777777" w:rsidR="00494017" w:rsidRPr="00FF083F" w:rsidRDefault="00494017" w:rsidP="00494017">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2A870E5E" w14:textId="77777777" w:rsidR="00494017" w:rsidRPr="00FF083F" w:rsidRDefault="00494017" w:rsidP="00494017">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1A3EEBD7" w14:textId="77777777" w:rsidR="00494017" w:rsidRPr="00FF083F" w:rsidRDefault="00494017" w:rsidP="00494017">
      <w:pPr>
        <w:pStyle w:val="PL"/>
        <w:shd w:val="clear" w:color="auto" w:fill="E6E6E6"/>
      </w:pPr>
      <w:r w:rsidRPr="00FF083F">
        <w:tab/>
        <w:t>...,</w:t>
      </w:r>
    </w:p>
    <w:p w14:paraId="7AEA59B7" w14:textId="77777777" w:rsidR="00494017" w:rsidRPr="00FF083F" w:rsidRDefault="00494017" w:rsidP="00494017">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0B80ADAE" w14:textId="77777777" w:rsidR="00494017" w:rsidRPr="00FF083F" w:rsidRDefault="00494017" w:rsidP="00494017">
      <w:pPr>
        <w:pStyle w:val="PL"/>
        <w:shd w:val="clear" w:color="auto" w:fill="E6E6E6"/>
      </w:pPr>
      <w:r w:rsidRPr="00FF083F">
        <w:tab/>
        <w:t>]]</w:t>
      </w:r>
    </w:p>
    <w:p w14:paraId="6293AAC6" w14:textId="77777777" w:rsidR="00494017" w:rsidRPr="00FF083F" w:rsidRDefault="00494017" w:rsidP="00494017">
      <w:pPr>
        <w:pStyle w:val="PL"/>
        <w:shd w:val="clear" w:color="auto" w:fill="E6E6E6"/>
      </w:pPr>
    </w:p>
    <w:p w14:paraId="560B6178" w14:textId="77777777" w:rsidR="00494017" w:rsidRPr="00FF083F" w:rsidRDefault="00494017" w:rsidP="00494017">
      <w:pPr>
        <w:pStyle w:val="PL"/>
        <w:shd w:val="clear" w:color="auto" w:fill="E6E6E6"/>
      </w:pPr>
      <w:r w:rsidRPr="00FF083F">
        <w:t>}</w:t>
      </w:r>
    </w:p>
    <w:p w14:paraId="0DA715E2" w14:textId="77777777" w:rsidR="00494017" w:rsidRPr="00FF083F" w:rsidRDefault="00494017" w:rsidP="00494017">
      <w:pPr>
        <w:pStyle w:val="PL"/>
        <w:shd w:val="clear" w:color="auto" w:fill="E6E6E6"/>
      </w:pPr>
    </w:p>
    <w:p w14:paraId="5DFF380C" w14:textId="77777777" w:rsidR="00494017" w:rsidRPr="00FF083F" w:rsidRDefault="00494017" w:rsidP="00494017">
      <w:pPr>
        <w:pStyle w:val="PL"/>
        <w:shd w:val="clear" w:color="auto" w:fill="E6E6E6"/>
      </w:pPr>
      <w:r w:rsidRPr="00FF083F">
        <w:t>MobilityParameters-r14 ::=</w:t>
      </w:r>
      <w:r w:rsidRPr="00FF083F">
        <w:tab/>
      </w:r>
      <w:r w:rsidRPr="00FF083F">
        <w:tab/>
      </w:r>
      <w:r w:rsidRPr="00FF083F">
        <w:tab/>
        <w:t>SEQUENCE {</w:t>
      </w:r>
    </w:p>
    <w:p w14:paraId="23160000" w14:textId="77777777" w:rsidR="00494017" w:rsidRPr="00FF083F" w:rsidRDefault="00494017" w:rsidP="00494017">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E0AB919" w14:textId="77777777" w:rsidR="00494017" w:rsidRPr="00FF083F" w:rsidRDefault="00494017" w:rsidP="00494017">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C6BB74C" w14:textId="77777777" w:rsidR="00494017" w:rsidRPr="00FF083F" w:rsidRDefault="00494017" w:rsidP="00494017">
      <w:pPr>
        <w:pStyle w:val="PL"/>
        <w:shd w:val="clear" w:color="auto" w:fill="E6E6E6"/>
      </w:pPr>
      <w:r w:rsidRPr="00FF083F">
        <w:t>}</w:t>
      </w:r>
    </w:p>
    <w:p w14:paraId="6B638F76" w14:textId="77777777" w:rsidR="00494017" w:rsidRPr="00FF083F" w:rsidRDefault="00494017" w:rsidP="00494017">
      <w:pPr>
        <w:pStyle w:val="PL"/>
        <w:shd w:val="clear" w:color="auto" w:fill="E6E6E6"/>
      </w:pPr>
    </w:p>
    <w:p w14:paraId="65838C30" w14:textId="77777777" w:rsidR="00494017" w:rsidRPr="00FF083F" w:rsidRDefault="00494017" w:rsidP="00494017">
      <w:pPr>
        <w:pStyle w:val="PL"/>
        <w:shd w:val="clear" w:color="auto" w:fill="E6E6E6"/>
      </w:pPr>
      <w:r w:rsidRPr="00FF083F">
        <w:t>MobilityParameters-v1610 ::=</w:t>
      </w:r>
      <w:r w:rsidRPr="00FF083F">
        <w:tab/>
      </w:r>
      <w:r w:rsidRPr="00FF083F">
        <w:tab/>
        <w:t>SEQUENCE {</w:t>
      </w:r>
    </w:p>
    <w:p w14:paraId="02A6040E" w14:textId="77777777" w:rsidR="00494017" w:rsidRPr="00FF083F" w:rsidRDefault="00494017" w:rsidP="00494017">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5F62ECE" w14:textId="77777777" w:rsidR="00494017" w:rsidRPr="00FF083F" w:rsidRDefault="00494017" w:rsidP="00494017">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06E64A3" w14:textId="77777777" w:rsidR="00494017" w:rsidRPr="00FF083F" w:rsidRDefault="00494017" w:rsidP="00494017">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179CDA" w14:textId="77777777" w:rsidR="00494017" w:rsidRPr="00FF083F" w:rsidRDefault="00494017" w:rsidP="00494017">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2E936A8" w14:textId="77777777" w:rsidR="00494017" w:rsidRPr="00FF083F" w:rsidRDefault="00494017" w:rsidP="00494017">
      <w:pPr>
        <w:pStyle w:val="PL"/>
        <w:shd w:val="clear" w:color="auto" w:fill="E6E6E6"/>
      </w:pPr>
      <w:r w:rsidRPr="00FF083F">
        <w:t>}</w:t>
      </w:r>
    </w:p>
    <w:p w14:paraId="37E28E3E" w14:textId="77777777" w:rsidR="00494017" w:rsidRPr="00FF083F" w:rsidRDefault="00494017" w:rsidP="00494017">
      <w:pPr>
        <w:pStyle w:val="PL"/>
        <w:shd w:val="clear" w:color="auto" w:fill="E6E6E6"/>
      </w:pPr>
    </w:p>
    <w:p w14:paraId="0977B7BE" w14:textId="77777777" w:rsidR="00494017" w:rsidRPr="00FF083F" w:rsidRDefault="00494017" w:rsidP="00494017">
      <w:pPr>
        <w:pStyle w:val="PL"/>
        <w:shd w:val="clear" w:color="auto" w:fill="E6E6E6"/>
      </w:pPr>
      <w:r w:rsidRPr="00FF083F">
        <w:t>DC-Parameters-r12 ::=</w:t>
      </w:r>
      <w:r w:rsidRPr="00FF083F">
        <w:tab/>
      </w:r>
      <w:r w:rsidRPr="00FF083F">
        <w:tab/>
      </w:r>
      <w:r w:rsidRPr="00FF083F">
        <w:tab/>
        <w:t>SEQUENCE {</w:t>
      </w:r>
    </w:p>
    <w:p w14:paraId="50D0B7FC" w14:textId="77777777" w:rsidR="00494017" w:rsidRPr="00FF083F" w:rsidRDefault="00494017" w:rsidP="00494017">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22F0EB8" w14:textId="77777777" w:rsidR="00494017" w:rsidRPr="00FF083F" w:rsidRDefault="00494017" w:rsidP="00494017">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549053" w14:textId="77777777" w:rsidR="00494017" w:rsidRPr="00FF083F" w:rsidRDefault="00494017" w:rsidP="00494017">
      <w:pPr>
        <w:pStyle w:val="PL"/>
        <w:shd w:val="clear" w:color="auto" w:fill="E6E6E6"/>
      </w:pPr>
      <w:r w:rsidRPr="00FF083F">
        <w:t>}</w:t>
      </w:r>
    </w:p>
    <w:p w14:paraId="51316DC8" w14:textId="77777777" w:rsidR="00494017" w:rsidRPr="00FF083F" w:rsidRDefault="00494017" w:rsidP="00494017">
      <w:pPr>
        <w:pStyle w:val="PL"/>
        <w:shd w:val="clear" w:color="auto" w:fill="E6E6E6"/>
      </w:pPr>
    </w:p>
    <w:p w14:paraId="704D833F" w14:textId="77777777" w:rsidR="00494017" w:rsidRPr="00FF083F" w:rsidRDefault="00494017" w:rsidP="00494017">
      <w:pPr>
        <w:pStyle w:val="PL"/>
        <w:shd w:val="clear" w:color="auto" w:fill="E6E6E6"/>
      </w:pPr>
      <w:r w:rsidRPr="00FF083F">
        <w:t>DC-Parameters-v1310 ::=</w:t>
      </w:r>
      <w:r w:rsidRPr="00FF083F">
        <w:tab/>
      </w:r>
      <w:r w:rsidRPr="00FF083F">
        <w:tab/>
      </w:r>
      <w:r w:rsidRPr="00FF083F">
        <w:tab/>
        <w:t>SEQUENCE {</w:t>
      </w:r>
    </w:p>
    <w:p w14:paraId="68B0EFCF" w14:textId="77777777" w:rsidR="00494017" w:rsidRPr="00FF083F" w:rsidRDefault="00494017" w:rsidP="00494017">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66ECD600" w14:textId="77777777" w:rsidR="00494017" w:rsidRPr="00FF083F" w:rsidRDefault="00494017" w:rsidP="00494017">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6DABD3B" w14:textId="77777777" w:rsidR="00494017" w:rsidRPr="00FF083F" w:rsidRDefault="00494017" w:rsidP="00494017">
      <w:pPr>
        <w:pStyle w:val="PL"/>
        <w:shd w:val="clear" w:color="auto" w:fill="E6E6E6"/>
      </w:pPr>
      <w:r w:rsidRPr="00FF083F">
        <w:t>}</w:t>
      </w:r>
    </w:p>
    <w:p w14:paraId="309A443F" w14:textId="77777777" w:rsidR="00494017" w:rsidRPr="00FF083F" w:rsidRDefault="00494017" w:rsidP="00494017">
      <w:pPr>
        <w:pStyle w:val="PL"/>
        <w:shd w:val="clear" w:color="auto" w:fill="E6E6E6"/>
      </w:pPr>
    </w:p>
    <w:p w14:paraId="2938E720" w14:textId="77777777" w:rsidR="00494017" w:rsidRPr="00FF083F" w:rsidRDefault="00494017" w:rsidP="00494017">
      <w:pPr>
        <w:pStyle w:val="PL"/>
        <w:shd w:val="clear" w:color="auto" w:fill="E6E6E6"/>
      </w:pPr>
      <w:r w:rsidRPr="00FF083F">
        <w:t>MAC-Parameters-r12 ::=</w:t>
      </w:r>
      <w:r w:rsidRPr="00FF083F">
        <w:tab/>
      </w:r>
      <w:r w:rsidRPr="00FF083F">
        <w:tab/>
      </w:r>
      <w:r w:rsidRPr="00FF083F">
        <w:tab/>
      </w:r>
      <w:r w:rsidRPr="00FF083F">
        <w:tab/>
        <w:t>SEQUENCE {</w:t>
      </w:r>
    </w:p>
    <w:p w14:paraId="07077FFC" w14:textId="77777777" w:rsidR="00494017" w:rsidRPr="00FF083F" w:rsidRDefault="00494017" w:rsidP="00494017">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45C5935B" w14:textId="77777777" w:rsidR="00494017" w:rsidRPr="00FF083F" w:rsidRDefault="00494017" w:rsidP="00494017">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7B2D55D" w14:textId="77777777" w:rsidR="00494017" w:rsidRPr="00FF083F" w:rsidRDefault="00494017" w:rsidP="00494017">
      <w:pPr>
        <w:pStyle w:val="PL"/>
        <w:shd w:val="clear" w:color="auto" w:fill="E6E6E6"/>
      </w:pPr>
      <w:r w:rsidRPr="00FF083F">
        <w:t>}</w:t>
      </w:r>
    </w:p>
    <w:p w14:paraId="32B01951" w14:textId="77777777" w:rsidR="00494017" w:rsidRPr="00FF083F" w:rsidRDefault="00494017" w:rsidP="00494017">
      <w:pPr>
        <w:pStyle w:val="PL"/>
        <w:shd w:val="clear" w:color="auto" w:fill="E6E6E6"/>
      </w:pPr>
    </w:p>
    <w:p w14:paraId="28C80BAC" w14:textId="77777777" w:rsidR="00494017" w:rsidRPr="00FF083F" w:rsidRDefault="00494017" w:rsidP="00494017">
      <w:pPr>
        <w:pStyle w:val="PL"/>
        <w:shd w:val="clear" w:color="auto" w:fill="E6E6E6"/>
      </w:pPr>
      <w:r w:rsidRPr="00FF083F">
        <w:t>MAC-Parameters-v1310 ::=</w:t>
      </w:r>
      <w:r w:rsidRPr="00FF083F">
        <w:tab/>
      </w:r>
      <w:r w:rsidRPr="00FF083F">
        <w:tab/>
      </w:r>
      <w:r w:rsidRPr="00FF083F">
        <w:tab/>
      </w:r>
      <w:r w:rsidRPr="00FF083F">
        <w:tab/>
        <w:t>SEQUENCE {</w:t>
      </w:r>
    </w:p>
    <w:p w14:paraId="1D7497C2" w14:textId="77777777" w:rsidR="00494017" w:rsidRPr="00FF083F" w:rsidRDefault="00494017" w:rsidP="00494017">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1CEEB1E3" w14:textId="77777777" w:rsidR="00494017" w:rsidRPr="00FF083F" w:rsidRDefault="00494017" w:rsidP="00494017">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C2B2517" w14:textId="77777777" w:rsidR="00494017" w:rsidRPr="00FF083F" w:rsidRDefault="00494017" w:rsidP="00494017">
      <w:pPr>
        <w:pStyle w:val="PL"/>
        <w:shd w:val="clear" w:color="auto" w:fill="E6E6E6"/>
      </w:pPr>
      <w:r w:rsidRPr="00FF083F">
        <w:t>}</w:t>
      </w:r>
    </w:p>
    <w:p w14:paraId="6E3A8BBD" w14:textId="77777777" w:rsidR="00494017" w:rsidRPr="00FF083F" w:rsidRDefault="00494017" w:rsidP="00494017">
      <w:pPr>
        <w:pStyle w:val="PL"/>
        <w:shd w:val="clear" w:color="auto" w:fill="E6E6E6"/>
      </w:pPr>
    </w:p>
    <w:p w14:paraId="570FCE31" w14:textId="77777777" w:rsidR="00494017" w:rsidRPr="00FF083F" w:rsidRDefault="00494017" w:rsidP="00494017">
      <w:pPr>
        <w:pStyle w:val="PL"/>
        <w:shd w:val="clear" w:color="auto" w:fill="E6E6E6"/>
      </w:pPr>
      <w:r w:rsidRPr="00FF083F">
        <w:lastRenderedPageBreak/>
        <w:t>MAC-Parameters-v1430 ::=</w:t>
      </w:r>
      <w:r w:rsidRPr="00FF083F">
        <w:tab/>
      </w:r>
      <w:r w:rsidRPr="00FF083F">
        <w:tab/>
      </w:r>
      <w:r w:rsidRPr="00FF083F">
        <w:tab/>
      </w:r>
      <w:r w:rsidRPr="00FF083F">
        <w:tab/>
        <w:t>SEQUENCE {</w:t>
      </w:r>
    </w:p>
    <w:p w14:paraId="14660372" w14:textId="77777777" w:rsidR="00494017" w:rsidRPr="00FF083F" w:rsidRDefault="00494017" w:rsidP="00494017">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289EF77E" w14:textId="77777777" w:rsidR="00494017" w:rsidRPr="00FF083F" w:rsidRDefault="00494017" w:rsidP="00494017">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758976C2" w14:textId="77777777" w:rsidR="00494017" w:rsidRPr="00FF083F" w:rsidRDefault="00494017" w:rsidP="00494017">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59DF673" w14:textId="77777777" w:rsidR="00494017" w:rsidRPr="00FF083F" w:rsidRDefault="00494017" w:rsidP="00494017">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046AEE" w14:textId="77777777" w:rsidR="00494017" w:rsidRPr="00FF083F" w:rsidRDefault="00494017" w:rsidP="00494017">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C86D513" w14:textId="77777777" w:rsidR="00494017" w:rsidRPr="00FF083F" w:rsidRDefault="00494017" w:rsidP="00494017">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BA8FE9C" w14:textId="77777777" w:rsidR="00494017" w:rsidRPr="00FF083F" w:rsidRDefault="00494017" w:rsidP="00494017">
      <w:pPr>
        <w:pStyle w:val="PL"/>
        <w:shd w:val="clear" w:color="auto" w:fill="E6E6E6"/>
      </w:pPr>
      <w:r w:rsidRPr="00FF083F">
        <w:t>}</w:t>
      </w:r>
    </w:p>
    <w:p w14:paraId="2D3C962B" w14:textId="77777777" w:rsidR="00494017" w:rsidRPr="00FF083F" w:rsidRDefault="00494017" w:rsidP="00494017">
      <w:pPr>
        <w:pStyle w:val="PL"/>
        <w:shd w:val="clear" w:color="auto" w:fill="E6E6E6"/>
      </w:pPr>
    </w:p>
    <w:p w14:paraId="0859ADE4" w14:textId="77777777" w:rsidR="00494017" w:rsidRPr="00FF083F" w:rsidRDefault="00494017" w:rsidP="00494017">
      <w:pPr>
        <w:pStyle w:val="PL"/>
        <w:shd w:val="clear" w:color="auto" w:fill="E6E6E6"/>
      </w:pPr>
      <w:r w:rsidRPr="00FF083F">
        <w:t>MAC-Parameters-v1440 ::=</w:t>
      </w:r>
      <w:r w:rsidRPr="00FF083F">
        <w:tab/>
      </w:r>
      <w:r w:rsidRPr="00FF083F">
        <w:tab/>
      </w:r>
      <w:r w:rsidRPr="00FF083F">
        <w:tab/>
      </w:r>
      <w:r w:rsidRPr="00FF083F">
        <w:tab/>
        <w:t>SEQUENCE {</w:t>
      </w:r>
    </w:p>
    <w:p w14:paraId="7370B521" w14:textId="77777777" w:rsidR="00494017" w:rsidRPr="00FF083F" w:rsidRDefault="00494017" w:rsidP="00494017">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5E1A0C2" w14:textId="77777777" w:rsidR="00494017" w:rsidRPr="00FF083F" w:rsidRDefault="00494017" w:rsidP="00494017">
      <w:pPr>
        <w:pStyle w:val="PL"/>
        <w:shd w:val="clear" w:color="auto" w:fill="E6E6E6"/>
      </w:pPr>
      <w:r w:rsidRPr="00FF083F">
        <w:t>}</w:t>
      </w:r>
    </w:p>
    <w:p w14:paraId="7BE1105C" w14:textId="77777777" w:rsidR="00494017" w:rsidRPr="00FF083F" w:rsidRDefault="00494017" w:rsidP="00494017">
      <w:pPr>
        <w:pStyle w:val="PL"/>
        <w:shd w:val="clear" w:color="auto" w:fill="E6E6E6"/>
      </w:pPr>
    </w:p>
    <w:p w14:paraId="043D8A1E" w14:textId="77777777" w:rsidR="00494017" w:rsidRPr="00FF083F" w:rsidRDefault="00494017" w:rsidP="00494017">
      <w:pPr>
        <w:pStyle w:val="PL"/>
        <w:shd w:val="clear" w:color="auto" w:fill="E6E6E6"/>
      </w:pPr>
      <w:r w:rsidRPr="00FF083F">
        <w:t>MAC-Parameters-v1530 ::=</w:t>
      </w:r>
      <w:r w:rsidRPr="00FF083F">
        <w:tab/>
      </w:r>
      <w:r w:rsidRPr="00FF083F">
        <w:tab/>
        <w:t>SEQUENCE {</w:t>
      </w:r>
    </w:p>
    <w:p w14:paraId="47E85B91" w14:textId="77777777" w:rsidR="00494017" w:rsidRPr="00FF083F" w:rsidRDefault="00494017" w:rsidP="00494017">
      <w:pPr>
        <w:pStyle w:val="PL"/>
        <w:shd w:val="clear" w:color="auto" w:fill="E6E6E6"/>
      </w:pPr>
      <w:r w:rsidRPr="00FF083F">
        <w:tab/>
        <w:t>min-Proc-TimelineSubslot-r15</w:t>
      </w:r>
      <w:r w:rsidRPr="00FF083F">
        <w:tab/>
        <w:t>SEQUENCE (SIZE(1..3)) OF ProcessingTimelineSet-r15</w:t>
      </w:r>
      <w:r w:rsidRPr="00FF083F">
        <w:tab/>
        <w:t>OPTIONAL,</w:t>
      </w:r>
    </w:p>
    <w:p w14:paraId="380DAC22" w14:textId="77777777" w:rsidR="00494017" w:rsidRPr="00FF083F" w:rsidRDefault="00494017" w:rsidP="00494017">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7F9161C0" w14:textId="77777777" w:rsidR="00494017" w:rsidRPr="00FF083F" w:rsidRDefault="00494017" w:rsidP="00494017">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75FF4F2" w14:textId="77777777" w:rsidR="00494017" w:rsidRPr="00FF083F" w:rsidRDefault="00494017" w:rsidP="00494017">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7449480" w14:textId="77777777" w:rsidR="00494017" w:rsidRPr="00FF083F" w:rsidRDefault="00494017" w:rsidP="00494017">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6D01A8E5" w14:textId="77777777" w:rsidR="00494017" w:rsidRPr="00FF083F" w:rsidRDefault="00494017" w:rsidP="00494017">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3B95472" w14:textId="77777777" w:rsidR="00494017" w:rsidRPr="00FF083F" w:rsidRDefault="00494017" w:rsidP="00494017">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7E991FA" w14:textId="77777777" w:rsidR="00494017" w:rsidRPr="00FF083F" w:rsidRDefault="00494017" w:rsidP="00494017">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4691E156" w14:textId="77777777" w:rsidR="00494017" w:rsidRPr="00FF083F" w:rsidRDefault="00494017" w:rsidP="00494017">
      <w:pPr>
        <w:pStyle w:val="PL"/>
        <w:shd w:val="clear" w:color="auto" w:fill="E6E6E6"/>
      </w:pPr>
      <w:r w:rsidRPr="00FF083F">
        <w:t>}</w:t>
      </w:r>
    </w:p>
    <w:p w14:paraId="657E7EF3" w14:textId="77777777" w:rsidR="00494017" w:rsidRPr="00FF083F" w:rsidRDefault="00494017" w:rsidP="00494017">
      <w:pPr>
        <w:pStyle w:val="PL"/>
        <w:shd w:val="clear" w:color="auto" w:fill="E6E6E6"/>
      </w:pPr>
    </w:p>
    <w:p w14:paraId="40D920E5" w14:textId="77777777" w:rsidR="00494017" w:rsidRPr="00FF083F" w:rsidRDefault="00494017" w:rsidP="00494017">
      <w:pPr>
        <w:pStyle w:val="PL"/>
        <w:shd w:val="clear" w:color="auto" w:fill="E6E6E6"/>
      </w:pPr>
      <w:r w:rsidRPr="00FF083F">
        <w:t>MAC-Parameters-v1550 ::=</w:t>
      </w:r>
      <w:r w:rsidRPr="00FF083F">
        <w:tab/>
      </w:r>
      <w:r w:rsidRPr="00FF083F">
        <w:tab/>
      </w:r>
      <w:r w:rsidRPr="00FF083F">
        <w:tab/>
      </w:r>
      <w:r w:rsidRPr="00FF083F">
        <w:tab/>
        <w:t>SEQUENCE {</w:t>
      </w:r>
    </w:p>
    <w:p w14:paraId="64CFCB41" w14:textId="77777777" w:rsidR="00494017" w:rsidRPr="00FF083F" w:rsidRDefault="00494017" w:rsidP="00494017">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B56331" w14:textId="77777777" w:rsidR="00494017" w:rsidRPr="00FF083F" w:rsidRDefault="00494017" w:rsidP="00494017">
      <w:pPr>
        <w:pStyle w:val="PL"/>
        <w:shd w:val="clear" w:color="auto" w:fill="E6E6E6"/>
      </w:pPr>
      <w:r w:rsidRPr="00FF083F">
        <w:t>}</w:t>
      </w:r>
    </w:p>
    <w:p w14:paraId="53AB1BD4" w14:textId="77777777" w:rsidR="00494017" w:rsidRPr="00FF083F" w:rsidRDefault="00494017" w:rsidP="00494017">
      <w:pPr>
        <w:pStyle w:val="PL"/>
        <w:shd w:val="clear" w:color="auto" w:fill="E6E6E6"/>
      </w:pPr>
    </w:p>
    <w:p w14:paraId="6657635D" w14:textId="77777777" w:rsidR="00494017" w:rsidRPr="00FF083F" w:rsidRDefault="00494017" w:rsidP="00494017">
      <w:pPr>
        <w:pStyle w:val="PL"/>
        <w:shd w:val="clear" w:color="auto" w:fill="E6E6E6"/>
      </w:pPr>
      <w:r w:rsidRPr="00FF083F">
        <w:t>MAC-Parameters-v1610 ::=</w:t>
      </w:r>
      <w:r w:rsidRPr="00FF083F">
        <w:tab/>
      </w:r>
      <w:r w:rsidRPr="00FF083F">
        <w:tab/>
        <w:t>SEQUENCE {</w:t>
      </w:r>
    </w:p>
    <w:p w14:paraId="418BCE56" w14:textId="77777777" w:rsidR="00494017" w:rsidRPr="00FF083F" w:rsidRDefault="00494017" w:rsidP="00494017">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2B779422" w14:textId="77777777" w:rsidR="00494017" w:rsidRPr="00FF083F" w:rsidRDefault="00494017" w:rsidP="00494017">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257A9C7E" w14:textId="77777777" w:rsidR="00494017" w:rsidRPr="00FF083F" w:rsidRDefault="00494017" w:rsidP="00494017">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6BD253D4" w14:textId="77777777" w:rsidR="00494017" w:rsidRPr="00FF083F" w:rsidRDefault="00494017" w:rsidP="00494017">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EE6E5D8" w14:textId="77777777" w:rsidR="00494017" w:rsidRPr="00FF083F" w:rsidRDefault="00494017" w:rsidP="00494017">
      <w:pPr>
        <w:pStyle w:val="PL"/>
        <w:shd w:val="clear" w:color="auto" w:fill="E6E6E6"/>
      </w:pPr>
      <w:r w:rsidRPr="00FF083F">
        <w:t>}</w:t>
      </w:r>
    </w:p>
    <w:p w14:paraId="7B0C9D28" w14:textId="77777777" w:rsidR="00494017" w:rsidRPr="00FF083F" w:rsidRDefault="00494017" w:rsidP="00494017">
      <w:pPr>
        <w:pStyle w:val="PL"/>
        <w:shd w:val="clear" w:color="auto" w:fill="E6E6E6"/>
      </w:pPr>
    </w:p>
    <w:p w14:paraId="2DF5F3F4" w14:textId="77777777" w:rsidR="00494017" w:rsidRPr="00FF083F" w:rsidRDefault="00494017" w:rsidP="00494017">
      <w:pPr>
        <w:pStyle w:val="PL"/>
        <w:shd w:val="clear" w:color="auto" w:fill="E6E6E6"/>
      </w:pPr>
      <w:r w:rsidRPr="00FF083F">
        <w:t>ProcessingTimelineSet-r15 ::=</w:t>
      </w:r>
      <w:r w:rsidRPr="00FF083F">
        <w:tab/>
      </w:r>
      <w:r w:rsidRPr="00FF083F">
        <w:tab/>
        <w:t>ENUMERATED {set1, set2}</w:t>
      </w:r>
    </w:p>
    <w:p w14:paraId="4F9CAB2F" w14:textId="77777777" w:rsidR="00494017" w:rsidRPr="00FF083F" w:rsidRDefault="00494017" w:rsidP="00494017">
      <w:pPr>
        <w:pStyle w:val="PL"/>
        <w:shd w:val="clear" w:color="auto" w:fill="E6E6E6"/>
      </w:pPr>
    </w:p>
    <w:p w14:paraId="48601838" w14:textId="77777777" w:rsidR="00494017" w:rsidRPr="00FF083F" w:rsidRDefault="00494017" w:rsidP="00494017">
      <w:pPr>
        <w:pStyle w:val="PL"/>
        <w:shd w:val="clear" w:color="auto" w:fill="E6E6E6"/>
      </w:pPr>
      <w:r w:rsidRPr="00FF083F">
        <w:t>RLC-Parameters-r12 ::=</w:t>
      </w:r>
      <w:r w:rsidRPr="00FF083F">
        <w:tab/>
      </w:r>
      <w:r w:rsidRPr="00FF083F">
        <w:tab/>
      </w:r>
      <w:r w:rsidRPr="00FF083F">
        <w:tab/>
      </w:r>
      <w:r w:rsidRPr="00FF083F">
        <w:tab/>
        <w:t>SEQUENCE {</w:t>
      </w:r>
    </w:p>
    <w:p w14:paraId="298DF6A2" w14:textId="77777777" w:rsidR="00494017" w:rsidRPr="00FF083F" w:rsidRDefault="00494017" w:rsidP="00494017">
      <w:pPr>
        <w:pStyle w:val="PL"/>
        <w:shd w:val="clear" w:color="auto" w:fill="E6E6E6"/>
      </w:pPr>
      <w:r w:rsidRPr="00FF083F">
        <w:tab/>
        <w:t>extended-RLC-LI-Field-r12</w:t>
      </w:r>
      <w:r w:rsidRPr="00FF083F">
        <w:tab/>
      </w:r>
      <w:r w:rsidRPr="00FF083F">
        <w:tab/>
      </w:r>
      <w:r w:rsidRPr="00FF083F">
        <w:tab/>
        <w:t>ENUMERATED {supported}</w:t>
      </w:r>
    </w:p>
    <w:p w14:paraId="463B79F8" w14:textId="77777777" w:rsidR="00494017" w:rsidRPr="00FF083F" w:rsidRDefault="00494017" w:rsidP="00494017">
      <w:pPr>
        <w:pStyle w:val="PL"/>
        <w:shd w:val="clear" w:color="auto" w:fill="E6E6E6"/>
      </w:pPr>
      <w:r w:rsidRPr="00FF083F">
        <w:t>}</w:t>
      </w:r>
    </w:p>
    <w:p w14:paraId="72C3061E" w14:textId="77777777" w:rsidR="00494017" w:rsidRPr="00FF083F" w:rsidRDefault="00494017" w:rsidP="00494017">
      <w:pPr>
        <w:pStyle w:val="PL"/>
        <w:shd w:val="clear" w:color="auto" w:fill="E6E6E6"/>
      </w:pPr>
    </w:p>
    <w:p w14:paraId="3ECEA3BC" w14:textId="77777777" w:rsidR="00494017" w:rsidRPr="00FF083F" w:rsidRDefault="00494017" w:rsidP="00494017">
      <w:pPr>
        <w:pStyle w:val="PL"/>
        <w:shd w:val="clear" w:color="auto" w:fill="E6E6E6"/>
      </w:pPr>
      <w:r w:rsidRPr="00FF083F">
        <w:t>RLC-Parameters-v1310 ::=</w:t>
      </w:r>
      <w:r w:rsidRPr="00FF083F">
        <w:tab/>
      </w:r>
      <w:r w:rsidRPr="00FF083F">
        <w:tab/>
      </w:r>
      <w:r w:rsidRPr="00FF083F">
        <w:tab/>
      </w:r>
      <w:r w:rsidRPr="00FF083F">
        <w:tab/>
        <w:t>SEQUENCE {</w:t>
      </w:r>
    </w:p>
    <w:p w14:paraId="186C406F" w14:textId="77777777" w:rsidR="00494017" w:rsidRPr="00FF083F" w:rsidRDefault="00494017" w:rsidP="00494017">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BF0B3B3" w14:textId="77777777" w:rsidR="00494017" w:rsidRPr="00FF083F" w:rsidRDefault="00494017" w:rsidP="00494017">
      <w:pPr>
        <w:pStyle w:val="PL"/>
        <w:shd w:val="clear" w:color="auto" w:fill="E6E6E6"/>
      </w:pPr>
      <w:r w:rsidRPr="00FF083F">
        <w:t>}</w:t>
      </w:r>
    </w:p>
    <w:p w14:paraId="2C2A978C" w14:textId="77777777" w:rsidR="00494017" w:rsidRPr="00FF083F" w:rsidRDefault="00494017" w:rsidP="00494017">
      <w:pPr>
        <w:pStyle w:val="PL"/>
        <w:shd w:val="clear" w:color="auto" w:fill="E6E6E6"/>
      </w:pPr>
    </w:p>
    <w:p w14:paraId="79048E34" w14:textId="77777777" w:rsidR="00494017" w:rsidRPr="00FF083F" w:rsidRDefault="00494017" w:rsidP="00494017">
      <w:pPr>
        <w:pStyle w:val="PL"/>
        <w:shd w:val="clear" w:color="auto" w:fill="E6E6E6"/>
      </w:pPr>
      <w:r w:rsidRPr="00FF083F">
        <w:t>RLC-Parameters-v1430 ::=</w:t>
      </w:r>
      <w:r w:rsidRPr="00FF083F">
        <w:tab/>
      </w:r>
      <w:r w:rsidRPr="00FF083F">
        <w:tab/>
      </w:r>
      <w:r w:rsidRPr="00FF083F">
        <w:tab/>
      </w:r>
      <w:r w:rsidRPr="00FF083F">
        <w:tab/>
        <w:t>SEQUENCE {</w:t>
      </w:r>
    </w:p>
    <w:p w14:paraId="3ED05182" w14:textId="77777777" w:rsidR="00494017" w:rsidRPr="00FF083F" w:rsidRDefault="00494017" w:rsidP="00494017">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8D3C25D" w14:textId="77777777" w:rsidR="00494017" w:rsidRPr="00FF083F" w:rsidRDefault="00494017" w:rsidP="00494017">
      <w:pPr>
        <w:pStyle w:val="PL"/>
        <w:shd w:val="clear" w:color="auto" w:fill="E6E6E6"/>
      </w:pPr>
      <w:r w:rsidRPr="00FF083F">
        <w:t>}</w:t>
      </w:r>
    </w:p>
    <w:p w14:paraId="4ED45754" w14:textId="77777777" w:rsidR="00494017" w:rsidRPr="00FF083F" w:rsidRDefault="00494017" w:rsidP="00494017">
      <w:pPr>
        <w:pStyle w:val="PL"/>
        <w:shd w:val="clear" w:color="auto" w:fill="E6E6E6"/>
      </w:pPr>
    </w:p>
    <w:p w14:paraId="432720C9" w14:textId="77777777" w:rsidR="00494017" w:rsidRPr="00FF083F" w:rsidRDefault="00494017" w:rsidP="00494017">
      <w:pPr>
        <w:pStyle w:val="PL"/>
        <w:shd w:val="clear" w:color="auto" w:fill="E6E6E6"/>
      </w:pPr>
      <w:r w:rsidRPr="00FF083F">
        <w:t>RLC-Parameters-v1530 ::=</w:t>
      </w:r>
      <w:r w:rsidRPr="00FF083F">
        <w:tab/>
      </w:r>
      <w:r w:rsidRPr="00FF083F">
        <w:tab/>
      </w:r>
      <w:r w:rsidRPr="00FF083F">
        <w:tab/>
      </w:r>
      <w:r w:rsidRPr="00FF083F">
        <w:tab/>
        <w:t>SEQUENCE {</w:t>
      </w:r>
    </w:p>
    <w:p w14:paraId="4F218EBE" w14:textId="77777777" w:rsidR="00494017" w:rsidRPr="00FF083F" w:rsidRDefault="00494017" w:rsidP="00494017">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556DF30D" w14:textId="77777777" w:rsidR="00494017" w:rsidRPr="00FF083F" w:rsidRDefault="00494017" w:rsidP="00494017">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12265E" w14:textId="77777777" w:rsidR="00494017" w:rsidRPr="00FF083F" w:rsidRDefault="00494017" w:rsidP="00494017">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156CC86" w14:textId="77777777" w:rsidR="00494017" w:rsidRPr="00FF083F" w:rsidRDefault="00494017" w:rsidP="00494017">
      <w:pPr>
        <w:pStyle w:val="PL"/>
        <w:shd w:val="clear" w:color="auto" w:fill="E6E6E6"/>
      </w:pPr>
      <w:r w:rsidRPr="00FF083F">
        <w:t>}</w:t>
      </w:r>
    </w:p>
    <w:p w14:paraId="69F10B91" w14:textId="77777777" w:rsidR="00494017" w:rsidRPr="00FF083F" w:rsidRDefault="00494017" w:rsidP="00494017">
      <w:pPr>
        <w:pStyle w:val="PL"/>
        <w:shd w:val="clear" w:color="auto" w:fill="E6E6E6"/>
      </w:pPr>
    </w:p>
    <w:p w14:paraId="5F55A02D" w14:textId="77777777" w:rsidR="00494017" w:rsidRPr="00FF083F" w:rsidRDefault="00494017" w:rsidP="00494017">
      <w:pPr>
        <w:pStyle w:val="PL"/>
        <w:shd w:val="clear" w:color="auto" w:fill="E6E6E6"/>
      </w:pPr>
      <w:r w:rsidRPr="00FF083F">
        <w:t>PDCP-Parameters ::=</w:t>
      </w:r>
      <w:r w:rsidRPr="00FF083F">
        <w:tab/>
      </w:r>
      <w:r w:rsidRPr="00FF083F">
        <w:tab/>
      </w:r>
      <w:r w:rsidRPr="00FF083F">
        <w:tab/>
      </w:r>
      <w:r w:rsidRPr="00FF083F">
        <w:tab/>
        <w:t>SEQUENCE {</w:t>
      </w:r>
    </w:p>
    <w:p w14:paraId="72EECAC4" w14:textId="77777777" w:rsidR="00494017" w:rsidRPr="00FF083F" w:rsidRDefault="00494017" w:rsidP="00494017">
      <w:pPr>
        <w:pStyle w:val="PL"/>
        <w:shd w:val="clear" w:color="auto" w:fill="E6E6E6"/>
      </w:pPr>
      <w:r w:rsidRPr="00FF083F">
        <w:tab/>
        <w:t>supportedROHC-Profiles</w:t>
      </w:r>
      <w:r w:rsidRPr="00FF083F">
        <w:tab/>
      </w:r>
      <w:r w:rsidRPr="00FF083F">
        <w:tab/>
      </w:r>
      <w:r w:rsidRPr="00FF083F">
        <w:tab/>
      </w:r>
      <w:r w:rsidRPr="00FF083F">
        <w:tab/>
        <w:t>ROHC-ProfileSupportList-r15,</w:t>
      </w:r>
    </w:p>
    <w:p w14:paraId="4DE5BB09" w14:textId="77777777" w:rsidR="00494017" w:rsidRPr="00FF083F" w:rsidRDefault="00494017" w:rsidP="00494017">
      <w:pPr>
        <w:pStyle w:val="PL"/>
        <w:shd w:val="clear" w:color="auto" w:fill="E6E6E6"/>
      </w:pPr>
      <w:r w:rsidRPr="00FF083F">
        <w:tab/>
        <w:t>maxNumberROHC-ContextSessions</w:t>
      </w:r>
      <w:r w:rsidRPr="00FF083F">
        <w:tab/>
      </w:r>
      <w:r w:rsidRPr="00FF083F">
        <w:tab/>
        <w:t>ENUMERATED {</w:t>
      </w:r>
    </w:p>
    <w:p w14:paraId="01452F9A"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563FC690"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67B1752D"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1DE9361D" w14:textId="77777777" w:rsidR="00494017" w:rsidRPr="00FF083F" w:rsidRDefault="00494017" w:rsidP="00494017">
      <w:pPr>
        <w:pStyle w:val="PL"/>
        <w:shd w:val="clear" w:color="auto" w:fill="E6E6E6"/>
      </w:pPr>
      <w:r w:rsidRPr="00FF083F">
        <w:tab/>
        <w:t>...</w:t>
      </w:r>
    </w:p>
    <w:p w14:paraId="16CDA631" w14:textId="77777777" w:rsidR="00494017" w:rsidRPr="00FF083F" w:rsidRDefault="00494017" w:rsidP="00494017">
      <w:pPr>
        <w:pStyle w:val="PL"/>
        <w:shd w:val="clear" w:color="auto" w:fill="E6E6E6"/>
      </w:pPr>
      <w:r w:rsidRPr="00FF083F">
        <w:t>}</w:t>
      </w:r>
    </w:p>
    <w:p w14:paraId="6A6D6D5B" w14:textId="77777777" w:rsidR="00494017" w:rsidRPr="00FF083F" w:rsidRDefault="00494017" w:rsidP="00494017">
      <w:pPr>
        <w:pStyle w:val="PL"/>
        <w:shd w:val="clear" w:color="auto" w:fill="E6E6E6"/>
      </w:pPr>
    </w:p>
    <w:p w14:paraId="030927CF" w14:textId="77777777" w:rsidR="00494017" w:rsidRPr="00FF083F" w:rsidRDefault="00494017" w:rsidP="00494017">
      <w:pPr>
        <w:pStyle w:val="PL"/>
        <w:shd w:val="clear" w:color="auto" w:fill="E6E6E6"/>
      </w:pPr>
      <w:r w:rsidRPr="00FF083F">
        <w:t>PDCP-Parameters-v1130 ::=</w:t>
      </w:r>
      <w:r w:rsidRPr="00FF083F">
        <w:tab/>
      </w:r>
      <w:r w:rsidRPr="00FF083F">
        <w:tab/>
        <w:t>SEQUENCE {</w:t>
      </w:r>
    </w:p>
    <w:p w14:paraId="1148EB52" w14:textId="77777777" w:rsidR="00494017" w:rsidRPr="00FF083F" w:rsidRDefault="00494017" w:rsidP="00494017">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786855" w14:textId="77777777" w:rsidR="00494017" w:rsidRPr="00FF083F" w:rsidRDefault="00494017" w:rsidP="00494017">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6747508E" w14:textId="77777777" w:rsidR="00494017" w:rsidRPr="00FF083F" w:rsidRDefault="00494017" w:rsidP="00494017">
      <w:pPr>
        <w:pStyle w:val="PL"/>
        <w:shd w:val="clear" w:color="auto" w:fill="E6E6E6"/>
      </w:pPr>
      <w:r w:rsidRPr="00FF083F">
        <w:t>}</w:t>
      </w:r>
    </w:p>
    <w:p w14:paraId="35EA42F6" w14:textId="77777777" w:rsidR="00494017" w:rsidRPr="00FF083F" w:rsidRDefault="00494017" w:rsidP="00494017">
      <w:pPr>
        <w:pStyle w:val="PL"/>
        <w:shd w:val="clear" w:color="auto" w:fill="E6E6E6"/>
      </w:pPr>
    </w:p>
    <w:p w14:paraId="77179601" w14:textId="77777777" w:rsidR="00494017" w:rsidRPr="00FF083F" w:rsidRDefault="00494017" w:rsidP="00494017">
      <w:pPr>
        <w:pStyle w:val="PL"/>
        <w:shd w:val="clear" w:color="auto" w:fill="E6E6E6"/>
      </w:pPr>
      <w:r w:rsidRPr="00FF083F">
        <w:t>PDCP-Parameters-v1310 ::=</w:t>
      </w:r>
      <w:r w:rsidRPr="00FF083F">
        <w:tab/>
      </w:r>
      <w:r w:rsidRPr="00FF083F">
        <w:tab/>
      </w:r>
      <w:r w:rsidRPr="00FF083F">
        <w:tab/>
      </w:r>
      <w:r w:rsidRPr="00FF083F">
        <w:tab/>
        <w:t>SEQUENCE {</w:t>
      </w:r>
    </w:p>
    <w:p w14:paraId="5EE29EDF" w14:textId="77777777" w:rsidR="00494017" w:rsidRPr="00FF083F" w:rsidRDefault="00494017" w:rsidP="00494017">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36F5AA41" w14:textId="77777777" w:rsidR="00494017" w:rsidRPr="00FF083F" w:rsidRDefault="00494017" w:rsidP="00494017">
      <w:pPr>
        <w:pStyle w:val="PL"/>
        <w:shd w:val="clear" w:color="auto" w:fill="E6E6E6"/>
      </w:pPr>
      <w:r w:rsidRPr="00FF083F">
        <w:t>}</w:t>
      </w:r>
    </w:p>
    <w:p w14:paraId="09913FE8" w14:textId="77777777" w:rsidR="00494017" w:rsidRPr="00FF083F" w:rsidRDefault="00494017" w:rsidP="00494017">
      <w:pPr>
        <w:pStyle w:val="PL"/>
        <w:shd w:val="clear" w:color="auto" w:fill="E6E6E6"/>
      </w:pPr>
    </w:p>
    <w:p w14:paraId="244D54EA" w14:textId="77777777" w:rsidR="00494017" w:rsidRPr="00FF083F" w:rsidRDefault="00494017" w:rsidP="00494017">
      <w:pPr>
        <w:pStyle w:val="PL"/>
        <w:shd w:val="clear" w:color="auto" w:fill="E6E6E6"/>
      </w:pPr>
      <w:r w:rsidRPr="00FF083F">
        <w:t>PDCP-Parameters-v1430 ::=</w:t>
      </w:r>
      <w:r w:rsidRPr="00FF083F">
        <w:tab/>
      </w:r>
      <w:r w:rsidRPr="00FF083F">
        <w:tab/>
      </w:r>
      <w:r w:rsidRPr="00FF083F">
        <w:tab/>
      </w:r>
      <w:r w:rsidRPr="00FF083F">
        <w:tab/>
        <w:t>SEQUENCE {</w:t>
      </w:r>
    </w:p>
    <w:p w14:paraId="45BF603C" w14:textId="77777777" w:rsidR="00494017" w:rsidRPr="00FF083F" w:rsidRDefault="00494017" w:rsidP="00494017">
      <w:pPr>
        <w:pStyle w:val="PL"/>
        <w:shd w:val="clear" w:color="auto" w:fill="E6E6E6"/>
      </w:pPr>
      <w:r w:rsidRPr="00FF083F">
        <w:tab/>
        <w:t>supportedUplinkOnlyROHC-Profiles-r14</w:t>
      </w:r>
      <w:r w:rsidRPr="00FF083F">
        <w:tab/>
      </w:r>
      <w:r w:rsidRPr="00FF083F">
        <w:tab/>
        <w:t>SEQUENCE {</w:t>
      </w:r>
    </w:p>
    <w:p w14:paraId="59DBC5B9" w14:textId="77777777" w:rsidR="00494017" w:rsidRPr="00FF083F" w:rsidRDefault="00494017" w:rsidP="00494017">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5F3D2192" w14:textId="77777777" w:rsidR="00494017" w:rsidRPr="00FF083F" w:rsidRDefault="00494017" w:rsidP="00494017">
      <w:pPr>
        <w:pStyle w:val="PL"/>
        <w:shd w:val="clear" w:color="auto" w:fill="E6E6E6"/>
      </w:pPr>
      <w:r w:rsidRPr="00FF083F">
        <w:tab/>
        <w:t>},</w:t>
      </w:r>
    </w:p>
    <w:p w14:paraId="473DD64D" w14:textId="77777777" w:rsidR="00494017" w:rsidRPr="00FF083F" w:rsidRDefault="00494017" w:rsidP="00494017">
      <w:pPr>
        <w:pStyle w:val="PL"/>
        <w:shd w:val="clear" w:color="auto" w:fill="E6E6E6"/>
      </w:pPr>
      <w:r w:rsidRPr="00FF083F">
        <w:tab/>
        <w:t>maxNumberROHC-ContextSessions-r14</w:t>
      </w:r>
      <w:r w:rsidRPr="00FF083F">
        <w:tab/>
      </w:r>
      <w:r w:rsidRPr="00FF083F">
        <w:tab/>
        <w:t>ENUMERATED {</w:t>
      </w:r>
    </w:p>
    <w:p w14:paraId="2A530FE8" w14:textId="77777777" w:rsidR="00494017" w:rsidRPr="00FF083F" w:rsidRDefault="00494017" w:rsidP="00494017">
      <w:pPr>
        <w:pStyle w:val="PL"/>
        <w:shd w:val="clear" w:color="auto" w:fill="E6E6E6"/>
      </w:pPr>
      <w:r w:rsidRPr="00FF083F">
        <w:lastRenderedPageBreak/>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F95F925"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4783CD51"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26688434" w14:textId="77777777" w:rsidR="00494017" w:rsidRPr="00FF083F" w:rsidRDefault="00494017" w:rsidP="00494017">
      <w:pPr>
        <w:pStyle w:val="PL"/>
        <w:shd w:val="clear" w:color="auto" w:fill="E6E6E6"/>
      </w:pPr>
      <w:r w:rsidRPr="00FF083F">
        <w:t>}</w:t>
      </w:r>
    </w:p>
    <w:p w14:paraId="12A48853" w14:textId="77777777" w:rsidR="00494017" w:rsidRPr="00FF083F" w:rsidRDefault="00494017" w:rsidP="00494017">
      <w:pPr>
        <w:pStyle w:val="PL"/>
        <w:shd w:val="clear" w:color="auto" w:fill="E6E6E6"/>
      </w:pPr>
    </w:p>
    <w:p w14:paraId="4D0E8BED" w14:textId="77777777" w:rsidR="00494017" w:rsidRPr="00FF083F" w:rsidRDefault="00494017" w:rsidP="00494017">
      <w:pPr>
        <w:pStyle w:val="PL"/>
        <w:shd w:val="clear" w:color="auto" w:fill="E6E6E6"/>
      </w:pPr>
      <w:r w:rsidRPr="00FF083F">
        <w:t>PDCP-Parameters-v1530 ::=</w:t>
      </w:r>
      <w:r w:rsidRPr="00FF083F">
        <w:tab/>
      </w:r>
      <w:r w:rsidRPr="00FF083F">
        <w:tab/>
      </w:r>
      <w:r w:rsidRPr="00FF083F">
        <w:tab/>
        <w:t>SEQUENCE {</w:t>
      </w:r>
    </w:p>
    <w:p w14:paraId="421AF0A5" w14:textId="77777777" w:rsidR="00494017" w:rsidRPr="00FF083F" w:rsidRDefault="00494017" w:rsidP="00494017">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1E8EB2D9" w14:textId="77777777" w:rsidR="00494017" w:rsidRPr="00FF083F" w:rsidRDefault="00494017" w:rsidP="00494017">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636FFE8E" w14:textId="77777777" w:rsidR="00494017" w:rsidRPr="00FF083F" w:rsidRDefault="00494017" w:rsidP="00494017">
      <w:pPr>
        <w:pStyle w:val="PL"/>
        <w:shd w:val="clear" w:color="auto" w:fill="E6E6E6"/>
      </w:pPr>
      <w:r w:rsidRPr="00FF083F">
        <w:t>}</w:t>
      </w:r>
    </w:p>
    <w:p w14:paraId="5A85719D" w14:textId="77777777" w:rsidR="00494017" w:rsidRPr="00FF083F" w:rsidRDefault="00494017" w:rsidP="00494017">
      <w:pPr>
        <w:pStyle w:val="PL"/>
        <w:shd w:val="clear" w:color="auto" w:fill="E6E6E6"/>
      </w:pPr>
    </w:p>
    <w:p w14:paraId="4C6480AE" w14:textId="77777777" w:rsidR="00494017" w:rsidRPr="00FF083F" w:rsidRDefault="00494017" w:rsidP="00494017">
      <w:pPr>
        <w:pStyle w:val="PL"/>
        <w:shd w:val="clear" w:color="auto" w:fill="E6E6E6"/>
      </w:pPr>
      <w:r w:rsidRPr="00FF083F">
        <w:t>PDCP-Parameters-v1610 ::=</w:t>
      </w:r>
      <w:r w:rsidRPr="00FF083F">
        <w:tab/>
      </w:r>
      <w:r w:rsidRPr="00FF083F">
        <w:tab/>
      </w:r>
      <w:r w:rsidRPr="00FF083F">
        <w:tab/>
        <w:t>SEQUENCE {</w:t>
      </w:r>
    </w:p>
    <w:p w14:paraId="46A97B96" w14:textId="77777777" w:rsidR="00494017" w:rsidRPr="00FF083F" w:rsidRDefault="00494017" w:rsidP="00494017">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6EF7044E" w14:textId="77777777" w:rsidR="00494017" w:rsidRPr="00FF083F" w:rsidRDefault="00494017" w:rsidP="00494017">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6D03DF" w14:textId="77777777" w:rsidR="00494017" w:rsidRPr="00FF083F" w:rsidRDefault="00494017" w:rsidP="00494017">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123A4C45" w14:textId="77777777" w:rsidR="00494017" w:rsidRPr="00FF083F" w:rsidRDefault="00494017" w:rsidP="00494017">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618CA6C4" w14:textId="77777777" w:rsidR="00494017" w:rsidRPr="00FF083F" w:rsidRDefault="00494017" w:rsidP="00494017">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6BE693C7" w14:textId="77777777" w:rsidR="00494017" w:rsidRPr="00FF083F" w:rsidRDefault="00494017" w:rsidP="00494017">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07C02CB0" w14:textId="77777777" w:rsidR="00494017" w:rsidRPr="00FF083F" w:rsidRDefault="00494017" w:rsidP="00494017">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727F04EC" w14:textId="77777777" w:rsidR="00494017" w:rsidRPr="00FF083F" w:rsidRDefault="00494017" w:rsidP="00494017">
      <w:pPr>
        <w:pStyle w:val="PL"/>
        <w:shd w:val="clear" w:color="auto" w:fill="E6E6E6"/>
      </w:pPr>
      <w:r w:rsidRPr="00FF083F">
        <w:t>}</w:t>
      </w:r>
    </w:p>
    <w:p w14:paraId="0DECB94A" w14:textId="77777777" w:rsidR="00494017" w:rsidRPr="00FF083F" w:rsidRDefault="00494017" w:rsidP="00494017">
      <w:pPr>
        <w:pStyle w:val="PL"/>
        <w:shd w:val="clear" w:color="auto" w:fill="E6E6E6"/>
      </w:pPr>
    </w:p>
    <w:p w14:paraId="4D8D008F" w14:textId="77777777" w:rsidR="00494017" w:rsidRPr="00FF083F" w:rsidRDefault="00494017" w:rsidP="00494017">
      <w:pPr>
        <w:pStyle w:val="PL"/>
        <w:shd w:val="clear" w:color="auto" w:fill="E6E6E6"/>
      </w:pPr>
      <w:r w:rsidRPr="00FF083F">
        <w:t>SupportedUDC-r15 ::=</w:t>
      </w:r>
      <w:r w:rsidRPr="00FF083F">
        <w:tab/>
      </w:r>
      <w:r w:rsidRPr="00FF083F">
        <w:tab/>
      </w:r>
      <w:r w:rsidRPr="00FF083F">
        <w:tab/>
      </w:r>
      <w:r w:rsidRPr="00FF083F">
        <w:tab/>
        <w:t>SEQUENCE {</w:t>
      </w:r>
    </w:p>
    <w:p w14:paraId="355B3C07" w14:textId="77777777" w:rsidR="00494017" w:rsidRPr="00FF083F" w:rsidRDefault="00494017" w:rsidP="00494017">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081A965D" w14:textId="77777777" w:rsidR="00494017" w:rsidRPr="00FF083F" w:rsidRDefault="00494017" w:rsidP="00494017">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7F071BA3" w14:textId="77777777" w:rsidR="00494017" w:rsidRPr="00FF083F" w:rsidRDefault="00494017" w:rsidP="00494017">
      <w:pPr>
        <w:pStyle w:val="PL"/>
        <w:shd w:val="clear" w:color="auto" w:fill="E6E6E6"/>
      </w:pPr>
      <w:r w:rsidRPr="00FF083F">
        <w:t>}</w:t>
      </w:r>
    </w:p>
    <w:p w14:paraId="4EBC42B6" w14:textId="77777777" w:rsidR="00494017" w:rsidRPr="00FF083F" w:rsidRDefault="00494017" w:rsidP="00494017">
      <w:pPr>
        <w:pStyle w:val="PL"/>
        <w:shd w:val="clear" w:color="auto" w:fill="E6E6E6"/>
      </w:pPr>
    </w:p>
    <w:p w14:paraId="27581BC2" w14:textId="77777777" w:rsidR="00494017" w:rsidRPr="00FF083F" w:rsidRDefault="00494017" w:rsidP="00494017">
      <w:pPr>
        <w:pStyle w:val="PL"/>
        <w:shd w:val="clear" w:color="auto" w:fill="E6E6E6"/>
      </w:pPr>
      <w:r w:rsidRPr="00FF083F">
        <w:t>SupportedOperatorDic-r15 ::=</w:t>
      </w:r>
      <w:r w:rsidRPr="00FF083F">
        <w:tab/>
      </w:r>
      <w:r w:rsidRPr="00FF083F">
        <w:tab/>
        <w:t>SEQUENCE {</w:t>
      </w:r>
    </w:p>
    <w:p w14:paraId="7A2D9A92" w14:textId="77777777" w:rsidR="00494017" w:rsidRPr="00FF083F" w:rsidRDefault="00494017" w:rsidP="00494017">
      <w:pPr>
        <w:pStyle w:val="PL"/>
        <w:shd w:val="clear" w:color="auto" w:fill="E6E6E6"/>
      </w:pPr>
      <w:r w:rsidRPr="00FF083F">
        <w:tab/>
        <w:t>versionOfDictionary-r15</w:t>
      </w:r>
      <w:r w:rsidRPr="00FF083F">
        <w:tab/>
      </w:r>
      <w:r w:rsidRPr="00FF083F">
        <w:tab/>
      </w:r>
      <w:r w:rsidRPr="00FF083F">
        <w:tab/>
      </w:r>
      <w:r w:rsidRPr="00FF083F">
        <w:tab/>
        <w:t>INTEGER (0..15),</w:t>
      </w:r>
    </w:p>
    <w:p w14:paraId="428FBC9D" w14:textId="77777777" w:rsidR="00494017" w:rsidRPr="00FF083F" w:rsidRDefault="00494017" w:rsidP="00494017">
      <w:pPr>
        <w:pStyle w:val="PL"/>
        <w:shd w:val="clear" w:color="auto" w:fill="E6E6E6"/>
      </w:pPr>
      <w:r w:rsidRPr="00FF083F">
        <w:tab/>
        <w:t>associatedPLMN-ID-r15</w:t>
      </w:r>
      <w:r w:rsidRPr="00FF083F">
        <w:tab/>
      </w:r>
      <w:r w:rsidRPr="00FF083F">
        <w:tab/>
      </w:r>
      <w:r w:rsidRPr="00FF083F">
        <w:tab/>
      </w:r>
      <w:r w:rsidRPr="00FF083F">
        <w:tab/>
        <w:t>PLMN-Identity</w:t>
      </w:r>
    </w:p>
    <w:p w14:paraId="1F43AA54" w14:textId="77777777" w:rsidR="00494017" w:rsidRPr="00FF083F" w:rsidRDefault="00494017" w:rsidP="00494017">
      <w:pPr>
        <w:pStyle w:val="PL"/>
        <w:shd w:val="clear" w:color="auto" w:fill="E6E6E6"/>
      </w:pPr>
      <w:r w:rsidRPr="00FF083F">
        <w:t>}</w:t>
      </w:r>
    </w:p>
    <w:p w14:paraId="01EA2373" w14:textId="77777777" w:rsidR="00494017" w:rsidRPr="00FF083F" w:rsidRDefault="00494017" w:rsidP="00494017">
      <w:pPr>
        <w:pStyle w:val="PL"/>
        <w:shd w:val="clear" w:color="auto" w:fill="E6E6E6"/>
      </w:pPr>
    </w:p>
    <w:p w14:paraId="0E5E9878" w14:textId="77777777" w:rsidR="00494017" w:rsidRPr="00FF083F" w:rsidRDefault="00494017" w:rsidP="00494017">
      <w:pPr>
        <w:pStyle w:val="PL"/>
        <w:shd w:val="clear" w:color="auto" w:fill="E6E6E6"/>
      </w:pPr>
      <w:r w:rsidRPr="00FF083F">
        <w:t>PhyLayerParameters ::=</w:t>
      </w:r>
      <w:r w:rsidRPr="00FF083F">
        <w:tab/>
      </w:r>
      <w:r w:rsidRPr="00FF083F">
        <w:tab/>
      </w:r>
      <w:r w:rsidRPr="00FF083F">
        <w:tab/>
      </w:r>
      <w:r w:rsidRPr="00FF083F">
        <w:tab/>
        <w:t>SEQUENCE {</w:t>
      </w:r>
    </w:p>
    <w:p w14:paraId="5E0BF515" w14:textId="77777777" w:rsidR="00494017" w:rsidRPr="00FF083F" w:rsidRDefault="00494017" w:rsidP="00494017">
      <w:pPr>
        <w:pStyle w:val="PL"/>
        <w:shd w:val="clear" w:color="auto" w:fill="E6E6E6"/>
      </w:pPr>
      <w:r w:rsidRPr="00FF083F">
        <w:tab/>
        <w:t>ue-TxAntennaSelectionSupported</w:t>
      </w:r>
      <w:r w:rsidRPr="00FF083F">
        <w:tab/>
      </w:r>
      <w:r w:rsidRPr="00FF083F">
        <w:tab/>
        <w:t>BOOLEAN,</w:t>
      </w:r>
    </w:p>
    <w:p w14:paraId="0BC60E09" w14:textId="77777777" w:rsidR="00494017" w:rsidRPr="00FF083F" w:rsidRDefault="00494017" w:rsidP="00494017">
      <w:pPr>
        <w:pStyle w:val="PL"/>
        <w:shd w:val="clear" w:color="auto" w:fill="E6E6E6"/>
      </w:pPr>
      <w:r w:rsidRPr="00FF083F">
        <w:tab/>
        <w:t>ue-SpecificRefSigsSupported</w:t>
      </w:r>
      <w:r w:rsidRPr="00FF083F">
        <w:tab/>
      </w:r>
      <w:r w:rsidRPr="00FF083F">
        <w:tab/>
        <w:t>BOOLEAN</w:t>
      </w:r>
    </w:p>
    <w:p w14:paraId="481515DC" w14:textId="77777777" w:rsidR="00494017" w:rsidRPr="00FF083F" w:rsidRDefault="00494017" w:rsidP="00494017">
      <w:pPr>
        <w:pStyle w:val="PL"/>
        <w:shd w:val="clear" w:color="auto" w:fill="E6E6E6"/>
      </w:pPr>
      <w:r w:rsidRPr="00FF083F">
        <w:t>}</w:t>
      </w:r>
    </w:p>
    <w:p w14:paraId="6BF4614D" w14:textId="77777777" w:rsidR="00494017" w:rsidRPr="00FF083F" w:rsidRDefault="00494017" w:rsidP="00494017">
      <w:pPr>
        <w:pStyle w:val="PL"/>
        <w:shd w:val="clear" w:color="auto" w:fill="E6E6E6"/>
      </w:pPr>
    </w:p>
    <w:p w14:paraId="1945B2A6" w14:textId="77777777" w:rsidR="00494017" w:rsidRPr="00FF083F" w:rsidRDefault="00494017" w:rsidP="00494017">
      <w:pPr>
        <w:pStyle w:val="PL"/>
        <w:shd w:val="clear" w:color="auto" w:fill="E6E6E6"/>
      </w:pPr>
      <w:r w:rsidRPr="00FF083F">
        <w:t>PhyLayerParameters-v920 ::=</w:t>
      </w:r>
      <w:r w:rsidRPr="00FF083F">
        <w:tab/>
      </w:r>
      <w:r w:rsidRPr="00FF083F">
        <w:tab/>
        <w:t>SEQUENCE {</w:t>
      </w:r>
    </w:p>
    <w:p w14:paraId="21E33E88" w14:textId="77777777" w:rsidR="00494017" w:rsidRPr="00FF083F" w:rsidRDefault="00494017" w:rsidP="00494017">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25E2B209" w14:textId="77777777" w:rsidR="00494017" w:rsidRPr="00FF083F" w:rsidRDefault="00494017" w:rsidP="00494017">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04D4D9D1" w14:textId="77777777" w:rsidR="00494017" w:rsidRPr="00FF083F" w:rsidRDefault="00494017" w:rsidP="00494017">
      <w:pPr>
        <w:pStyle w:val="PL"/>
        <w:shd w:val="clear" w:color="auto" w:fill="E6E6E6"/>
      </w:pPr>
      <w:r w:rsidRPr="00FF083F">
        <w:t>}</w:t>
      </w:r>
    </w:p>
    <w:p w14:paraId="74B4D288" w14:textId="77777777" w:rsidR="00494017" w:rsidRPr="00FF083F" w:rsidRDefault="00494017" w:rsidP="00494017">
      <w:pPr>
        <w:pStyle w:val="PL"/>
        <w:shd w:val="clear" w:color="auto" w:fill="E6E6E6"/>
      </w:pPr>
    </w:p>
    <w:p w14:paraId="57FDA0AB" w14:textId="77777777" w:rsidR="00494017" w:rsidRPr="00FF083F" w:rsidRDefault="00494017" w:rsidP="00494017">
      <w:pPr>
        <w:pStyle w:val="PL"/>
        <w:shd w:val="clear" w:color="auto" w:fill="E6E6E6"/>
      </w:pPr>
      <w:r w:rsidRPr="00FF083F">
        <w:t>PhyLayerParameters-v9d0 ::=</w:t>
      </w:r>
      <w:r w:rsidRPr="00FF083F">
        <w:tab/>
      </w:r>
      <w:r w:rsidRPr="00FF083F">
        <w:tab/>
      </w:r>
      <w:r w:rsidRPr="00FF083F">
        <w:tab/>
        <w:t>SEQUENCE {</w:t>
      </w:r>
    </w:p>
    <w:p w14:paraId="3809A44D" w14:textId="77777777" w:rsidR="00494017" w:rsidRPr="00FF083F" w:rsidRDefault="00494017" w:rsidP="00494017">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4F0F231" w14:textId="77777777" w:rsidR="00494017" w:rsidRPr="00FF083F" w:rsidRDefault="00494017" w:rsidP="00494017">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8821F0" w14:textId="77777777" w:rsidR="00494017" w:rsidRPr="00FF083F" w:rsidRDefault="00494017" w:rsidP="00494017">
      <w:pPr>
        <w:pStyle w:val="PL"/>
        <w:shd w:val="clear" w:color="auto" w:fill="E6E6E6"/>
      </w:pPr>
      <w:r w:rsidRPr="00FF083F">
        <w:t>}</w:t>
      </w:r>
    </w:p>
    <w:p w14:paraId="238AA963" w14:textId="77777777" w:rsidR="00494017" w:rsidRPr="00FF083F" w:rsidRDefault="00494017" w:rsidP="00494017">
      <w:pPr>
        <w:pStyle w:val="PL"/>
        <w:shd w:val="clear" w:color="auto" w:fill="E6E6E6"/>
      </w:pPr>
    </w:p>
    <w:p w14:paraId="19911375" w14:textId="77777777" w:rsidR="00494017" w:rsidRPr="00FF083F" w:rsidRDefault="00494017" w:rsidP="00494017">
      <w:pPr>
        <w:pStyle w:val="PL"/>
        <w:shd w:val="clear" w:color="auto" w:fill="E6E6E6"/>
      </w:pPr>
      <w:r w:rsidRPr="00FF083F">
        <w:t>PhyLayerParameters-v1020 ::=</w:t>
      </w:r>
      <w:r w:rsidRPr="00FF083F">
        <w:tab/>
      </w:r>
      <w:r w:rsidRPr="00FF083F">
        <w:tab/>
      </w:r>
      <w:r w:rsidRPr="00FF083F">
        <w:tab/>
        <w:t>SEQUENCE {</w:t>
      </w:r>
    </w:p>
    <w:p w14:paraId="6DA436D5" w14:textId="77777777" w:rsidR="00494017" w:rsidRPr="00FF083F" w:rsidRDefault="00494017" w:rsidP="00494017">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FD88695" w14:textId="77777777" w:rsidR="00494017" w:rsidRPr="00FF083F" w:rsidRDefault="00494017" w:rsidP="00494017">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0AFF00D" w14:textId="77777777" w:rsidR="00494017" w:rsidRPr="00FF083F" w:rsidRDefault="00494017" w:rsidP="00494017">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898E81B" w14:textId="77777777" w:rsidR="00494017" w:rsidRPr="00FF083F" w:rsidRDefault="00494017" w:rsidP="00494017">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D0D354A" w14:textId="77777777" w:rsidR="00494017" w:rsidRPr="00FF083F" w:rsidRDefault="00494017" w:rsidP="00494017">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C23DC9" w14:textId="77777777" w:rsidR="00494017" w:rsidRPr="00FF083F" w:rsidRDefault="00494017" w:rsidP="00494017">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CC9230E" w14:textId="77777777" w:rsidR="00494017" w:rsidRPr="00FF083F" w:rsidRDefault="00494017" w:rsidP="00494017">
      <w:pPr>
        <w:pStyle w:val="PL"/>
        <w:shd w:val="clear" w:color="auto" w:fill="E6E6E6"/>
      </w:pPr>
      <w:r w:rsidRPr="00FF083F">
        <w:tab/>
        <w:t>nonContiguousUL-RA-WithinCC-List-r10</w:t>
      </w:r>
      <w:r w:rsidRPr="00FF083F">
        <w:tab/>
        <w:t>NonContiguousUL-RA-WithinCC-List-r10</w:t>
      </w:r>
      <w:r w:rsidRPr="00FF083F">
        <w:tab/>
        <w:t>OPTIONAL</w:t>
      </w:r>
    </w:p>
    <w:p w14:paraId="2B52C487" w14:textId="77777777" w:rsidR="00494017" w:rsidRPr="00FF083F" w:rsidRDefault="00494017" w:rsidP="00494017">
      <w:pPr>
        <w:pStyle w:val="PL"/>
        <w:shd w:val="clear" w:color="auto" w:fill="E6E6E6"/>
      </w:pPr>
      <w:r w:rsidRPr="00FF083F">
        <w:t>}</w:t>
      </w:r>
    </w:p>
    <w:p w14:paraId="214A2CDC" w14:textId="77777777" w:rsidR="00494017" w:rsidRPr="00FF083F" w:rsidRDefault="00494017" w:rsidP="00494017">
      <w:pPr>
        <w:pStyle w:val="PL"/>
        <w:shd w:val="clear" w:color="auto" w:fill="E6E6E6"/>
      </w:pPr>
    </w:p>
    <w:p w14:paraId="35A7C824" w14:textId="77777777" w:rsidR="00494017" w:rsidRPr="00FF083F" w:rsidRDefault="00494017" w:rsidP="00494017">
      <w:pPr>
        <w:pStyle w:val="PL"/>
        <w:shd w:val="clear" w:color="auto" w:fill="E6E6E6"/>
      </w:pPr>
      <w:r w:rsidRPr="00FF083F">
        <w:t>PhyLayerParameters-v1130 ::=</w:t>
      </w:r>
      <w:r w:rsidRPr="00FF083F">
        <w:tab/>
      </w:r>
      <w:r w:rsidRPr="00FF083F">
        <w:tab/>
      </w:r>
      <w:r w:rsidRPr="00FF083F">
        <w:tab/>
        <w:t>SEQUENCE {</w:t>
      </w:r>
    </w:p>
    <w:p w14:paraId="00B5ED37" w14:textId="77777777" w:rsidR="00494017" w:rsidRPr="00FF083F" w:rsidRDefault="00494017" w:rsidP="00494017">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5A0C2E" w14:textId="77777777" w:rsidR="00494017" w:rsidRPr="00FF083F" w:rsidRDefault="00494017" w:rsidP="00494017">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F921934" w14:textId="77777777" w:rsidR="00494017" w:rsidRPr="00FF083F" w:rsidRDefault="00494017" w:rsidP="00494017">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2DDB2AF" w14:textId="77777777" w:rsidR="00494017" w:rsidRPr="00FF083F" w:rsidRDefault="00494017" w:rsidP="00494017">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1CD8C2" w14:textId="77777777" w:rsidR="00494017" w:rsidRPr="00FF083F" w:rsidRDefault="00494017" w:rsidP="00494017">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B48DF9" w14:textId="77777777" w:rsidR="00494017" w:rsidRPr="00FF083F" w:rsidRDefault="00494017" w:rsidP="00494017">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0B78145" w14:textId="77777777" w:rsidR="00494017" w:rsidRPr="00FF083F" w:rsidRDefault="00494017" w:rsidP="00494017">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AE6F88D" w14:textId="77777777" w:rsidR="00494017" w:rsidRPr="00FF083F" w:rsidRDefault="00494017" w:rsidP="00494017">
      <w:pPr>
        <w:pStyle w:val="PL"/>
        <w:shd w:val="clear" w:color="auto" w:fill="E6E6E6"/>
      </w:pPr>
      <w:r w:rsidRPr="00FF083F">
        <w:t>}</w:t>
      </w:r>
    </w:p>
    <w:p w14:paraId="49DA13D0" w14:textId="77777777" w:rsidR="00494017" w:rsidRPr="00FF083F" w:rsidRDefault="00494017" w:rsidP="00494017">
      <w:pPr>
        <w:pStyle w:val="PL"/>
        <w:shd w:val="clear" w:color="auto" w:fill="E6E6E6"/>
      </w:pPr>
    </w:p>
    <w:p w14:paraId="4E36DD31" w14:textId="77777777" w:rsidR="00494017" w:rsidRPr="00FF083F" w:rsidRDefault="00494017" w:rsidP="00494017">
      <w:pPr>
        <w:pStyle w:val="PL"/>
        <w:shd w:val="clear" w:color="auto" w:fill="E6E6E6"/>
      </w:pPr>
      <w:r w:rsidRPr="00FF083F">
        <w:t>PhyLayerParameters-v1170 ::=</w:t>
      </w:r>
      <w:r w:rsidRPr="00FF083F">
        <w:tab/>
      </w:r>
      <w:r w:rsidRPr="00FF083F">
        <w:tab/>
      </w:r>
      <w:r w:rsidRPr="00FF083F">
        <w:tab/>
        <w:t>SEQUENCE {</w:t>
      </w:r>
    </w:p>
    <w:p w14:paraId="29D07758" w14:textId="77777777" w:rsidR="00494017" w:rsidRPr="00FF083F" w:rsidRDefault="00494017" w:rsidP="00494017">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3D7F3CF1" w14:textId="77777777" w:rsidR="00494017" w:rsidRPr="00FF083F" w:rsidRDefault="00494017" w:rsidP="00494017">
      <w:pPr>
        <w:pStyle w:val="PL"/>
        <w:shd w:val="clear" w:color="auto" w:fill="E6E6E6"/>
      </w:pPr>
      <w:r w:rsidRPr="00FF083F">
        <w:t>}</w:t>
      </w:r>
    </w:p>
    <w:p w14:paraId="5551B873" w14:textId="77777777" w:rsidR="00494017" w:rsidRPr="00FF083F" w:rsidRDefault="00494017" w:rsidP="00494017">
      <w:pPr>
        <w:pStyle w:val="PL"/>
        <w:shd w:val="clear" w:color="auto" w:fill="E6E6E6"/>
      </w:pPr>
    </w:p>
    <w:p w14:paraId="3B1DF7E2" w14:textId="77777777" w:rsidR="00494017" w:rsidRPr="00FF083F" w:rsidRDefault="00494017" w:rsidP="00494017">
      <w:pPr>
        <w:pStyle w:val="PL"/>
        <w:shd w:val="clear" w:color="auto" w:fill="E6E6E6"/>
      </w:pPr>
      <w:r w:rsidRPr="00FF083F">
        <w:t>PhyLayerParameters-v1250 ::=</w:t>
      </w:r>
      <w:r w:rsidRPr="00FF083F">
        <w:tab/>
      </w:r>
      <w:r w:rsidRPr="00FF083F">
        <w:tab/>
      </w:r>
      <w:r w:rsidRPr="00FF083F">
        <w:tab/>
        <w:t>SEQUENCE {</w:t>
      </w:r>
    </w:p>
    <w:p w14:paraId="07BB665B" w14:textId="77777777" w:rsidR="00494017" w:rsidRPr="00FF083F" w:rsidRDefault="00494017" w:rsidP="00494017">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B526EF3" w14:textId="77777777" w:rsidR="00494017" w:rsidRPr="00FF083F" w:rsidRDefault="00494017" w:rsidP="00494017">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64773B77" w14:textId="77777777" w:rsidR="00494017" w:rsidRPr="00FF083F" w:rsidRDefault="00494017" w:rsidP="00494017">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4D31203E" w14:textId="77777777" w:rsidR="00494017" w:rsidRPr="00FF083F" w:rsidRDefault="00494017" w:rsidP="00494017">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70AEC675" w14:textId="77777777" w:rsidR="00494017" w:rsidRPr="00FF083F" w:rsidRDefault="00494017" w:rsidP="00494017">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7C0071D5" w14:textId="77777777" w:rsidR="00494017" w:rsidRPr="00FF083F" w:rsidRDefault="00494017" w:rsidP="00494017">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381BF7FC" w14:textId="77777777" w:rsidR="00494017" w:rsidRPr="00FF083F" w:rsidRDefault="00494017" w:rsidP="00494017">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24053EEA" w14:textId="77777777" w:rsidR="00494017" w:rsidRPr="00FF083F" w:rsidRDefault="00494017" w:rsidP="00494017">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784B4B9B" w14:textId="77777777" w:rsidR="00494017" w:rsidRPr="00FF083F" w:rsidRDefault="00494017" w:rsidP="00494017">
      <w:pPr>
        <w:pStyle w:val="PL"/>
        <w:shd w:val="clear" w:color="auto" w:fill="E6E6E6"/>
      </w:pPr>
      <w:r w:rsidRPr="00FF083F">
        <w:lastRenderedPageBreak/>
        <w:tab/>
        <w:t>noResourceRestrictionForTTIBundling-r12</w:t>
      </w:r>
      <w:r w:rsidRPr="00FF083F">
        <w:tab/>
        <w:t>ENUMERATED {supported}</w:t>
      </w:r>
      <w:r w:rsidRPr="00FF083F">
        <w:tab/>
      </w:r>
      <w:r w:rsidRPr="00FF083F">
        <w:tab/>
      </w:r>
      <w:r w:rsidRPr="00FF083F">
        <w:tab/>
        <w:t>OPTIONAL,</w:t>
      </w:r>
    </w:p>
    <w:p w14:paraId="7BA066C7" w14:textId="77777777" w:rsidR="00494017" w:rsidRPr="00FF083F" w:rsidRDefault="00494017" w:rsidP="00494017">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5393C8AB" w14:textId="77777777" w:rsidR="00494017" w:rsidRPr="00FF083F" w:rsidRDefault="00494017" w:rsidP="00494017">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67862302" w14:textId="77777777" w:rsidR="00494017" w:rsidRPr="00FF083F" w:rsidRDefault="00494017" w:rsidP="00494017">
      <w:pPr>
        <w:pStyle w:val="PL"/>
        <w:shd w:val="clear" w:color="auto" w:fill="E6E6E6"/>
      </w:pPr>
      <w:r w:rsidRPr="00FF083F">
        <w:t>}</w:t>
      </w:r>
    </w:p>
    <w:p w14:paraId="1FF9EA3B" w14:textId="77777777" w:rsidR="00494017" w:rsidRPr="00FF083F" w:rsidRDefault="00494017" w:rsidP="00494017">
      <w:pPr>
        <w:pStyle w:val="PL"/>
        <w:shd w:val="clear" w:color="auto" w:fill="E6E6E6"/>
      </w:pPr>
    </w:p>
    <w:p w14:paraId="519B9F7E" w14:textId="77777777" w:rsidR="00494017" w:rsidRPr="00FF083F" w:rsidRDefault="00494017" w:rsidP="00494017">
      <w:pPr>
        <w:pStyle w:val="PL"/>
        <w:shd w:val="clear" w:color="auto" w:fill="E6E6E6"/>
      </w:pPr>
      <w:r w:rsidRPr="00FF083F">
        <w:t>PhyLayerParameters-v1280 ::=</w:t>
      </w:r>
      <w:r w:rsidRPr="00FF083F">
        <w:tab/>
      </w:r>
      <w:r w:rsidRPr="00FF083F">
        <w:tab/>
      </w:r>
      <w:r w:rsidRPr="00FF083F">
        <w:tab/>
        <w:t>SEQUENCE {</w:t>
      </w:r>
    </w:p>
    <w:p w14:paraId="5A42783E" w14:textId="77777777" w:rsidR="00494017" w:rsidRPr="00FF083F" w:rsidRDefault="00494017" w:rsidP="00494017">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430BC9B3" w14:textId="77777777" w:rsidR="00494017" w:rsidRPr="00FF083F" w:rsidRDefault="00494017" w:rsidP="00494017">
      <w:pPr>
        <w:pStyle w:val="PL"/>
        <w:shd w:val="clear" w:color="auto" w:fill="E6E6E6"/>
      </w:pPr>
      <w:r w:rsidRPr="00FF083F">
        <w:t>}</w:t>
      </w:r>
    </w:p>
    <w:p w14:paraId="3645B670" w14:textId="77777777" w:rsidR="00494017" w:rsidRPr="00FF083F" w:rsidRDefault="00494017" w:rsidP="00494017">
      <w:pPr>
        <w:pStyle w:val="PL"/>
        <w:shd w:val="clear" w:color="auto" w:fill="E6E6E6"/>
      </w:pPr>
    </w:p>
    <w:p w14:paraId="2B74BB6F" w14:textId="77777777" w:rsidR="00494017" w:rsidRPr="00FF083F" w:rsidRDefault="00494017" w:rsidP="00494017">
      <w:pPr>
        <w:pStyle w:val="PL"/>
        <w:shd w:val="clear" w:color="auto" w:fill="E6E6E6"/>
      </w:pPr>
      <w:r w:rsidRPr="00FF083F">
        <w:t>PhyLayerParameters-v1310 ::=</w:t>
      </w:r>
      <w:r w:rsidRPr="00FF083F">
        <w:tab/>
      </w:r>
      <w:r w:rsidRPr="00FF083F">
        <w:tab/>
      </w:r>
      <w:r w:rsidRPr="00FF083F">
        <w:tab/>
        <w:t>SEQUENCE {</w:t>
      </w:r>
    </w:p>
    <w:p w14:paraId="38475582" w14:textId="77777777" w:rsidR="00494017" w:rsidRPr="00FF083F" w:rsidRDefault="00494017" w:rsidP="00494017">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23A8414F" w14:textId="77777777" w:rsidR="00494017" w:rsidRPr="00FF083F" w:rsidRDefault="00494017" w:rsidP="00494017">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08DE2874" w14:textId="77777777" w:rsidR="00494017" w:rsidRPr="00FF083F" w:rsidRDefault="00494017" w:rsidP="00494017">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4DC298D2" w14:textId="77777777" w:rsidR="00494017" w:rsidRPr="00FF083F" w:rsidRDefault="00494017" w:rsidP="00494017">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D6D9059" w14:textId="77777777" w:rsidR="00494017" w:rsidRPr="00FF083F" w:rsidRDefault="00494017" w:rsidP="00494017">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2F477AED" w14:textId="77777777" w:rsidR="00494017" w:rsidRPr="00FF083F" w:rsidRDefault="00494017" w:rsidP="00494017">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443B2B5" w14:textId="77777777" w:rsidR="00494017" w:rsidRPr="00FF083F" w:rsidRDefault="00494017" w:rsidP="00494017">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2BB714" w14:textId="77777777" w:rsidR="00494017" w:rsidRPr="00FF083F" w:rsidRDefault="00494017" w:rsidP="00494017">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C1B2E43" w14:textId="77777777" w:rsidR="00494017" w:rsidRPr="00FF083F" w:rsidRDefault="00494017" w:rsidP="00494017">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69CAC2CA" w14:textId="77777777" w:rsidR="00494017" w:rsidRPr="00FF083F" w:rsidRDefault="00494017" w:rsidP="00494017">
      <w:pPr>
        <w:pStyle w:val="PL"/>
        <w:shd w:val="clear" w:color="auto" w:fill="E6E6E6"/>
      </w:pPr>
      <w:r w:rsidRPr="00FF083F">
        <w:tab/>
        <w:t>supportedBlindDecoding-r13</w:t>
      </w:r>
      <w:r w:rsidRPr="00FF083F">
        <w:tab/>
      </w:r>
      <w:r w:rsidRPr="00FF083F">
        <w:tab/>
      </w:r>
      <w:r w:rsidRPr="00FF083F">
        <w:tab/>
      </w:r>
      <w:r w:rsidRPr="00FF083F">
        <w:tab/>
        <w:t>SEQUENCE {</w:t>
      </w:r>
    </w:p>
    <w:p w14:paraId="229FA25D" w14:textId="77777777" w:rsidR="00494017" w:rsidRPr="00FF083F" w:rsidRDefault="00494017" w:rsidP="00494017">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6124A199" w14:textId="77777777" w:rsidR="00494017" w:rsidRPr="00FF083F" w:rsidRDefault="00494017" w:rsidP="00494017">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5558664A" w14:textId="77777777" w:rsidR="00494017" w:rsidRPr="00FF083F" w:rsidRDefault="00494017" w:rsidP="00494017">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3B58FA74"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F8CF840" w14:textId="77777777" w:rsidR="00494017" w:rsidRPr="00FF083F" w:rsidRDefault="00494017" w:rsidP="00494017">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1C8D5C" w14:textId="77777777" w:rsidR="00494017" w:rsidRPr="00FF083F" w:rsidRDefault="00494017" w:rsidP="00494017">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6867E1A7" w14:textId="77777777" w:rsidR="00494017" w:rsidRPr="00FF083F" w:rsidRDefault="00494017" w:rsidP="00494017">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7448BEB3" w14:textId="77777777" w:rsidR="00494017" w:rsidRPr="00FF083F" w:rsidRDefault="00494017" w:rsidP="00494017">
      <w:pPr>
        <w:pStyle w:val="PL"/>
        <w:shd w:val="clear" w:color="auto" w:fill="E6E6E6"/>
      </w:pPr>
      <w:r w:rsidRPr="00FF083F">
        <w:t>}</w:t>
      </w:r>
    </w:p>
    <w:p w14:paraId="25C8BC9C" w14:textId="77777777" w:rsidR="00494017" w:rsidRPr="00FF083F" w:rsidRDefault="00494017" w:rsidP="00494017">
      <w:pPr>
        <w:pStyle w:val="PL"/>
        <w:shd w:val="clear" w:color="auto" w:fill="E6E6E6"/>
      </w:pPr>
    </w:p>
    <w:p w14:paraId="20F86F96" w14:textId="77777777" w:rsidR="00494017" w:rsidRPr="00FF083F" w:rsidRDefault="00494017" w:rsidP="00494017">
      <w:pPr>
        <w:pStyle w:val="PL"/>
        <w:shd w:val="clear" w:color="auto" w:fill="E6E6E6"/>
      </w:pPr>
      <w:r w:rsidRPr="00FF083F">
        <w:t>PhyLayerParameters-v1320 ::=</w:t>
      </w:r>
      <w:r w:rsidRPr="00FF083F">
        <w:tab/>
      </w:r>
      <w:r w:rsidRPr="00FF083F">
        <w:tab/>
      </w:r>
      <w:r w:rsidRPr="00FF083F">
        <w:tab/>
        <w:t>SEQUENCE {</w:t>
      </w:r>
    </w:p>
    <w:p w14:paraId="75DD88D5" w14:textId="77777777" w:rsidR="00494017" w:rsidRPr="00FF083F" w:rsidRDefault="00494017" w:rsidP="00494017">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4ED74E30" w14:textId="77777777" w:rsidR="00494017" w:rsidRPr="00FF083F" w:rsidRDefault="00494017" w:rsidP="00494017">
      <w:pPr>
        <w:pStyle w:val="PL"/>
        <w:shd w:val="clear" w:color="auto" w:fill="E6E6E6"/>
      </w:pPr>
      <w:r w:rsidRPr="00FF083F">
        <w:t>}</w:t>
      </w:r>
    </w:p>
    <w:p w14:paraId="34DF5630" w14:textId="77777777" w:rsidR="00494017" w:rsidRPr="00FF083F" w:rsidRDefault="00494017" w:rsidP="00494017">
      <w:pPr>
        <w:pStyle w:val="PL"/>
        <w:shd w:val="pct10" w:color="auto" w:fill="auto"/>
      </w:pPr>
    </w:p>
    <w:p w14:paraId="76FA459A" w14:textId="77777777" w:rsidR="00494017" w:rsidRPr="00FF083F" w:rsidRDefault="00494017" w:rsidP="00494017">
      <w:pPr>
        <w:pStyle w:val="PL"/>
        <w:shd w:val="pct10" w:color="auto" w:fill="auto"/>
      </w:pPr>
      <w:r w:rsidRPr="00FF083F">
        <w:t>PhyLayerParameters-v1330 ::=</w:t>
      </w:r>
      <w:r w:rsidRPr="00FF083F">
        <w:tab/>
      </w:r>
      <w:r w:rsidRPr="00FF083F">
        <w:tab/>
      </w:r>
      <w:r w:rsidRPr="00FF083F">
        <w:tab/>
        <w:t>SEQUENCE {</w:t>
      </w:r>
    </w:p>
    <w:p w14:paraId="7A4D20CC" w14:textId="77777777" w:rsidR="00494017" w:rsidRPr="00FF083F" w:rsidRDefault="00494017" w:rsidP="00494017">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7BF03C0D" w14:textId="77777777" w:rsidR="00494017" w:rsidRPr="00FF083F" w:rsidRDefault="00494017" w:rsidP="00494017">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4A3CA7FF" w14:textId="77777777" w:rsidR="00494017" w:rsidRPr="00FF083F" w:rsidRDefault="00494017" w:rsidP="00494017">
      <w:pPr>
        <w:pStyle w:val="PL"/>
        <w:shd w:val="pct10" w:color="auto" w:fill="auto"/>
      </w:pPr>
      <w:r w:rsidRPr="00FF083F">
        <w:tab/>
        <w:t>cch-InterfMitigation-MaxNumCCs-r13</w:t>
      </w:r>
      <w:r w:rsidRPr="00FF083F">
        <w:tab/>
      </w:r>
      <w:r w:rsidRPr="00FF083F">
        <w:tab/>
        <w:t>INTEGER (1.. maxServCell-r13)</w:t>
      </w:r>
      <w:r w:rsidRPr="00FF083F">
        <w:tab/>
        <w:t>OPTIONAL,</w:t>
      </w:r>
    </w:p>
    <w:p w14:paraId="1405C36C" w14:textId="77777777" w:rsidR="00494017" w:rsidRPr="00FF083F" w:rsidRDefault="00494017" w:rsidP="00494017">
      <w:pPr>
        <w:pStyle w:val="PL"/>
        <w:shd w:val="pct10" w:color="auto" w:fill="auto"/>
      </w:pPr>
      <w:r w:rsidRPr="00FF083F">
        <w:tab/>
        <w:t>crs-InterfMitigationTM1toTM9-r13</w:t>
      </w:r>
      <w:r w:rsidRPr="00FF083F">
        <w:tab/>
      </w:r>
      <w:r w:rsidRPr="00FF083F">
        <w:tab/>
        <w:t>INTEGER (1.. maxServCell-r13)</w:t>
      </w:r>
      <w:r w:rsidRPr="00FF083F">
        <w:tab/>
        <w:t>OPTIONAL</w:t>
      </w:r>
    </w:p>
    <w:p w14:paraId="3C26BB49" w14:textId="77777777" w:rsidR="00494017" w:rsidRPr="00FF083F" w:rsidRDefault="00494017" w:rsidP="00494017">
      <w:pPr>
        <w:pStyle w:val="PL"/>
        <w:shd w:val="pct10" w:color="auto" w:fill="auto"/>
      </w:pPr>
      <w:r w:rsidRPr="00FF083F">
        <w:t>}</w:t>
      </w:r>
    </w:p>
    <w:p w14:paraId="34EBAA13" w14:textId="77777777" w:rsidR="00494017" w:rsidRPr="00FF083F" w:rsidRDefault="00494017" w:rsidP="00494017">
      <w:pPr>
        <w:pStyle w:val="PL"/>
        <w:shd w:val="clear" w:color="auto" w:fill="E6E6E6"/>
      </w:pPr>
      <w:bookmarkStart w:id="17" w:name="_Hlk6667976"/>
    </w:p>
    <w:p w14:paraId="4FE86A7A" w14:textId="77777777" w:rsidR="00494017" w:rsidRPr="00FF083F" w:rsidRDefault="00494017" w:rsidP="00494017">
      <w:pPr>
        <w:pStyle w:val="PL"/>
        <w:shd w:val="clear" w:color="auto" w:fill="E6E6E6"/>
      </w:pPr>
      <w:r w:rsidRPr="00FF083F">
        <w:t>PhyLayerParameters-v13e0 ::=</w:t>
      </w:r>
      <w:r w:rsidRPr="00FF083F">
        <w:tab/>
      </w:r>
      <w:r w:rsidRPr="00FF083F">
        <w:tab/>
      </w:r>
      <w:r w:rsidRPr="00FF083F">
        <w:tab/>
        <w:t>SEQUENCE {</w:t>
      </w:r>
    </w:p>
    <w:p w14:paraId="2249A06A" w14:textId="77777777" w:rsidR="00494017" w:rsidRPr="00FF083F" w:rsidRDefault="00494017" w:rsidP="00494017">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7D9BD107" w14:textId="77777777" w:rsidR="00494017" w:rsidRPr="00FF083F" w:rsidRDefault="00494017" w:rsidP="00494017">
      <w:pPr>
        <w:pStyle w:val="PL"/>
        <w:shd w:val="clear" w:color="auto" w:fill="E6E6E6"/>
      </w:pPr>
      <w:r w:rsidRPr="00FF083F">
        <w:t>}</w:t>
      </w:r>
    </w:p>
    <w:bookmarkEnd w:id="17"/>
    <w:p w14:paraId="5DAF0788" w14:textId="77777777" w:rsidR="00494017" w:rsidRPr="00FF083F" w:rsidRDefault="00494017" w:rsidP="00494017">
      <w:pPr>
        <w:pStyle w:val="PL"/>
        <w:shd w:val="clear" w:color="auto" w:fill="E6E6E6"/>
      </w:pPr>
    </w:p>
    <w:p w14:paraId="1EC0CE57" w14:textId="77777777" w:rsidR="00494017" w:rsidRPr="00FF083F" w:rsidRDefault="00494017" w:rsidP="00494017">
      <w:pPr>
        <w:pStyle w:val="PL"/>
        <w:shd w:val="clear" w:color="auto" w:fill="E6E6E6"/>
      </w:pPr>
      <w:r w:rsidRPr="00FF083F">
        <w:t>PhyLayerParameters-v1430 ::=</w:t>
      </w:r>
      <w:r w:rsidRPr="00FF083F">
        <w:tab/>
      </w:r>
      <w:r w:rsidRPr="00FF083F">
        <w:tab/>
      </w:r>
      <w:r w:rsidRPr="00FF083F">
        <w:tab/>
        <w:t>SEQUENCE {</w:t>
      </w:r>
    </w:p>
    <w:p w14:paraId="65B8A297" w14:textId="77777777" w:rsidR="00494017" w:rsidRPr="00FF083F" w:rsidRDefault="00494017" w:rsidP="00494017">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7426387" w14:textId="77777777" w:rsidR="00494017" w:rsidRPr="00FF083F" w:rsidRDefault="00494017" w:rsidP="00494017">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48F128BB" w14:textId="77777777" w:rsidR="00494017" w:rsidRPr="00FF083F" w:rsidRDefault="00494017" w:rsidP="00494017">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B45CFB" w14:textId="77777777" w:rsidR="00494017" w:rsidRPr="00FF083F" w:rsidRDefault="00494017" w:rsidP="00494017">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305FFB3A" w14:textId="77777777" w:rsidR="00494017" w:rsidRPr="00FF083F" w:rsidRDefault="00494017" w:rsidP="00494017">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6D35A514" w14:textId="77777777" w:rsidR="00494017" w:rsidRPr="00FF083F" w:rsidRDefault="00494017" w:rsidP="00494017">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3E0AD545" w14:textId="77777777" w:rsidR="00494017" w:rsidRPr="00FF083F" w:rsidRDefault="00494017" w:rsidP="00494017">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40A48C36" w14:textId="77777777" w:rsidR="00494017" w:rsidRPr="00FF083F" w:rsidRDefault="00494017" w:rsidP="00494017">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A3CCC9" w14:textId="77777777" w:rsidR="00494017" w:rsidRPr="00FF083F" w:rsidRDefault="00494017" w:rsidP="00494017">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3DF3F457" w14:textId="77777777" w:rsidR="00494017" w:rsidRPr="00FF083F" w:rsidRDefault="00494017" w:rsidP="00494017">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52F185B8" w14:textId="77777777" w:rsidR="00494017" w:rsidRPr="00FF083F" w:rsidRDefault="00494017" w:rsidP="00494017">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A3D510" w14:textId="77777777" w:rsidR="00494017" w:rsidRPr="00FF083F" w:rsidRDefault="00494017" w:rsidP="00494017">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6318BE6" w14:textId="77777777" w:rsidR="00494017" w:rsidRPr="00FF083F" w:rsidRDefault="00494017" w:rsidP="00494017">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5D0BC29" w14:textId="77777777" w:rsidR="00494017" w:rsidRPr="00FF083F" w:rsidRDefault="00494017" w:rsidP="00494017">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43CF6748" w14:textId="77777777" w:rsidR="00494017" w:rsidRPr="00FF083F" w:rsidRDefault="00494017" w:rsidP="00494017">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06BA0EB3" w14:textId="77777777" w:rsidR="00494017" w:rsidRPr="00FF083F" w:rsidRDefault="00494017" w:rsidP="00494017">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2AD29ED4" w14:textId="77777777" w:rsidR="00494017" w:rsidRPr="00FF083F" w:rsidRDefault="00494017" w:rsidP="00494017">
      <w:pPr>
        <w:pStyle w:val="PL"/>
        <w:shd w:val="clear" w:color="auto" w:fill="E6E6E6"/>
      </w:pPr>
      <w:r w:rsidRPr="00FF083F">
        <w:t>}</w:t>
      </w:r>
    </w:p>
    <w:p w14:paraId="6D23EE86" w14:textId="77777777" w:rsidR="00494017" w:rsidRPr="00FF083F" w:rsidRDefault="00494017" w:rsidP="00494017">
      <w:pPr>
        <w:pStyle w:val="PL"/>
        <w:shd w:val="clear" w:color="auto" w:fill="E6E6E6"/>
      </w:pPr>
    </w:p>
    <w:p w14:paraId="16827DC6" w14:textId="77777777" w:rsidR="00494017" w:rsidRPr="00FF083F" w:rsidRDefault="00494017" w:rsidP="00494017">
      <w:pPr>
        <w:pStyle w:val="PL"/>
        <w:shd w:val="clear" w:color="auto" w:fill="E6E6E6"/>
      </w:pPr>
      <w:r w:rsidRPr="00FF083F">
        <w:t>PhyLayerParameters-v1450 ::=</w:t>
      </w:r>
      <w:r w:rsidRPr="00FF083F">
        <w:tab/>
      </w:r>
      <w:r w:rsidRPr="00FF083F">
        <w:tab/>
      </w:r>
      <w:r w:rsidRPr="00FF083F">
        <w:tab/>
        <w:t>SEQUENCE {</w:t>
      </w:r>
    </w:p>
    <w:p w14:paraId="271FC868" w14:textId="77777777" w:rsidR="00494017" w:rsidRPr="00FF083F" w:rsidRDefault="00494017" w:rsidP="00494017">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09580F75" w14:textId="77777777" w:rsidR="00494017" w:rsidRPr="00FF083F" w:rsidRDefault="00494017" w:rsidP="00494017">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55AE88" w14:textId="77777777" w:rsidR="00494017" w:rsidRPr="00FF083F" w:rsidRDefault="00494017" w:rsidP="00494017">
      <w:pPr>
        <w:pStyle w:val="PL"/>
        <w:shd w:val="clear" w:color="auto" w:fill="E6E6E6"/>
      </w:pPr>
    </w:p>
    <w:p w14:paraId="7C1565A1" w14:textId="77777777" w:rsidR="00494017" w:rsidRPr="00FF083F" w:rsidRDefault="00494017" w:rsidP="00494017">
      <w:pPr>
        <w:pStyle w:val="PL"/>
        <w:shd w:val="clear" w:color="auto" w:fill="E6E6E6"/>
      </w:pPr>
      <w:r w:rsidRPr="00FF083F">
        <w:t>PhyLayerParameters-v1470 ::=</w:t>
      </w:r>
      <w:r w:rsidRPr="00FF083F">
        <w:tab/>
      </w:r>
      <w:r w:rsidRPr="00FF083F">
        <w:tab/>
      </w:r>
      <w:r w:rsidRPr="00FF083F">
        <w:tab/>
        <w:t>SEQUENCE {</w:t>
      </w:r>
    </w:p>
    <w:p w14:paraId="5BE8C39A" w14:textId="77777777" w:rsidR="00494017" w:rsidRPr="00FF083F" w:rsidRDefault="00494017" w:rsidP="00494017">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0BA4DD5D" w14:textId="77777777" w:rsidR="00494017" w:rsidRPr="00FF083F" w:rsidRDefault="00494017" w:rsidP="00494017">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ECCFA46" w14:textId="77777777" w:rsidR="00494017" w:rsidRPr="00FF083F" w:rsidRDefault="00494017" w:rsidP="00494017">
      <w:pPr>
        <w:pStyle w:val="PL"/>
        <w:shd w:val="clear" w:color="auto" w:fill="E6E6E6"/>
      </w:pPr>
      <w:r w:rsidRPr="00FF083F">
        <w:t>}</w:t>
      </w:r>
    </w:p>
    <w:p w14:paraId="28AA1FD4" w14:textId="77777777" w:rsidR="00494017" w:rsidRPr="00FF083F" w:rsidRDefault="00494017" w:rsidP="00494017">
      <w:pPr>
        <w:pStyle w:val="PL"/>
        <w:shd w:val="clear" w:color="auto" w:fill="E6E6E6"/>
      </w:pPr>
    </w:p>
    <w:p w14:paraId="2193DE09" w14:textId="77777777" w:rsidR="00494017" w:rsidRPr="00FF083F" w:rsidRDefault="00494017" w:rsidP="00494017">
      <w:pPr>
        <w:pStyle w:val="PL"/>
        <w:shd w:val="clear" w:color="auto" w:fill="E6E6E6"/>
      </w:pPr>
      <w:r w:rsidRPr="00FF083F">
        <w:t>PhyLayerParameters-v14a0 ::=</w:t>
      </w:r>
      <w:r w:rsidRPr="00FF083F">
        <w:tab/>
      </w:r>
      <w:r w:rsidRPr="00FF083F">
        <w:tab/>
      </w:r>
      <w:r w:rsidRPr="00FF083F">
        <w:tab/>
        <w:t>SEQUENCE {</w:t>
      </w:r>
    </w:p>
    <w:p w14:paraId="40B9C6D4" w14:textId="77777777" w:rsidR="00494017" w:rsidRPr="00FF083F" w:rsidRDefault="00494017" w:rsidP="00494017">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0D7867" w14:textId="77777777" w:rsidR="00494017" w:rsidRPr="00FF083F" w:rsidRDefault="00494017" w:rsidP="00494017">
      <w:pPr>
        <w:pStyle w:val="PL"/>
        <w:shd w:val="clear" w:color="auto" w:fill="E6E6E6"/>
      </w:pPr>
      <w:r w:rsidRPr="00FF083F">
        <w:t>}</w:t>
      </w:r>
    </w:p>
    <w:p w14:paraId="49D0C289" w14:textId="77777777" w:rsidR="00494017" w:rsidRPr="00FF083F" w:rsidRDefault="00494017" w:rsidP="00494017">
      <w:pPr>
        <w:pStyle w:val="PL"/>
        <w:shd w:val="clear" w:color="auto" w:fill="E6E6E6"/>
      </w:pPr>
    </w:p>
    <w:p w14:paraId="68C3E7AB" w14:textId="77777777" w:rsidR="00494017" w:rsidRPr="00FF083F" w:rsidRDefault="00494017" w:rsidP="00494017">
      <w:pPr>
        <w:pStyle w:val="PL"/>
        <w:shd w:val="clear" w:color="auto" w:fill="E6E6E6"/>
      </w:pPr>
      <w:r w:rsidRPr="00FF083F">
        <w:t>PhyLayerParameters-v1530 ::=</w:t>
      </w:r>
      <w:r w:rsidRPr="00FF083F">
        <w:tab/>
      </w:r>
      <w:r w:rsidRPr="00FF083F">
        <w:tab/>
      </w:r>
      <w:r w:rsidRPr="00FF083F">
        <w:tab/>
        <w:t>SEQUENCE {</w:t>
      </w:r>
    </w:p>
    <w:p w14:paraId="3E9B8C86" w14:textId="77777777" w:rsidR="00494017" w:rsidRPr="00FF083F" w:rsidRDefault="00494017" w:rsidP="00494017">
      <w:pPr>
        <w:pStyle w:val="PL"/>
        <w:shd w:val="clear" w:color="auto" w:fill="E6E6E6"/>
      </w:pPr>
      <w:r w:rsidRPr="00FF083F">
        <w:tab/>
        <w:t>stti-SPT-Capabilities-r15</w:t>
      </w:r>
      <w:r w:rsidRPr="00FF083F">
        <w:tab/>
      </w:r>
      <w:r w:rsidRPr="00FF083F">
        <w:tab/>
      </w:r>
      <w:r w:rsidRPr="00FF083F">
        <w:tab/>
      </w:r>
      <w:r w:rsidRPr="00FF083F">
        <w:tab/>
        <w:t>SEQUENCE {</w:t>
      </w:r>
    </w:p>
    <w:p w14:paraId="706ABEC1" w14:textId="77777777" w:rsidR="00494017" w:rsidRPr="00FF083F" w:rsidRDefault="00494017" w:rsidP="00494017">
      <w:pPr>
        <w:pStyle w:val="PL"/>
        <w:shd w:val="clear" w:color="auto" w:fill="E6E6E6"/>
      </w:pPr>
      <w:r w:rsidRPr="00FF083F">
        <w:lastRenderedPageBreak/>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4A24D64B" w14:textId="77777777" w:rsidR="00494017" w:rsidRPr="00FF083F" w:rsidRDefault="00494017" w:rsidP="00494017">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023DCF8B" w14:textId="77777777" w:rsidR="00494017" w:rsidRPr="00FF083F" w:rsidRDefault="00494017" w:rsidP="00494017">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184FC83D" w14:textId="77777777" w:rsidR="00494017" w:rsidRPr="00FF083F" w:rsidRDefault="00494017" w:rsidP="00494017">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47C17D3E" w14:textId="77777777" w:rsidR="00494017" w:rsidRPr="00FF083F" w:rsidRDefault="00494017" w:rsidP="00494017">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64EE7D07" w14:textId="77777777" w:rsidR="00494017" w:rsidRPr="00FF083F" w:rsidRDefault="00494017" w:rsidP="00494017">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2C3F56A7" w14:textId="77777777" w:rsidR="00494017" w:rsidRPr="00FF083F" w:rsidRDefault="00494017" w:rsidP="00494017">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14EC07BB" w14:textId="77777777" w:rsidR="00494017" w:rsidRPr="00FF083F" w:rsidRDefault="00494017" w:rsidP="00494017">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3DF15A37" w14:textId="77777777" w:rsidR="00494017" w:rsidRPr="00FF083F" w:rsidRDefault="00494017" w:rsidP="00494017">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F1EBC2E" w14:textId="77777777" w:rsidR="00494017" w:rsidRPr="00FF083F" w:rsidRDefault="00494017" w:rsidP="00494017">
      <w:pPr>
        <w:pStyle w:val="PL"/>
        <w:shd w:val="clear" w:color="auto" w:fill="E6E6E6"/>
      </w:pPr>
      <w:r w:rsidRPr="00FF083F">
        <w:tab/>
      </w:r>
      <w:r w:rsidRPr="00FF083F">
        <w:tab/>
        <w:t>OPTIONAL,</w:t>
      </w:r>
    </w:p>
    <w:p w14:paraId="09262680" w14:textId="77777777" w:rsidR="00494017" w:rsidRPr="00FF083F" w:rsidRDefault="00494017" w:rsidP="00494017">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179FC4A9" w14:textId="77777777" w:rsidR="00494017" w:rsidRPr="00FF083F" w:rsidRDefault="00494017" w:rsidP="00494017">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674837CC" w14:textId="77777777" w:rsidR="00494017" w:rsidRPr="00FF083F" w:rsidRDefault="00494017" w:rsidP="00494017">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589173FC" w14:textId="77777777" w:rsidR="00494017" w:rsidRPr="00FF083F" w:rsidRDefault="00494017" w:rsidP="00494017">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5F1B7372" w14:textId="77777777" w:rsidR="00494017" w:rsidRPr="00FF083F" w:rsidRDefault="00494017" w:rsidP="00494017">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3B28C1A5" w14:textId="77777777" w:rsidR="00494017" w:rsidRPr="00FF083F" w:rsidRDefault="00494017" w:rsidP="00494017">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259999A1" w14:textId="77777777" w:rsidR="00494017" w:rsidRPr="00FF083F" w:rsidRDefault="00494017" w:rsidP="00494017">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10A7824B" w14:textId="77777777" w:rsidR="00494017" w:rsidRPr="00FF083F" w:rsidRDefault="00494017" w:rsidP="00494017">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053E31B2" w14:textId="77777777" w:rsidR="00494017" w:rsidRPr="00FF083F" w:rsidRDefault="00494017" w:rsidP="00494017">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3E0520DA" w14:textId="77777777" w:rsidR="00494017" w:rsidRPr="00FF083F" w:rsidRDefault="00494017" w:rsidP="00494017">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CA24F5" w14:textId="77777777" w:rsidR="00494017" w:rsidRPr="00FF083F" w:rsidRDefault="00494017" w:rsidP="00494017">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F8BC13" w14:textId="77777777" w:rsidR="00494017" w:rsidRPr="00FF083F" w:rsidRDefault="00494017" w:rsidP="00494017">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5F53DC0C" w14:textId="77777777" w:rsidR="00494017" w:rsidRPr="00FF083F" w:rsidRDefault="00494017" w:rsidP="00494017">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2F2DAC93" w14:textId="77777777" w:rsidR="00494017" w:rsidRPr="00FF083F" w:rsidRDefault="00494017" w:rsidP="00494017">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64252AE" w14:textId="77777777" w:rsidR="00494017" w:rsidRPr="00FF083F" w:rsidRDefault="00494017" w:rsidP="00494017">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396A976E" w14:textId="77777777" w:rsidR="00494017" w:rsidRPr="00FF083F" w:rsidRDefault="00494017" w:rsidP="00494017">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94035F8" w14:textId="77777777" w:rsidR="00494017" w:rsidRPr="00FF083F" w:rsidRDefault="00494017" w:rsidP="00494017">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635139" w14:textId="77777777" w:rsidR="00494017" w:rsidRPr="00FF083F" w:rsidRDefault="00494017" w:rsidP="00494017">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602FC149" w14:textId="77777777" w:rsidR="00494017" w:rsidRPr="00FF083F" w:rsidRDefault="00494017" w:rsidP="00494017">
      <w:pPr>
        <w:pStyle w:val="PL"/>
        <w:shd w:val="clear" w:color="auto" w:fill="E6E6E6"/>
      </w:pPr>
      <w:r w:rsidRPr="00FF083F">
        <w:tab/>
      </w:r>
      <w:r w:rsidRPr="00FF083F">
        <w:tab/>
        <w:t>OPTIONAL,</w:t>
      </w:r>
    </w:p>
    <w:p w14:paraId="2316F599" w14:textId="77777777" w:rsidR="00494017" w:rsidRPr="00FF083F" w:rsidRDefault="00494017" w:rsidP="00494017">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2D8AD86" w14:textId="77777777" w:rsidR="00494017" w:rsidRPr="00FF083F" w:rsidRDefault="00494017" w:rsidP="00494017">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85B756" w14:textId="77777777" w:rsidR="00494017" w:rsidRPr="00FF083F" w:rsidRDefault="00494017" w:rsidP="00494017">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5DD726EC" w14:textId="77777777" w:rsidR="00494017" w:rsidRPr="00FF083F" w:rsidRDefault="00494017" w:rsidP="00494017">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1FD0CEB" w14:textId="77777777" w:rsidR="00494017" w:rsidRPr="00FF083F" w:rsidRDefault="00494017" w:rsidP="00494017">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03E55D67" w14:textId="77777777" w:rsidR="00494017" w:rsidRPr="00FF083F" w:rsidRDefault="00494017" w:rsidP="00494017">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3CFD94" w14:textId="77777777" w:rsidR="00494017" w:rsidRPr="00FF083F" w:rsidRDefault="00494017" w:rsidP="00494017">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6BD8E357"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A9672DE" w14:textId="77777777" w:rsidR="00494017" w:rsidRPr="00FF083F" w:rsidRDefault="00494017" w:rsidP="00494017">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78C1AEFF" w14:textId="77777777" w:rsidR="00494017" w:rsidRPr="00FF083F" w:rsidRDefault="00494017" w:rsidP="00494017">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6372AF" w14:textId="77777777" w:rsidR="00494017" w:rsidRPr="00FF083F" w:rsidRDefault="00494017" w:rsidP="00494017">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37337BC4" w14:textId="77777777" w:rsidR="00494017" w:rsidRPr="00FF083F" w:rsidRDefault="00494017" w:rsidP="00494017">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4D1FE006" w14:textId="77777777" w:rsidR="00494017" w:rsidRPr="00FF083F" w:rsidRDefault="00494017" w:rsidP="00494017">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5AE22D81" w14:textId="77777777" w:rsidR="00494017" w:rsidRPr="00FF083F" w:rsidRDefault="00494017" w:rsidP="00494017">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1F89A36" w14:textId="77777777" w:rsidR="00494017" w:rsidRPr="00FF083F" w:rsidRDefault="00494017" w:rsidP="00494017">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2940D61F" w14:textId="77777777" w:rsidR="00494017" w:rsidRPr="00FF083F" w:rsidRDefault="00494017" w:rsidP="00494017">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37632832" w14:textId="77777777" w:rsidR="00494017" w:rsidRPr="00FF083F" w:rsidRDefault="00494017" w:rsidP="00494017">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7209E432" w14:textId="77777777" w:rsidR="00494017" w:rsidRPr="00FF083F" w:rsidRDefault="00494017" w:rsidP="00494017">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008450CC" w14:textId="77777777" w:rsidR="00494017" w:rsidRPr="00FF083F" w:rsidRDefault="00494017" w:rsidP="00494017">
      <w:pPr>
        <w:pStyle w:val="PL"/>
        <w:shd w:val="clear" w:color="auto" w:fill="E6E6E6"/>
      </w:pPr>
      <w:r w:rsidRPr="00FF083F">
        <w:tab/>
        <w:t>}</w:t>
      </w:r>
      <w:r w:rsidRPr="00FF083F">
        <w:tab/>
        <w:t>OPTIONAL,</w:t>
      </w:r>
    </w:p>
    <w:p w14:paraId="6F1C54AF" w14:textId="77777777" w:rsidR="00494017" w:rsidRPr="00FF083F" w:rsidRDefault="00494017" w:rsidP="00494017">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2CE9AEB8" w14:textId="77777777" w:rsidR="00494017" w:rsidRPr="00FF083F" w:rsidRDefault="00494017" w:rsidP="00494017">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1BE09280" w14:textId="77777777" w:rsidR="00494017" w:rsidRPr="00FF083F" w:rsidRDefault="00494017" w:rsidP="00494017">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61012F" w14:textId="77777777" w:rsidR="00494017" w:rsidRPr="00FF083F" w:rsidRDefault="00494017" w:rsidP="00494017">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517722E4" w14:textId="77777777" w:rsidR="00494017" w:rsidRPr="00FF083F" w:rsidRDefault="00494017" w:rsidP="00494017">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62827538" w14:textId="77777777" w:rsidR="00494017" w:rsidRPr="00FF083F" w:rsidRDefault="00494017" w:rsidP="00494017">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41D7D0DE" w14:textId="77777777" w:rsidR="00494017" w:rsidRPr="00FF083F" w:rsidRDefault="00494017" w:rsidP="00494017">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F74A13A" w14:textId="77777777" w:rsidR="00494017" w:rsidRPr="00FF083F" w:rsidRDefault="00494017" w:rsidP="00494017">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0859F9FA" w14:textId="77777777" w:rsidR="00494017" w:rsidRPr="00FF083F" w:rsidRDefault="00494017" w:rsidP="00494017">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7ED79F5E" w14:textId="77777777" w:rsidR="00494017" w:rsidRPr="00FF083F" w:rsidRDefault="00494017" w:rsidP="00494017">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3109D827" w14:textId="77777777" w:rsidR="00494017" w:rsidRPr="00FF083F" w:rsidRDefault="00494017" w:rsidP="00494017">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61B62582" w14:textId="77777777" w:rsidR="00494017" w:rsidRPr="00FF083F" w:rsidRDefault="00494017" w:rsidP="00494017">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23C9E829" w14:textId="77777777" w:rsidR="00494017" w:rsidRPr="00FF083F" w:rsidRDefault="00494017" w:rsidP="00494017">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13DC3102" w14:textId="77777777" w:rsidR="00494017" w:rsidRPr="00FF083F" w:rsidRDefault="00494017" w:rsidP="00494017">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0150D17A" w14:textId="77777777" w:rsidR="00494017" w:rsidRPr="00FF083F" w:rsidRDefault="00494017" w:rsidP="00494017">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1480EE32" w14:textId="77777777" w:rsidR="00494017" w:rsidRPr="00FF083F" w:rsidRDefault="00494017" w:rsidP="00494017">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313EA279" w14:textId="77777777" w:rsidR="00494017" w:rsidRPr="00FF083F" w:rsidRDefault="00494017" w:rsidP="00494017">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4AEBC4AD" w14:textId="77777777" w:rsidR="00494017" w:rsidRPr="00FF083F" w:rsidRDefault="00494017" w:rsidP="00494017">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51E4F255" w14:textId="77777777" w:rsidR="00494017" w:rsidRPr="00FF083F" w:rsidRDefault="00494017" w:rsidP="00494017">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573181FE" w14:textId="77777777" w:rsidR="00494017" w:rsidRPr="00FF083F" w:rsidRDefault="00494017" w:rsidP="00494017">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2154C252" w14:textId="77777777" w:rsidR="00494017" w:rsidRPr="00FF083F" w:rsidRDefault="00494017" w:rsidP="00494017">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4BAF7D7C" w14:textId="77777777" w:rsidR="00494017" w:rsidRPr="00FF083F" w:rsidRDefault="00494017" w:rsidP="00494017">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266DD2A5" w14:textId="77777777" w:rsidR="00494017" w:rsidRPr="00FF083F" w:rsidRDefault="00494017" w:rsidP="00494017">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5E36BA30" w14:textId="77777777" w:rsidR="00494017" w:rsidRPr="00FF083F" w:rsidRDefault="00494017" w:rsidP="00494017">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491B0C1" w14:textId="77777777" w:rsidR="00494017" w:rsidRPr="00FF083F" w:rsidRDefault="00494017" w:rsidP="00494017">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1436DCD8" w14:textId="77777777" w:rsidR="00494017" w:rsidRPr="00FF083F" w:rsidRDefault="00494017" w:rsidP="00494017">
      <w:pPr>
        <w:pStyle w:val="PL"/>
        <w:shd w:val="clear" w:color="auto" w:fill="E6E6E6"/>
      </w:pPr>
      <w:r w:rsidRPr="00FF083F">
        <w:tab/>
        <w:t>}</w:t>
      </w:r>
      <w:r w:rsidRPr="00FF083F">
        <w:tab/>
        <w:t>OPTIONAL,</w:t>
      </w:r>
    </w:p>
    <w:p w14:paraId="17C30058" w14:textId="77777777" w:rsidR="00494017" w:rsidRPr="00FF083F" w:rsidRDefault="00494017" w:rsidP="00494017">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F0FA73" w14:textId="77777777" w:rsidR="00494017" w:rsidRPr="00FF083F" w:rsidRDefault="00494017" w:rsidP="00494017">
      <w:pPr>
        <w:pStyle w:val="PL"/>
        <w:shd w:val="clear" w:color="auto" w:fill="E6E6E6"/>
      </w:pPr>
      <w:r w:rsidRPr="00FF083F">
        <w:t>}</w:t>
      </w:r>
    </w:p>
    <w:p w14:paraId="6DC4D661" w14:textId="77777777" w:rsidR="00494017" w:rsidRPr="00FF083F" w:rsidRDefault="00494017" w:rsidP="00494017">
      <w:pPr>
        <w:pStyle w:val="PL"/>
        <w:shd w:val="clear" w:color="auto" w:fill="E6E6E6"/>
      </w:pPr>
    </w:p>
    <w:p w14:paraId="336147D1" w14:textId="77777777" w:rsidR="00494017" w:rsidRPr="00FF083F" w:rsidRDefault="00494017" w:rsidP="00494017">
      <w:pPr>
        <w:pStyle w:val="PL"/>
        <w:shd w:val="clear" w:color="auto" w:fill="E6E6E6"/>
      </w:pPr>
      <w:r w:rsidRPr="00FF083F">
        <w:t>PhyLayerParameters-v1540 ::=</w:t>
      </w:r>
      <w:r w:rsidRPr="00FF083F">
        <w:tab/>
      </w:r>
      <w:r w:rsidRPr="00FF083F">
        <w:tab/>
      </w:r>
      <w:r w:rsidRPr="00FF083F">
        <w:tab/>
        <w:t>SEQUENCE {</w:t>
      </w:r>
    </w:p>
    <w:p w14:paraId="360CEB14" w14:textId="77777777" w:rsidR="00494017" w:rsidRPr="00FF083F" w:rsidRDefault="00494017" w:rsidP="00494017">
      <w:pPr>
        <w:pStyle w:val="PL"/>
        <w:shd w:val="clear" w:color="auto" w:fill="E6E6E6"/>
      </w:pPr>
      <w:r w:rsidRPr="00FF083F">
        <w:lastRenderedPageBreak/>
        <w:tab/>
        <w:t>stti-SPT-Capabilities-v1540</w:t>
      </w:r>
      <w:r w:rsidRPr="00FF083F">
        <w:tab/>
      </w:r>
      <w:r w:rsidRPr="00FF083F">
        <w:tab/>
      </w:r>
      <w:r w:rsidRPr="00FF083F">
        <w:tab/>
        <w:t>SEQUENCE {</w:t>
      </w:r>
    </w:p>
    <w:p w14:paraId="28A3230D" w14:textId="77777777" w:rsidR="00494017" w:rsidRPr="00FF083F" w:rsidRDefault="00494017" w:rsidP="00494017">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158479D3"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6424DCD" w14:textId="77777777" w:rsidR="00494017" w:rsidRPr="00FF083F" w:rsidRDefault="00494017" w:rsidP="00494017">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08AF6327" w14:textId="77777777" w:rsidR="00494017" w:rsidRPr="00FF083F" w:rsidRDefault="00494017" w:rsidP="00494017">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B7B930D" w14:textId="77777777" w:rsidR="00494017" w:rsidRPr="00FF083F" w:rsidRDefault="00494017" w:rsidP="00494017">
      <w:pPr>
        <w:pStyle w:val="PL"/>
        <w:shd w:val="clear" w:color="auto" w:fill="E6E6E6"/>
      </w:pPr>
      <w:r w:rsidRPr="00FF083F">
        <w:t>}</w:t>
      </w:r>
    </w:p>
    <w:p w14:paraId="5EC5494A" w14:textId="77777777" w:rsidR="00494017" w:rsidRPr="00FF083F" w:rsidRDefault="00494017" w:rsidP="00494017">
      <w:pPr>
        <w:pStyle w:val="PL"/>
        <w:shd w:val="clear" w:color="auto" w:fill="E6E6E6"/>
      </w:pPr>
    </w:p>
    <w:p w14:paraId="5199877B" w14:textId="77777777" w:rsidR="00494017" w:rsidRPr="00FF083F" w:rsidRDefault="00494017" w:rsidP="00494017">
      <w:pPr>
        <w:pStyle w:val="PL"/>
        <w:shd w:val="clear" w:color="auto" w:fill="E6E6E6"/>
      </w:pPr>
      <w:r w:rsidRPr="00FF083F">
        <w:t>PhyLayerParameters-v1550 ::=</w:t>
      </w:r>
      <w:r w:rsidRPr="00FF083F">
        <w:tab/>
      </w:r>
      <w:r w:rsidRPr="00FF083F">
        <w:tab/>
      </w:r>
      <w:r w:rsidRPr="00FF083F">
        <w:tab/>
        <w:t>SEQUENCE {</w:t>
      </w:r>
    </w:p>
    <w:p w14:paraId="09EF4D3B" w14:textId="77777777" w:rsidR="00494017" w:rsidRPr="00FF083F" w:rsidRDefault="00494017" w:rsidP="00494017">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3C729837" w14:textId="77777777" w:rsidR="00494017" w:rsidRPr="00FF083F" w:rsidRDefault="00494017" w:rsidP="00494017">
      <w:pPr>
        <w:pStyle w:val="PL"/>
        <w:shd w:val="clear" w:color="auto" w:fill="E6E6E6"/>
      </w:pPr>
      <w:r w:rsidRPr="00FF083F">
        <w:t>}</w:t>
      </w:r>
    </w:p>
    <w:p w14:paraId="13465046" w14:textId="77777777" w:rsidR="00494017" w:rsidRPr="00FF083F" w:rsidRDefault="00494017" w:rsidP="00494017">
      <w:pPr>
        <w:pStyle w:val="PL"/>
        <w:shd w:val="clear" w:color="auto" w:fill="E6E6E6"/>
        <w:rPr>
          <w:lang w:eastAsia="zh-CN"/>
        </w:rPr>
      </w:pPr>
      <w:bookmarkStart w:id="18" w:name="_Hlk515446008"/>
    </w:p>
    <w:p w14:paraId="0B823C30" w14:textId="77777777" w:rsidR="00494017" w:rsidRPr="00FF083F" w:rsidRDefault="00494017" w:rsidP="00494017">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1E4BBE1A" w14:textId="77777777" w:rsidR="00494017" w:rsidRPr="00FF083F" w:rsidRDefault="00494017" w:rsidP="00494017">
      <w:pPr>
        <w:pStyle w:val="PL"/>
        <w:shd w:val="clear" w:color="auto" w:fill="E6E6E6"/>
        <w:rPr>
          <w:lang w:eastAsia="zh-CN"/>
        </w:rPr>
      </w:pPr>
      <w:r w:rsidRPr="00FF083F">
        <w:rPr>
          <w:lang w:eastAsia="zh-CN"/>
        </w:rPr>
        <w:tab/>
        <w:t>ce-Capabilities-v1610</w:t>
      </w:r>
      <w:r w:rsidRPr="00FF083F">
        <w:rPr>
          <w:lang w:eastAsia="zh-CN"/>
        </w:rPr>
        <w:tab/>
        <w:t>SEQUENCE {</w:t>
      </w:r>
    </w:p>
    <w:p w14:paraId="5AC8BBEB"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1DE035B"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D33A3DC"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121F4AE"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EB4952B"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CB8A49"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B84C925"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02553E0"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0FA47F"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A267A2B"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129C240"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A0DEA0B"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D864D7"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62A15276"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61E56835" w14:textId="77777777" w:rsidR="00494017" w:rsidRPr="00FF083F" w:rsidRDefault="00494017" w:rsidP="00494017">
      <w:pPr>
        <w:pStyle w:val="PL"/>
        <w:shd w:val="clear" w:color="auto" w:fill="E6E6E6"/>
        <w:rPr>
          <w:lang w:eastAsia="zh-CN"/>
        </w:rPr>
      </w:pPr>
      <w:r w:rsidRPr="00FF083F">
        <w:rPr>
          <w:lang w:eastAsia="zh-CN"/>
        </w:rPr>
        <w:tab/>
        <w:t>}</w:t>
      </w:r>
      <w:r w:rsidRPr="00FF083F">
        <w:rPr>
          <w:lang w:eastAsia="zh-CN"/>
        </w:rPr>
        <w:tab/>
        <w:t>OPTIONAL,</w:t>
      </w:r>
    </w:p>
    <w:p w14:paraId="38DBB64F" w14:textId="77777777" w:rsidR="00494017" w:rsidRPr="00FF083F" w:rsidRDefault="00494017" w:rsidP="00494017">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EDD49B" w14:textId="77777777" w:rsidR="00494017" w:rsidRPr="00FF083F" w:rsidRDefault="00494017" w:rsidP="00494017">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022B54" w14:textId="77777777" w:rsidR="00494017" w:rsidRPr="00FF083F" w:rsidRDefault="00494017" w:rsidP="00494017">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8451A5E" w14:textId="77777777" w:rsidR="00494017" w:rsidRPr="00FF083F" w:rsidRDefault="00494017" w:rsidP="00494017">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3E1174B8"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B79840"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2458AE30"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91F203B" w14:textId="77777777" w:rsidR="00494017" w:rsidRPr="00FF083F" w:rsidRDefault="00494017" w:rsidP="00494017">
      <w:pPr>
        <w:pStyle w:val="PL"/>
        <w:shd w:val="clear" w:color="auto" w:fill="E6E6E6"/>
        <w:rPr>
          <w:lang w:eastAsia="zh-CN"/>
        </w:rPr>
      </w:pPr>
      <w:r w:rsidRPr="00FF083F">
        <w:rPr>
          <w:lang w:eastAsia="zh-CN"/>
        </w:rPr>
        <w:tab/>
        <w:t>} OPTIONAL,</w:t>
      </w:r>
    </w:p>
    <w:p w14:paraId="3A246B80" w14:textId="77777777" w:rsidR="00494017" w:rsidRPr="00FF083F" w:rsidRDefault="00494017" w:rsidP="00494017">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3CCEEA" w14:textId="77777777" w:rsidR="00494017" w:rsidRPr="00FF083F" w:rsidRDefault="00494017" w:rsidP="00494017">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DAB071" w14:textId="77777777" w:rsidR="00494017" w:rsidRPr="00FF083F" w:rsidRDefault="00494017" w:rsidP="00494017">
      <w:pPr>
        <w:pStyle w:val="PL"/>
        <w:shd w:val="clear" w:color="auto" w:fill="E6E6E6"/>
        <w:rPr>
          <w:lang w:eastAsia="zh-CN"/>
        </w:rPr>
      </w:pPr>
      <w:r w:rsidRPr="00FF083F">
        <w:rPr>
          <w:lang w:eastAsia="zh-CN"/>
        </w:rPr>
        <w:t>}</w:t>
      </w:r>
    </w:p>
    <w:bookmarkEnd w:id="18"/>
    <w:p w14:paraId="0DAF92D4" w14:textId="77777777" w:rsidR="00494017" w:rsidRPr="00FF083F" w:rsidRDefault="00494017" w:rsidP="00494017">
      <w:pPr>
        <w:pStyle w:val="PL"/>
        <w:shd w:val="clear" w:color="auto" w:fill="E6E6E6"/>
      </w:pPr>
    </w:p>
    <w:p w14:paraId="23A09633" w14:textId="77777777" w:rsidR="00494017" w:rsidRPr="00FF083F" w:rsidRDefault="00494017" w:rsidP="00494017">
      <w:pPr>
        <w:pStyle w:val="PL"/>
        <w:shd w:val="clear" w:color="auto" w:fill="E6E6E6"/>
      </w:pPr>
      <w:r w:rsidRPr="00FF083F">
        <w:t>MIMO-UE-Parameters-r13 ::=</w:t>
      </w:r>
      <w:r w:rsidRPr="00FF083F">
        <w:tab/>
      </w:r>
      <w:r w:rsidRPr="00FF083F">
        <w:tab/>
      </w:r>
      <w:r w:rsidRPr="00FF083F">
        <w:tab/>
      </w:r>
      <w:r w:rsidRPr="00FF083F">
        <w:tab/>
        <w:t>SEQUENCE {</w:t>
      </w:r>
    </w:p>
    <w:p w14:paraId="62AEEB6E" w14:textId="77777777" w:rsidR="00494017" w:rsidRPr="00FF083F" w:rsidRDefault="00494017" w:rsidP="00494017">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B8AD10C" w14:textId="77777777" w:rsidR="00494017" w:rsidRPr="00FF083F" w:rsidRDefault="00494017" w:rsidP="00494017">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47829D63" w14:textId="77777777" w:rsidR="00494017" w:rsidRPr="00FF083F" w:rsidRDefault="00494017" w:rsidP="00494017">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DCCBAF" w14:textId="77777777" w:rsidR="00494017" w:rsidRPr="00FF083F" w:rsidRDefault="00494017" w:rsidP="00494017">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97EE7EB" w14:textId="77777777" w:rsidR="00494017" w:rsidRPr="00FF083F" w:rsidRDefault="00494017" w:rsidP="00494017">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2493F937" w14:textId="77777777" w:rsidR="00494017" w:rsidRPr="00FF083F" w:rsidRDefault="00494017" w:rsidP="00494017">
      <w:pPr>
        <w:pStyle w:val="PL"/>
        <w:shd w:val="clear" w:color="auto" w:fill="E6E6E6"/>
      </w:pPr>
      <w:r w:rsidRPr="00FF083F">
        <w:t>}</w:t>
      </w:r>
    </w:p>
    <w:p w14:paraId="5BCC7A76" w14:textId="77777777" w:rsidR="00494017" w:rsidRPr="00FF083F" w:rsidRDefault="00494017" w:rsidP="00494017">
      <w:pPr>
        <w:pStyle w:val="PL"/>
        <w:shd w:val="clear" w:color="auto" w:fill="E6E6E6"/>
      </w:pPr>
    </w:p>
    <w:p w14:paraId="4E82E5A5" w14:textId="77777777" w:rsidR="00494017" w:rsidRPr="00FF083F" w:rsidRDefault="00494017" w:rsidP="00494017">
      <w:pPr>
        <w:pStyle w:val="PL"/>
        <w:shd w:val="clear" w:color="auto" w:fill="E6E6E6"/>
      </w:pPr>
      <w:r w:rsidRPr="00FF083F">
        <w:t>MIMO-UE-Parameters-v13e0 ::=</w:t>
      </w:r>
      <w:r w:rsidRPr="00FF083F">
        <w:tab/>
      </w:r>
      <w:r w:rsidRPr="00FF083F">
        <w:tab/>
      </w:r>
      <w:r w:rsidRPr="00FF083F">
        <w:tab/>
        <w:t>SEQUENCE {</w:t>
      </w:r>
    </w:p>
    <w:p w14:paraId="0EB0D08C" w14:textId="77777777" w:rsidR="00494017" w:rsidRPr="00FF083F" w:rsidRDefault="00494017" w:rsidP="00494017">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303D4A06" w14:textId="77777777" w:rsidR="00494017" w:rsidRPr="00FF083F" w:rsidRDefault="00494017" w:rsidP="00494017">
      <w:pPr>
        <w:pStyle w:val="PL"/>
        <w:shd w:val="clear" w:color="auto" w:fill="E6E6E6"/>
      </w:pPr>
      <w:r w:rsidRPr="00FF083F">
        <w:t>}</w:t>
      </w:r>
    </w:p>
    <w:p w14:paraId="3A4DA6BD" w14:textId="77777777" w:rsidR="00494017" w:rsidRPr="00FF083F" w:rsidRDefault="00494017" w:rsidP="00494017">
      <w:pPr>
        <w:pStyle w:val="PL"/>
        <w:shd w:val="clear" w:color="auto" w:fill="E6E6E6"/>
      </w:pPr>
    </w:p>
    <w:p w14:paraId="50028357" w14:textId="77777777" w:rsidR="00494017" w:rsidRPr="00FF083F" w:rsidRDefault="00494017" w:rsidP="00494017">
      <w:pPr>
        <w:pStyle w:val="PL"/>
        <w:shd w:val="clear" w:color="auto" w:fill="E6E6E6"/>
      </w:pPr>
      <w:r w:rsidRPr="00FF083F">
        <w:t>MIMO-UE-Parameters-v1430 ::=</w:t>
      </w:r>
      <w:r w:rsidRPr="00FF083F">
        <w:tab/>
      </w:r>
      <w:r w:rsidRPr="00FF083F">
        <w:tab/>
      </w:r>
      <w:r w:rsidRPr="00FF083F">
        <w:tab/>
        <w:t>SEQUENCE {</w:t>
      </w:r>
    </w:p>
    <w:p w14:paraId="0B7582EA" w14:textId="77777777" w:rsidR="00494017" w:rsidRPr="00FF083F" w:rsidRDefault="00494017" w:rsidP="00494017">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362C0A79" w14:textId="77777777" w:rsidR="00494017" w:rsidRPr="00FF083F" w:rsidRDefault="00494017" w:rsidP="00494017">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529A9807" w14:textId="77777777" w:rsidR="00494017" w:rsidRPr="00FF083F" w:rsidRDefault="00494017" w:rsidP="00494017">
      <w:pPr>
        <w:pStyle w:val="PL"/>
        <w:shd w:val="clear" w:color="auto" w:fill="E6E6E6"/>
      </w:pPr>
      <w:r w:rsidRPr="00FF083F">
        <w:t>}</w:t>
      </w:r>
    </w:p>
    <w:p w14:paraId="0FC716BE" w14:textId="77777777" w:rsidR="00494017" w:rsidRPr="00FF083F" w:rsidRDefault="00494017" w:rsidP="00494017">
      <w:pPr>
        <w:pStyle w:val="PL"/>
        <w:shd w:val="clear" w:color="auto" w:fill="E6E6E6"/>
      </w:pPr>
    </w:p>
    <w:p w14:paraId="63C03476" w14:textId="77777777" w:rsidR="00494017" w:rsidRPr="00FF083F" w:rsidRDefault="00494017" w:rsidP="00494017">
      <w:pPr>
        <w:pStyle w:val="PL"/>
        <w:shd w:val="clear" w:color="auto" w:fill="E6E6E6"/>
      </w:pPr>
      <w:r w:rsidRPr="00FF083F">
        <w:t>MIMO-UE-Parameters-v1470 ::=</w:t>
      </w:r>
      <w:r w:rsidRPr="00FF083F">
        <w:tab/>
      </w:r>
      <w:r w:rsidRPr="00FF083F">
        <w:tab/>
      </w:r>
      <w:r w:rsidRPr="00FF083F">
        <w:tab/>
        <w:t>SEQUENCE {</w:t>
      </w:r>
    </w:p>
    <w:p w14:paraId="5FA990F8" w14:textId="77777777" w:rsidR="00494017" w:rsidRPr="00FF083F" w:rsidRDefault="00494017" w:rsidP="00494017">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072B6ED6" w14:textId="77777777" w:rsidR="00494017" w:rsidRPr="00FF083F" w:rsidRDefault="00494017" w:rsidP="00494017">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2847BB12" w14:textId="77777777" w:rsidR="00494017" w:rsidRPr="00FF083F" w:rsidRDefault="00494017" w:rsidP="00494017">
      <w:pPr>
        <w:pStyle w:val="PL"/>
        <w:shd w:val="clear" w:color="auto" w:fill="E6E6E6"/>
      </w:pPr>
      <w:r w:rsidRPr="00FF083F">
        <w:t>}</w:t>
      </w:r>
    </w:p>
    <w:p w14:paraId="62E06546" w14:textId="77777777" w:rsidR="00494017" w:rsidRPr="00FF083F" w:rsidRDefault="00494017" w:rsidP="00494017">
      <w:pPr>
        <w:pStyle w:val="PL"/>
        <w:shd w:val="clear" w:color="auto" w:fill="E6E6E6"/>
      </w:pPr>
    </w:p>
    <w:p w14:paraId="559A100F" w14:textId="77777777" w:rsidR="00494017" w:rsidRPr="00FF083F" w:rsidRDefault="00494017" w:rsidP="00494017">
      <w:pPr>
        <w:pStyle w:val="PL"/>
        <w:shd w:val="clear" w:color="auto" w:fill="E6E6E6"/>
      </w:pPr>
      <w:r w:rsidRPr="00FF083F">
        <w:t>MIMO-UE-ParametersPerTM-r13 ::=</w:t>
      </w:r>
      <w:r w:rsidRPr="00FF083F">
        <w:tab/>
      </w:r>
      <w:r w:rsidRPr="00FF083F">
        <w:tab/>
      </w:r>
      <w:r w:rsidRPr="00FF083F">
        <w:tab/>
        <w:t>SEQUENCE {</w:t>
      </w:r>
    </w:p>
    <w:p w14:paraId="1267034B" w14:textId="77777777" w:rsidR="00494017" w:rsidRPr="00FF083F" w:rsidRDefault="00494017" w:rsidP="00494017">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14F600AE" w14:textId="77777777" w:rsidR="00494017" w:rsidRPr="00FF083F" w:rsidRDefault="00494017" w:rsidP="00494017">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3C84E209" w14:textId="77777777" w:rsidR="00494017" w:rsidRPr="00FF083F" w:rsidRDefault="00494017" w:rsidP="00494017">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E05068" w14:textId="77777777" w:rsidR="00494017" w:rsidRPr="00FF083F" w:rsidRDefault="00494017" w:rsidP="00494017">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8797727" w14:textId="77777777" w:rsidR="00494017" w:rsidRPr="00FF083F" w:rsidRDefault="00494017" w:rsidP="00494017">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6DCF70B" w14:textId="77777777" w:rsidR="00494017" w:rsidRPr="00FF083F" w:rsidRDefault="00494017" w:rsidP="00494017">
      <w:pPr>
        <w:pStyle w:val="PL"/>
        <w:shd w:val="clear" w:color="auto" w:fill="E6E6E6"/>
      </w:pPr>
      <w:r w:rsidRPr="00FF083F">
        <w:t>}</w:t>
      </w:r>
    </w:p>
    <w:p w14:paraId="15FE6612" w14:textId="77777777" w:rsidR="00494017" w:rsidRPr="00FF083F" w:rsidRDefault="00494017" w:rsidP="00494017">
      <w:pPr>
        <w:pStyle w:val="PL"/>
        <w:shd w:val="clear" w:color="auto" w:fill="E6E6E6"/>
      </w:pPr>
    </w:p>
    <w:p w14:paraId="5B9E8ACB" w14:textId="77777777" w:rsidR="00494017" w:rsidRPr="00FF083F" w:rsidRDefault="00494017" w:rsidP="00494017">
      <w:pPr>
        <w:pStyle w:val="PL"/>
        <w:shd w:val="clear" w:color="auto" w:fill="E6E6E6"/>
      </w:pPr>
      <w:r w:rsidRPr="00FF083F">
        <w:t>MIMO-UE-ParametersPerTM-v1430 ::=</w:t>
      </w:r>
      <w:r w:rsidRPr="00FF083F">
        <w:tab/>
      </w:r>
      <w:r w:rsidRPr="00FF083F">
        <w:tab/>
        <w:t>SEQUENCE {</w:t>
      </w:r>
    </w:p>
    <w:p w14:paraId="6C3F67CF" w14:textId="77777777" w:rsidR="00494017" w:rsidRPr="00FF083F" w:rsidRDefault="00494017" w:rsidP="00494017">
      <w:pPr>
        <w:pStyle w:val="PL"/>
        <w:shd w:val="clear" w:color="auto" w:fill="E6E6E6"/>
      </w:pPr>
      <w:r w:rsidRPr="00FF083F">
        <w:tab/>
        <w:t>nzp-CSI-RS-AperiodicInfo-r14</w:t>
      </w:r>
      <w:r w:rsidRPr="00FF083F">
        <w:tab/>
      </w:r>
      <w:r w:rsidRPr="00FF083F">
        <w:tab/>
      </w:r>
      <w:r w:rsidRPr="00FF083F">
        <w:tab/>
        <w:t>SEQUENCE {</w:t>
      </w:r>
    </w:p>
    <w:p w14:paraId="577E56C6" w14:textId="77777777" w:rsidR="00494017" w:rsidRPr="00FF083F" w:rsidRDefault="00494017" w:rsidP="00494017">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24D3DD65" w14:textId="77777777" w:rsidR="00494017" w:rsidRPr="00FF083F" w:rsidRDefault="00494017" w:rsidP="00494017">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6EE14202"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AE2A28" w14:textId="77777777" w:rsidR="00494017" w:rsidRPr="00FF083F" w:rsidRDefault="00494017" w:rsidP="00494017">
      <w:pPr>
        <w:pStyle w:val="PL"/>
        <w:shd w:val="clear" w:color="auto" w:fill="E6E6E6"/>
      </w:pPr>
      <w:r w:rsidRPr="00FF083F">
        <w:tab/>
        <w:t>nzp-CSI-RS-PeriodicInfo-r14</w:t>
      </w:r>
      <w:r w:rsidRPr="00FF083F">
        <w:tab/>
      </w:r>
      <w:r w:rsidRPr="00FF083F">
        <w:tab/>
      </w:r>
      <w:r w:rsidRPr="00FF083F">
        <w:tab/>
      </w:r>
      <w:r w:rsidRPr="00FF083F">
        <w:tab/>
        <w:t>SEQUENCE {</w:t>
      </w:r>
    </w:p>
    <w:p w14:paraId="7E941BDE" w14:textId="77777777" w:rsidR="00494017" w:rsidRPr="00FF083F" w:rsidRDefault="00494017" w:rsidP="00494017">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12FDFD9A"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4F6AA6E" w14:textId="77777777" w:rsidR="00494017" w:rsidRPr="00FF083F" w:rsidRDefault="00494017" w:rsidP="00494017">
      <w:pPr>
        <w:pStyle w:val="PL"/>
        <w:shd w:val="clear" w:color="auto" w:fill="E6E6E6"/>
      </w:pPr>
      <w:r w:rsidRPr="00FF083F">
        <w:lastRenderedPageBreak/>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5F4FB40" w14:textId="77777777" w:rsidR="00494017" w:rsidRPr="00FF083F" w:rsidRDefault="00494017" w:rsidP="00494017">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257B66B" w14:textId="77777777" w:rsidR="00494017" w:rsidRPr="00FF083F" w:rsidRDefault="00494017" w:rsidP="00494017">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9FDFD91" w14:textId="77777777" w:rsidR="00494017" w:rsidRPr="00FF083F" w:rsidRDefault="00494017" w:rsidP="00494017">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F55D38" w14:textId="77777777" w:rsidR="00494017" w:rsidRPr="00FF083F" w:rsidRDefault="00494017" w:rsidP="00494017">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3061A5E" w14:textId="77777777" w:rsidR="00494017" w:rsidRPr="00FF083F" w:rsidRDefault="00494017" w:rsidP="00494017">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C2E46B8" w14:textId="77777777" w:rsidR="00494017" w:rsidRPr="00FF083F" w:rsidRDefault="00494017" w:rsidP="00494017">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65BA7A8" w14:textId="77777777" w:rsidR="00494017" w:rsidRPr="00FF083F" w:rsidRDefault="00494017" w:rsidP="00494017">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53BB551" w14:textId="77777777" w:rsidR="00494017" w:rsidRPr="00FF083F" w:rsidRDefault="00494017" w:rsidP="00494017">
      <w:pPr>
        <w:pStyle w:val="PL"/>
        <w:shd w:val="clear" w:color="auto" w:fill="E6E6E6"/>
      </w:pPr>
      <w:r w:rsidRPr="00FF083F">
        <w:t>}</w:t>
      </w:r>
    </w:p>
    <w:p w14:paraId="3EA7C3BC" w14:textId="77777777" w:rsidR="00494017" w:rsidRPr="00FF083F" w:rsidRDefault="00494017" w:rsidP="00494017">
      <w:pPr>
        <w:pStyle w:val="PL"/>
        <w:shd w:val="clear" w:color="auto" w:fill="E6E6E6"/>
      </w:pPr>
    </w:p>
    <w:p w14:paraId="450CDEEF" w14:textId="77777777" w:rsidR="00494017" w:rsidRPr="00FF083F" w:rsidRDefault="00494017" w:rsidP="00494017">
      <w:pPr>
        <w:pStyle w:val="PL"/>
        <w:shd w:val="clear" w:color="auto" w:fill="E6E6E6"/>
      </w:pPr>
      <w:r w:rsidRPr="00FF083F">
        <w:t>MIMO-UE-ParametersPerTM-v1470 ::=</w:t>
      </w:r>
      <w:r w:rsidRPr="00FF083F">
        <w:tab/>
      </w:r>
      <w:r w:rsidRPr="00FF083F">
        <w:tab/>
        <w:t>SEQUENCE {</w:t>
      </w:r>
    </w:p>
    <w:p w14:paraId="19D15649" w14:textId="77777777" w:rsidR="00494017" w:rsidRPr="00FF083F" w:rsidRDefault="00494017" w:rsidP="00494017">
      <w:pPr>
        <w:pStyle w:val="PL"/>
        <w:shd w:val="clear" w:color="auto" w:fill="E6E6E6"/>
      </w:pPr>
      <w:r w:rsidRPr="00FF083F">
        <w:tab/>
        <w:t>csi-ReportingAdvancedMaxPorts-r14</w:t>
      </w:r>
      <w:r w:rsidRPr="00FF083F">
        <w:tab/>
      </w:r>
      <w:r w:rsidRPr="00FF083F">
        <w:tab/>
        <w:t>ENUMERATED {n8, n12, n16, n20, n24, n28}</w:t>
      </w:r>
      <w:r w:rsidRPr="00FF083F">
        <w:tab/>
        <w:t>OPTIONAL</w:t>
      </w:r>
    </w:p>
    <w:p w14:paraId="0EE7F1BC" w14:textId="77777777" w:rsidR="00494017" w:rsidRPr="00FF083F" w:rsidRDefault="00494017" w:rsidP="00494017">
      <w:pPr>
        <w:pStyle w:val="PL"/>
        <w:shd w:val="clear" w:color="auto" w:fill="E6E6E6"/>
      </w:pPr>
      <w:r w:rsidRPr="00FF083F">
        <w:t>}</w:t>
      </w:r>
    </w:p>
    <w:p w14:paraId="73316A26" w14:textId="77777777" w:rsidR="00494017" w:rsidRPr="00FF083F" w:rsidRDefault="00494017" w:rsidP="00494017">
      <w:pPr>
        <w:pStyle w:val="PL"/>
        <w:shd w:val="clear" w:color="auto" w:fill="E6E6E6"/>
      </w:pPr>
    </w:p>
    <w:p w14:paraId="49C21E21" w14:textId="77777777" w:rsidR="00494017" w:rsidRPr="00FF083F" w:rsidRDefault="00494017" w:rsidP="00494017">
      <w:pPr>
        <w:pStyle w:val="PL"/>
        <w:shd w:val="clear" w:color="auto" w:fill="E6E6E6"/>
      </w:pPr>
      <w:r w:rsidRPr="00FF083F">
        <w:t>MIMO-CA-ParametersPerBoBC-r13 ::=</w:t>
      </w:r>
      <w:r w:rsidRPr="00FF083F">
        <w:tab/>
      </w:r>
      <w:r w:rsidRPr="00FF083F">
        <w:tab/>
        <w:t>SEQUENCE {</w:t>
      </w:r>
    </w:p>
    <w:p w14:paraId="370AA83D" w14:textId="77777777" w:rsidR="00494017" w:rsidRPr="00FF083F" w:rsidRDefault="00494017" w:rsidP="00494017">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2EE4F43E" w14:textId="77777777" w:rsidR="00494017" w:rsidRPr="00FF083F" w:rsidRDefault="00494017" w:rsidP="00494017">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207ABE53" w14:textId="77777777" w:rsidR="00494017" w:rsidRPr="00FF083F" w:rsidRDefault="00494017" w:rsidP="00494017">
      <w:pPr>
        <w:pStyle w:val="PL"/>
        <w:shd w:val="clear" w:color="auto" w:fill="E6E6E6"/>
      </w:pPr>
      <w:r w:rsidRPr="00FF083F">
        <w:t>}</w:t>
      </w:r>
    </w:p>
    <w:p w14:paraId="1FE43ACA" w14:textId="77777777" w:rsidR="00494017" w:rsidRPr="00FF083F" w:rsidRDefault="00494017" w:rsidP="00494017">
      <w:pPr>
        <w:pStyle w:val="PL"/>
        <w:shd w:val="clear" w:color="auto" w:fill="E6E6E6"/>
      </w:pPr>
    </w:p>
    <w:p w14:paraId="11B0198C" w14:textId="77777777" w:rsidR="00494017" w:rsidRPr="00FF083F" w:rsidRDefault="00494017" w:rsidP="00494017">
      <w:pPr>
        <w:pStyle w:val="PL"/>
        <w:shd w:val="clear" w:color="auto" w:fill="E6E6E6"/>
      </w:pPr>
      <w:r w:rsidRPr="00FF083F">
        <w:t>MIMO-CA-ParametersPerBoBC-r15 ::=</w:t>
      </w:r>
      <w:r w:rsidRPr="00FF083F">
        <w:tab/>
      </w:r>
      <w:r w:rsidRPr="00FF083F">
        <w:tab/>
        <w:t>SEQUENCE {</w:t>
      </w:r>
    </w:p>
    <w:p w14:paraId="2BD0D23F" w14:textId="77777777" w:rsidR="00494017" w:rsidRPr="00FF083F" w:rsidRDefault="00494017" w:rsidP="00494017">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051E922F" w14:textId="77777777" w:rsidR="00494017" w:rsidRPr="00FF083F" w:rsidRDefault="00494017" w:rsidP="00494017">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00DAB9A5" w14:textId="77777777" w:rsidR="00494017" w:rsidRPr="00FF083F" w:rsidRDefault="00494017" w:rsidP="00494017">
      <w:pPr>
        <w:pStyle w:val="PL"/>
        <w:shd w:val="clear" w:color="auto" w:fill="E6E6E6"/>
      </w:pPr>
      <w:r w:rsidRPr="00FF083F">
        <w:t>}</w:t>
      </w:r>
    </w:p>
    <w:p w14:paraId="621094A1" w14:textId="77777777" w:rsidR="00494017" w:rsidRPr="00FF083F" w:rsidRDefault="00494017" w:rsidP="00494017">
      <w:pPr>
        <w:pStyle w:val="PL"/>
        <w:shd w:val="clear" w:color="auto" w:fill="E6E6E6"/>
      </w:pPr>
    </w:p>
    <w:p w14:paraId="3122CC57" w14:textId="77777777" w:rsidR="00494017" w:rsidRPr="00FF083F" w:rsidRDefault="00494017" w:rsidP="00494017">
      <w:pPr>
        <w:pStyle w:val="PL"/>
        <w:shd w:val="clear" w:color="auto" w:fill="E6E6E6"/>
      </w:pPr>
      <w:r w:rsidRPr="00FF083F">
        <w:t>MIMO-CA-ParametersPerBoBC-v1430 ::=</w:t>
      </w:r>
      <w:r w:rsidRPr="00FF083F">
        <w:tab/>
      </w:r>
      <w:r w:rsidRPr="00FF083F">
        <w:tab/>
        <w:t>SEQUENCE {</w:t>
      </w:r>
    </w:p>
    <w:p w14:paraId="1F060178" w14:textId="77777777" w:rsidR="00494017" w:rsidRPr="00FF083F" w:rsidRDefault="00494017" w:rsidP="00494017">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44732698" w14:textId="77777777" w:rsidR="00494017" w:rsidRPr="00FF083F" w:rsidRDefault="00494017" w:rsidP="00494017">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109C726F" w14:textId="77777777" w:rsidR="00494017" w:rsidRPr="00FF083F" w:rsidRDefault="00494017" w:rsidP="00494017">
      <w:pPr>
        <w:pStyle w:val="PL"/>
        <w:shd w:val="clear" w:color="auto" w:fill="E6E6E6"/>
      </w:pPr>
      <w:r w:rsidRPr="00FF083F">
        <w:t>}</w:t>
      </w:r>
    </w:p>
    <w:p w14:paraId="5CDEBE4D" w14:textId="77777777" w:rsidR="00494017" w:rsidRPr="00FF083F" w:rsidRDefault="00494017" w:rsidP="00494017">
      <w:pPr>
        <w:pStyle w:val="PL"/>
        <w:shd w:val="clear" w:color="auto" w:fill="E6E6E6"/>
      </w:pPr>
    </w:p>
    <w:p w14:paraId="68376FBB" w14:textId="77777777" w:rsidR="00494017" w:rsidRPr="00FF083F" w:rsidRDefault="00494017" w:rsidP="00494017">
      <w:pPr>
        <w:pStyle w:val="PL"/>
        <w:shd w:val="clear" w:color="auto" w:fill="E6E6E6"/>
      </w:pPr>
      <w:r w:rsidRPr="00FF083F">
        <w:t>MIMO-CA-ParametersPerBoBC-v1470 ::=</w:t>
      </w:r>
      <w:r w:rsidRPr="00FF083F">
        <w:tab/>
      </w:r>
      <w:r w:rsidRPr="00FF083F">
        <w:tab/>
        <w:t>SEQUENCE {</w:t>
      </w:r>
    </w:p>
    <w:p w14:paraId="31C63805" w14:textId="77777777" w:rsidR="00494017" w:rsidRPr="00FF083F" w:rsidRDefault="00494017" w:rsidP="00494017">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1C5FDE8D" w14:textId="77777777" w:rsidR="00494017" w:rsidRPr="00FF083F" w:rsidRDefault="00494017" w:rsidP="00494017">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24E98CAF" w14:textId="77777777" w:rsidR="00494017" w:rsidRPr="00FF083F" w:rsidRDefault="00494017" w:rsidP="00494017">
      <w:pPr>
        <w:pStyle w:val="PL"/>
        <w:shd w:val="clear" w:color="auto" w:fill="E6E6E6"/>
      </w:pPr>
      <w:r w:rsidRPr="00FF083F">
        <w:t>}</w:t>
      </w:r>
    </w:p>
    <w:p w14:paraId="2EC6D7AA" w14:textId="77777777" w:rsidR="00494017" w:rsidRPr="00FF083F" w:rsidRDefault="00494017" w:rsidP="00494017">
      <w:pPr>
        <w:pStyle w:val="PL"/>
        <w:shd w:val="clear" w:color="auto" w:fill="E6E6E6"/>
      </w:pPr>
    </w:p>
    <w:p w14:paraId="1D4C502E" w14:textId="77777777" w:rsidR="00494017" w:rsidRPr="00FF083F" w:rsidRDefault="00494017" w:rsidP="00494017">
      <w:pPr>
        <w:pStyle w:val="PL"/>
        <w:shd w:val="clear" w:color="auto" w:fill="E6E6E6"/>
      </w:pPr>
      <w:r w:rsidRPr="00FF083F">
        <w:t>MIMO-CA-ParametersPerBoBCPerTM-r13 ::=</w:t>
      </w:r>
      <w:r w:rsidRPr="00FF083F">
        <w:tab/>
        <w:t>SEQUENCE {</w:t>
      </w:r>
    </w:p>
    <w:p w14:paraId="13ACA9C3" w14:textId="77777777" w:rsidR="00494017" w:rsidRPr="00FF083F" w:rsidRDefault="00494017" w:rsidP="00494017">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1F96864" w14:textId="77777777" w:rsidR="00494017" w:rsidRPr="00FF083F" w:rsidRDefault="00494017" w:rsidP="00494017">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826BA44" w14:textId="77777777" w:rsidR="00494017" w:rsidRPr="00FF083F" w:rsidRDefault="00494017" w:rsidP="00494017">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0C498CC" w14:textId="77777777" w:rsidR="00494017" w:rsidRPr="00FF083F" w:rsidRDefault="00494017" w:rsidP="00494017">
      <w:pPr>
        <w:pStyle w:val="PL"/>
        <w:shd w:val="clear" w:color="auto" w:fill="E6E6E6"/>
      </w:pPr>
      <w:r w:rsidRPr="00FF083F">
        <w:t>}</w:t>
      </w:r>
    </w:p>
    <w:p w14:paraId="512698A2" w14:textId="77777777" w:rsidR="00494017" w:rsidRPr="00FF083F" w:rsidRDefault="00494017" w:rsidP="00494017">
      <w:pPr>
        <w:pStyle w:val="PL"/>
        <w:shd w:val="clear" w:color="auto" w:fill="E6E6E6"/>
      </w:pPr>
    </w:p>
    <w:p w14:paraId="50BA667A" w14:textId="77777777" w:rsidR="00494017" w:rsidRPr="00FF083F" w:rsidRDefault="00494017" w:rsidP="00494017">
      <w:pPr>
        <w:pStyle w:val="PL"/>
        <w:shd w:val="clear" w:color="auto" w:fill="E6E6E6"/>
      </w:pPr>
      <w:r w:rsidRPr="00FF083F">
        <w:t>MIMO-CA-ParametersPerBoBCPerTM-v1430 ::=</w:t>
      </w:r>
      <w:r w:rsidRPr="00FF083F">
        <w:tab/>
        <w:t>SEQUENCE {</w:t>
      </w:r>
    </w:p>
    <w:p w14:paraId="19FA382E" w14:textId="77777777" w:rsidR="00494017" w:rsidRPr="00FF083F" w:rsidRDefault="00494017" w:rsidP="00494017">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F49F8BB" w14:textId="77777777" w:rsidR="00494017" w:rsidRPr="00FF083F" w:rsidRDefault="00494017" w:rsidP="00494017">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3D7E45E" w14:textId="77777777" w:rsidR="00494017" w:rsidRPr="00FF083F" w:rsidRDefault="00494017" w:rsidP="00494017">
      <w:pPr>
        <w:pStyle w:val="PL"/>
        <w:shd w:val="clear" w:color="auto" w:fill="E6E6E6"/>
      </w:pPr>
      <w:r w:rsidRPr="00FF083F">
        <w:t>}</w:t>
      </w:r>
    </w:p>
    <w:p w14:paraId="4C60BA19" w14:textId="77777777" w:rsidR="00494017" w:rsidRPr="00FF083F" w:rsidRDefault="00494017" w:rsidP="00494017">
      <w:pPr>
        <w:pStyle w:val="PL"/>
        <w:shd w:val="clear" w:color="auto" w:fill="E6E6E6"/>
      </w:pPr>
    </w:p>
    <w:p w14:paraId="35D023A7" w14:textId="77777777" w:rsidR="00494017" w:rsidRPr="00FF083F" w:rsidRDefault="00494017" w:rsidP="00494017">
      <w:pPr>
        <w:pStyle w:val="PL"/>
        <w:shd w:val="clear" w:color="auto" w:fill="E6E6E6"/>
      </w:pPr>
      <w:r w:rsidRPr="00FF083F">
        <w:t>MIMO-CA-ParametersPerBoBCPerTM-v1470 ::=</w:t>
      </w:r>
      <w:r w:rsidRPr="00FF083F">
        <w:tab/>
        <w:t>SEQUENCE {</w:t>
      </w:r>
    </w:p>
    <w:p w14:paraId="0CF49DF4" w14:textId="77777777" w:rsidR="00494017" w:rsidRPr="00FF083F" w:rsidRDefault="00494017" w:rsidP="00494017">
      <w:pPr>
        <w:pStyle w:val="PL"/>
        <w:shd w:val="clear" w:color="auto" w:fill="E6E6E6"/>
      </w:pPr>
      <w:r w:rsidRPr="00FF083F">
        <w:tab/>
        <w:t>csi-ReportingAdvancedMaxPorts-r14</w:t>
      </w:r>
      <w:r w:rsidRPr="00FF083F">
        <w:tab/>
      </w:r>
      <w:r w:rsidRPr="00FF083F">
        <w:tab/>
        <w:t>ENUMERATED {n8, n12, n16, n20, n24, n28}</w:t>
      </w:r>
      <w:r w:rsidRPr="00FF083F">
        <w:tab/>
        <w:t>OPTIONAL</w:t>
      </w:r>
    </w:p>
    <w:p w14:paraId="1F5C5CC7" w14:textId="77777777" w:rsidR="00494017" w:rsidRPr="00FF083F" w:rsidRDefault="00494017" w:rsidP="00494017">
      <w:pPr>
        <w:pStyle w:val="PL"/>
        <w:shd w:val="clear" w:color="auto" w:fill="E6E6E6"/>
      </w:pPr>
      <w:r w:rsidRPr="00FF083F">
        <w:t>}</w:t>
      </w:r>
    </w:p>
    <w:p w14:paraId="35600E8B" w14:textId="77777777" w:rsidR="00494017" w:rsidRPr="00FF083F" w:rsidRDefault="00494017" w:rsidP="00494017">
      <w:pPr>
        <w:pStyle w:val="PL"/>
        <w:shd w:val="clear" w:color="auto" w:fill="E6E6E6"/>
      </w:pPr>
    </w:p>
    <w:p w14:paraId="411AB294" w14:textId="77777777" w:rsidR="00494017" w:rsidRPr="00FF083F" w:rsidRDefault="00494017" w:rsidP="00494017">
      <w:pPr>
        <w:pStyle w:val="PL"/>
        <w:shd w:val="clear" w:color="auto" w:fill="E6E6E6"/>
      </w:pPr>
      <w:r w:rsidRPr="00FF083F">
        <w:t>MIMO-CA-ParametersPerBoBCPerTM-r15 ::=</w:t>
      </w:r>
      <w:r w:rsidRPr="00FF083F">
        <w:tab/>
        <w:t>SEQUENCE {</w:t>
      </w:r>
    </w:p>
    <w:p w14:paraId="3841A791" w14:textId="77777777" w:rsidR="00494017" w:rsidRPr="00FF083F" w:rsidRDefault="00494017" w:rsidP="00494017">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49C62A4F" w14:textId="77777777" w:rsidR="00494017" w:rsidRPr="00FF083F" w:rsidRDefault="00494017" w:rsidP="00494017">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52520139" w14:textId="77777777" w:rsidR="00494017" w:rsidRPr="00FF083F" w:rsidRDefault="00494017" w:rsidP="00494017">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F05D075" w14:textId="77777777" w:rsidR="00494017" w:rsidRPr="00FF083F" w:rsidRDefault="00494017" w:rsidP="00494017">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D1AEFCC" w14:textId="77777777" w:rsidR="00494017" w:rsidRPr="00FF083F" w:rsidRDefault="00494017" w:rsidP="00494017">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D6E3009" w14:textId="77777777" w:rsidR="00494017" w:rsidRPr="00FF083F" w:rsidRDefault="00494017" w:rsidP="00494017">
      <w:pPr>
        <w:pStyle w:val="PL"/>
        <w:shd w:val="clear" w:color="auto" w:fill="E6E6E6"/>
      </w:pPr>
      <w:r w:rsidRPr="00FF083F">
        <w:t>}</w:t>
      </w:r>
    </w:p>
    <w:p w14:paraId="6735BBAF" w14:textId="77777777" w:rsidR="00494017" w:rsidRPr="00FF083F" w:rsidRDefault="00494017" w:rsidP="00494017">
      <w:pPr>
        <w:pStyle w:val="PL"/>
        <w:shd w:val="clear" w:color="auto" w:fill="E6E6E6"/>
      </w:pPr>
    </w:p>
    <w:p w14:paraId="136E106E" w14:textId="77777777" w:rsidR="00494017" w:rsidRPr="00FF083F" w:rsidRDefault="00494017" w:rsidP="00494017">
      <w:pPr>
        <w:pStyle w:val="PL"/>
        <w:shd w:val="clear" w:color="auto" w:fill="E6E6E6"/>
      </w:pPr>
      <w:r w:rsidRPr="00FF083F">
        <w:t>MIMO-NonPrecodedCapabilities-r13 ::=</w:t>
      </w:r>
      <w:r w:rsidRPr="00FF083F">
        <w:tab/>
        <w:t>SEQUENCE {</w:t>
      </w:r>
    </w:p>
    <w:p w14:paraId="0078F600" w14:textId="77777777" w:rsidR="00494017" w:rsidRPr="00FF083F" w:rsidRDefault="00494017" w:rsidP="00494017">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B820DA8" w14:textId="77777777" w:rsidR="00494017" w:rsidRPr="00FF083F" w:rsidRDefault="00494017" w:rsidP="00494017">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52AD98" w14:textId="77777777" w:rsidR="00494017" w:rsidRPr="00FF083F" w:rsidRDefault="00494017" w:rsidP="00494017">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DA4AB5" w14:textId="77777777" w:rsidR="00494017" w:rsidRPr="00FF083F" w:rsidRDefault="00494017" w:rsidP="00494017">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70B4DC" w14:textId="77777777" w:rsidR="00494017" w:rsidRPr="00FF083F" w:rsidRDefault="00494017" w:rsidP="00494017">
      <w:pPr>
        <w:pStyle w:val="PL"/>
        <w:shd w:val="clear" w:color="auto" w:fill="E6E6E6"/>
      </w:pPr>
      <w:r w:rsidRPr="00FF083F">
        <w:t>}</w:t>
      </w:r>
    </w:p>
    <w:p w14:paraId="7CD70AC0" w14:textId="77777777" w:rsidR="00494017" w:rsidRPr="00FF083F" w:rsidRDefault="00494017" w:rsidP="00494017">
      <w:pPr>
        <w:pStyle w:val="PL"/>
        <w:shd w:val="clear" w:color="auto" w:fill="E6E6E6"/>
      </w:pPr>
    </w:p>
    <w:p w14:paraId="60C455BE" w14:textId="77777777" w:rsidR="00494017" w:rsidRPr="00FF083F" w:rsidRDefault="00494017" w:rsidP="00494017">
      <w:pPr>
        <w:pStyle w:val="PL"/>
        <w:shd w:val="clear" w:color="auto" w:fill="E6E6E6"/>
      </w:pPr>
      <w:r w:rsidRPr="00FF083F">
        <w:t>MIMO-UE-BeamformedCapabilities-r13 ::=</w:t>
      </w:r>
      <w:r w:rsidRPr="00FF083F">
        <w:tab/>
      </w:r>
      <w:r w:rsidRPr="00FF083F">
        <w:tab/>
        <w:t>SEQUENCE {</w:t>
      </w:r>
    </w:p>
    <w:p w14:paraId="671A4CBD" w14:textId="77777777" w:rsidR="00494017" w:rsidRPr="00FF083F" w:rsidRDefault="00494017" w:rsidP="00494017">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FECC05" w14:textId="77777777" w:rsidR="00494017" w:rsidRPr="00FF083F" w:rsidRDefault="00494017" w:rsidP="00494017">
      <w:pPr>
        <w:pStyle w:val="PL"/>
        <w:shd w:val="clear" w:color="auto" w:fill="E6E6E6"/>
      </w:pPr>
      <w:r w:rsidRPr="00FF083F">
        <w:tab/>
        <w:t>mimo-BeamformedCapabilities-r13</w:t>
      </w:r>
      <w:r w:rsidRPr="00FF083F">
        <w:tab/>
      </w:r>
      <w:r w:rsidRPr="00FF083F">
        <w:tab/>
      </w:r>
      <w:r w:rsidRPr="00FF083F">
        <w:tab/>
        <w:t>MIMO-BeamformedCapabilityList-r13</w:t>
      </w:r>
    </w:p>
    <w:p w14:paraId="27E5C218" w14:textId="77777777" w:rsidR="00494017" w:rsidRPr="00FF083F" w:rsidRDefault="00494017" w:rsidP="00494017">
      <w:pPr>
        <w:pStyle w:val="PL"/>
        <w:shd w:val="clear" w:color="auto" w:fill="E6E6E6"/>
      </w:pPr>
      <w:r w:rsidRPr="00FF083F">
        <w:t>}</w:t>
      </w:r>
    </w:p>
    <w:p w14:paraId="3453EA50" w14:textId="77777777" w:rsidR="00494017" w:rsidRPr="00FF083F" w:rsidRDefault="00494017" w:rsidP="00494017">
      <w:pPr>
        <w:pStyle w:val="PL"/>
        <w:shd w:val="clear" w:color="auto" w:fill="E6E6E6"/>
      </w:pPr>
    </w:p>
    <w:p w14:paraId="1250BF81" w14:textId="77777777" w:rsidR="00494017" w:rsidRPr="00FF083F" w:rsidRDefault="00494017" w:rsidP="00494017">
      <w:pPr>
        <w:pStyle w:val="PL"/>
        <w:shd w:val="clear" w:color="auto" w:fill="E6E6E6"/>
      </w:pPr>
      <w:r w:rsidRPr="00FF083F">
        <w:t>MIMO-BeamformedCapabilityList-r13 ::=</w:t>
      </w:r>
      <w:r w:rsidRPr="00FF083F">
        <w:tab/>
      </w:r>
      <w:r w:rsidRPr="00FF083F">
        <w:tab/>
        <w:t>SEQUENCE (SIZE (1..maxCSI-Proc-r11)) OF MIMO-BeamformedCapabilities-r13</w:t>
      </w:r>
    </w:p>
    <w:p w14:paraId="3ECF736F" w14:textId="77777777" w:rsidR="00494017" w:rsidRPr="00FF083F" w:rsidRDefault="00494017" w:rsidP="00494017">
      <w:pPr>
        <w:pStyle w:val="PL"/>
        <w:shd w:val="clear" w:color="auto" w:fill="E6E6E6"/>
      </w:pPr>
    </w:p>
    <w:p w14:paraId="378C2C50" w14:textId="77777777" w:rsidR="00494017" w:rsidRPr="00FF083F" w:rsidRDefault="00494017" w:rsidP="00494017">
      <w:pPr>
        <w:pStyle w:val="PL"/>
        <w:shd w:val="clear" w:color="auto" w:fill="E6E6E6"/>
      </w:pPr>
      <w:r w:rsidRPr="00FF083F">
        <w:t>MIMO-BeamformedCapabilities-r13 ::=</w:t>
      </w:r>
      <w:r w:rsidRPr="00FF083F">
        <w:tab/>
      </w:r>
      <w:r w:rsidRPr="00FF083F">
        <w:tab/>
        <w:t>SEQUENCE {</w:t>
      </w:r>
    </w:p>
    <w:p w14:paraId="178CBB60" w14:textId="77777777" w:rsidR="00494017" w:rsidRPr="00FF083F" w:rsidRDefault="00494017" w:rsidP="00494017">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0CFD2234" w14:textId="77777777" w:rsidR="00494017" w:rsidRPr="00FF083F" w:rsidRDefault="00494017" w:rsidP="00494017">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6615CD93" w14:textId="77777777" w:rsidR="00494017" w:rsidRPr="00FF083F" w:rsidRDefault="00494017" w:rsidP="00494017">
      <w:pPr>
        <w:pStyle w:val="PL"/>
        <w:shd w:val="clear" w:color="auto" w:fill="E6E6E6"/>
      </w:pPr>
      <w:r w:rsidRPr="00FF083F">
        <w:t>}</w:t>
      </w:r>
    </w:p>
    <w:p w14:paraId="6D7C7271" w14:textId="77777777" w:rsidR="00494017" w:rsidRPr="00FF083F" w:rsidRDefault="00494017" w:rsidP="00494017">
      <w:pPr>
        <w:pStyle w:val="PL"/>
        <w:shd w:val="clear" w:color="auto" w:fill="E6E6E6"/>
      </w:pPr>
    </w:p>
    <w:p w14:paraId="5A3F446C" w14:textId="77777777" w:rsidR="00494017" w:rsidRPr="00FF083F" w:rsidRDefault="00494017" w:rsidP="00494017">
      <w:pPr>
        <w:pStyle w:val="PL"/>
        <w:shd w:val="clear" w:color="auto" w:fill="E6E6E6"/>
      </w:pPr>
      <w:r w:rsidRPr="00FF083F">
        <w:t>MIMO-WeightedLayersCapabilities-r13 ::=</w:t>
      </w:r>
      <w:r w:rsidRPr="00FF083F">
        <w:tab/>
      </w:r>
      <w:r w:rsidRPr="00FF083F">
        <w:tab/>
        <w:t>SEQUENCE {</w:t>
      </w:r>
    </w:p>
    <w:p w14:paraId="4830C850" w14:textId="77777777" w:rsidR="00494017" w:rsidRPr="00FF083F" w:rsidRDefault="00494017" w:rsidP="00494017">
      <w:pPr>
        <w:pStyle w:val="PL"/>
        <w:shd w:val="clear" w:color="auto" w:fill="E6E6E6"/>
      </w:pPr>
      <w:r w:rsidRPr="00FF083F">
        <w:lastRenderedPageBreak/>
        <w:tab/>
        <w:t>relWeightTwoLayers-r13</w:t>
      </w:r>
      <w:r w:rsidRPr="00FF083F">
        <w:tab/>
        <w:t>ENUMERATED {v1, v1dot25, v1dot5, v1dot75, v2, v2dot5, v3, v4},</w:t>
      </w:r>
    </w:p>
    <w:p w14:paraId="1281802E" w14:textId="77777777" w:rsidR="00494017" w:rsidRPr="00FF083F" w:rsidRDefault="00494017" w:rsidP="00494017">
      <w:pPr>
        <w:pStyle w:val="PL"/>
        <w:shd w:val="clear" w:color="auto" w:fill="E6E6E6"/>
      </w:pPr>
      <w:r w:rsidRPr="00FF083F">
        <w:tab/>
        <w:t>relWeightFourLayers-r13</w:t>
      </w:r>
      <w:r w:rsidRPr="00FF083F">
        <w:tab/>
        <w:t>ENUMERATED {v1, v1dot25, v1dot5, v1dot75, v2, v2dot5, v3, v4}</w:t>
      </w:r>
      <w:r w:rsidRPr="00FF083F">
        <w:tab/>
        <w:t>OPTIONAL,</w:t>
      </w:r>
    </w:p>
    <w:p w14:paraId="0D1F1365" w14:textId="77777777" w:rsidR="00494017" w:rsidRPr="00FF083F" w:rsidRDefault="00494017" w:rsidP="00494017">
      <w:pPr>
        <w:pStyle w:val="PL"/>
        <w:shd w:val="clear" w:color="auto" w:fill="E6E6E6"/>
      </w:pPr>
      <w:r w:rsidRPr="00FF083F">
        <w:tab/>
        <w:t>relWeightEightLayers-r13</w:t>
      </w:r>
      <w:r w:rsidRPr="00FF083F">
        <w:tab/>
        <w:t>ENUMERATED {v1, v1dot25, v1dot5, v1dot75, v2, v2dot5, v3, v4}</w:t>
      </w:r>
      <w:r w:rsidRPr="00FF083F">
        <w:tab/>
        <w:t>OPTIONAL,</w:t>
      </w:r>
    </w:p>
    <w:p w14:paraId="7C37C362" w14:textId="77777777" w:rsidR="00494017" w:rsidRPr="00FF083F" w:rsidRDefault="00494017" w:rsidP="00494017">
      <w:pPr>
        <w:pStyle w:val="PL"/>
        <w:shd w:val="clear" w:color="auto" w:fill="E6E6E6"/>
      </w:pPr>
      <w:r w:rsidRPr="00FF083F">
        <w:tab/>
        <w:t>totalWeightedLayers-r13</w:t>
      </w:r>
      <w:r w:rsidRPr="00FF083F">
        <w:tab/>
        <w:t>INTEGER (2..128)</w:t>
      </w:r>
    </w:p>
    <w:p w14:paraId="024F8190" w14:textId="77777777" w:rsidR="00494017" w:rsidRPr="00FF083F" w:rsidRDefault="00494017" w:rsidP="00494017">
      <w:pPr>
        <w:pStyle w:val="PL"/>
        <w:shd w:val="clear" w:color="auto" w:fill="E6E6E6"/>
      </w:pPr>
      <w:r w:rsidRPr="00FF083F">
        <w:t>}</w:t>
      </w:r>
    </w:p>
    <w:p w14:paraId="3F2A27A3" w14:textId="77777777" w:rsidR="00494017" w:rsidRPr="00FF083F" w:rsidRDefault="00494017" w:rsidP="00494017">
      <w:pPr>
        <w:pStyle w:val="PL"/>
        <w:shd w:val="clear" w:color="auto" w:fill="E6E6E6"/>
      </w:pPr>
    </w:p>
    <w:p w14:paraId="4F3F6624" w14:textId="77777777" w:rsidR="00494017" w:rsidRPr="00FF083F" w:rsidRDefault="00494017" w:rsidP="00494017">
      <w:pPr>
        <w:pStyle w:val="PL"/>
        <w:shd w:val="clear" w:color="auto" w:fill="E6E6E6"/>
      </w:pPr>
      <w:r w:rsidRPr="00FF083F">
        <w:t>NonContiguousUL-RA-WithinCC-List-r10 ::= SEQUENCE (SIZE (1..maxBands)) OF NonContiguousUL-RA-WithinCC-r10</w:t>
      </w:r>
    </w:p>
    <w:p w14:paraId="4E3E6053" w14:textId="77777777" w:rsidR="00494017" w:rsidRPr="00FF083F" w:rsidRDefault="00494017" w:rsidP="00494017">
      <w:pPr>
        <w:pStyle w:val="PL"/>
        <w:shd w:val="clear" w:color="auto" w:fill="E6E6E6"/>
      </w:pPr>
    </w:p>
    <w:p w14:paraId="4A02238C" w14:textId="77777777" w:rsidR="00494017" w:rsidRPr="00FF083F" w:rsidRDefault="00494017" w:rsidP="00494017">
      <w:pPr>
        <w:pStyle w:val="PL"/>
        <w:shd w:val="clear" w:color="auto" w:fill="E6E6E6"/>
      </w:pPr>
      <w:r w:rsidRPr="00FF083F">
        <w:t>NonContiguousUL-RA-WithinCC-r10 ::=</w:t>
      </w:r>
      <w:r w:rsidRPr="00FF083F">
        <w:tab/>
      </w:r>
      <w:r w:rsidRPr="00FF083F">
        <w:tab/>
        <w:t>SEQUENCE {</w:t>
      </w:r>
    </w:p>
    <w:p w14:paraId="4F1A9211" w14:textId="77777777" w:rsidR="00494017" w:rsidRPr="00FF083F" w:rsidRDefault="00494017" w:rsidP="00494017">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496278B5" w14:textId="77777777" w:rsidR="00494017" w:rsidRPr="00FF083F" w:rsidRDefault="00494017" w:rsidP="00494017">
      <w:pPr>
        <w:pStyle w:val="PL"/>
        <w:shd w:val="clear" w:color="auto" w:fill="E6E6E6"/>
      </w:pPr>
      <w:r w:rsidRPr="00FF083F">
        <w:t>}</w:t>
      </w:r>
    </w:p>
    <w:p w14:paraId="61BD8C1F" w14:textId="77777777" w:rsidR="00494017" w:rsidRPr="00FF083F" w:rsidRDefault="00494017" w:rsidP="00494017">
      <w:pPr>
        <w:pStyle w:val="PL"/>
        <w:shd w:val="clear" w:color="auto" w:fill="E6E6E6"/>
      </w:pPr>
    </w:p>
    <w:p w14:paraId="3FB56F55" w14:textId="77777777" w:rsidR="00494017" w:rsidRPr="00FF083F" w:rsidRDefault="00494017" w:rsidP="00494017">
      <w:pPr>
        <w:pStyle w:val="PL"/>
        <w:shd w:val="clear" w:color="auto" w:fill="E6E6E6"/>
      </w:pPr>
      <w:r w:rsidRPr="00FF083F">
        <w:t>RF-Parameters ::=</w:t>
      </w:r>
      <w:r w:rsidRPr="00FF083F">
        <w:tab/>
      </w:r>
      <w:r w:rsidRPr="00FF083F">
        <w:tab/>
      </w:r>
      <w:r w:rsidRPr="00FF083F">
        <w:tab/>
      </w:r>
      <w:r w:rsidRPr="00FF083F">
        <w:tab/>
      </w:r>
      <w:r w:rsidRPr="00FF083F">
        <w:tab/>
        <w:t>SEQUENCE {</w:t>
      </w:r>
    </w:p>
    <w:p w14:paraId="2E7CE333" w14:textId="77777777" w:rsidR="00494017" w:rsidRPr="00FF083F" w:rsidRDefault="00494017" w:rsidP="00494017">
      <w:pPr>
        <w:pStyle w:val="PL"/>
        <w:shd w:val="clear" w:color="auto" w:fill="E6E6E6"/>
      </w:pPr>
      <w:r w:rsidRPr="00FF083F">
        <w:tab/>
        <w:t>supportedBandListEUTRA</w:t>
      </w:r>
      <w:r w:rsidRPr="00FF083F">
        <w:tab/>
      </w:r>
      <w:r w:rsidRPr="00FF083F">
        <w:tab/>
      </w:r>
      <w:r w:rsidRPr="00FF083F">
        <w:tab/>
      </w:r>
      <w:r w:rsidRPr="00FF083F">
        <w:tab/>
        <w:t>SupportedBandListEUTRA</w:t>
      </w:r>
    </w:p>
    <w:p w14:paraId="0824F4C5" w14:textId="77777777" w:rsidR="00494017" w:rsidRPr="00FF083F" w:rsidRDefault="00494017" w:rsidP="00494017">
      <w:pPr>
        <w:pStyle w:val="PL"/>
        <w:shd w:val="clear" w:color="auto" w:fill="E6E6E6"/>
      </w:pPr>
      <w:r w:rsidRPr="00FF083F">
        <w:t>}</w:t>
      </w:r>
    </w:p>
    <w:p w14:paraId="0CCEE9DC" w14:textId="77777777" w:rsidR="00494017" w:rsidRPr="00FF083F" w:rsidRDefault="00494017" w:rsidP="00494017">
      <w:pPr>
        <w:pStyle w:val="PL"/>
        <w:shd w:val="clear" w:color="auto" w:fill="E6E6E6"/>
      </w:pPr>
    </w:p>
    <w:p w14:paraId="78EE4A8D" w14:textId="77777777" w:rsidR="00494017" w:rsidRPr="00FF083F" w:rsidRDefault="00494017" w:rsidP="00494017">
      <w:pPr>
        <w:pStyle w:val="PL"/>
        <w:shd w:val="clear" w:color="auto" w:fill="E6E6E6"/>
      </w:pPr>
      <w:r w:rsidRPr="00FF083F">
        <w:t>RF-Parameters-v9e0 ::=</w:t>
      </w:r>
      <w:r w:rsidRPr="00FF083F">
        <w:tab/>
      </w:r>
      <w:r w:rsidRPr="00FF083F">
        <w:tab/>
      </w:r>
      <w:r w:rsidRPr="00FF083F">
        <w:tab/>
      </w:r>
      <w:r w:rsidRPr="00FF083F">
        <w:tab/>
      </w:r>
      <w:r w:rsidRPr="00FF083F">
        <w:tab/>
        <w:t>SEQUENCE {</w:t>
      </w:r>
    </w:p>
    <w:p w14:paraId="68AEF4D0" w14:textId="77777777" w:rsidR="00494017" w:rsidRPr="00FF083F" w:rsidRDefault="00494017" w:rsidP="00494017">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1AF2B77E" w14:textId="77777777" w:rsidR="00494017" w:rsidRPr="00FF083F" w:rsidRDefault="00494017" w:rsidP="00494017">
      <w:pPr>
        <w:pStyle w:val="PL"/>
        <w:shd w:val="clear" w:color="auto" w:fill="E6E6E6"/>
      </w:pPr>
      <w:r w:rsidRPr="00FF083F">
        <w:t>}</w:t>
      </w:r>
    </w:p>
    <w:p w14:paraId="6C760DC6" w14:textId="77777777" w:rsidR="00494017" w:rsidRPr="00FF083F" w:rsidRDefault="00494017" w:rsidP="00494017">
      <w:pPr>
        <w:pStyle w:val="PL"/>
        <w:shd w:val="clear" w:color="auto" w:fill="E6E6E6"/>
      </w:pPr>
    </w:p>
    <w:p w14:paraId="07FB5D31" w14:textId="77777777" w:rsidR="00494017" w:rsidRPr="00FF083F" w:rsidRDefault="00494017" w:rsidP="00494017">
      <w:pPr>
        <w:pStyle w:val="PL"/>
        <w:shd w:val="clear" w:color="auto" w:fill="E6E6E6"/>
      </w:pPr>
      <w:r w:rsidRPr="00FF083F">
        <w:t>RF-Parameters-v1020 ::=</w:t>
      </w:r>
      <w:r w:rsidRPr="00FF083F">
        <w:tab/>
      </w:r>
      <w:r w:rsidRPr="00FF083F">
        <w:tab/>
      </w:r>
      <w:r w:rsidRPr="00FF083F">
        <w:tab/>
      </w:r>
      <w:r w:rsidRPr="00FF083F">
        <w:tab/>
        <w:t>SEQUENCE {</w:t>
      </w:r>
    </w:p>
    <w:p w14:paraId="5132E8CE" w14:textId="77777777" w:rsidR="00494017" w:rsidRPr="00FF083F" w:rsidRDefault="00494017" w:rsidP="00494017">
      <w:pPr>
        <w:pStyle w:val="PL"/>
        <w:shd w:val="clear" w:color="auto" w:fill="E6E6E6"/>
      </w:pPr>
      <w:r w:rsidRPr="00FF083F">
        <w:tab/>
        <w:t>supportedBandCombination-r10</w:t>
      </w:r>
      <w:r w:rsidRPr="00FF083F">
        <w:tab/>
      </w:r>
      <w:r w:rsidRPr="00FF083F">
        <w:tab/>
      </w:r>
      <w:r w:rsidRPr="00FF083F">
        <w:tab/>
        <w:t>SupportedBandCombination-r10</w:t>
      </w:r>
    </w:p>
    <w:p w14:paraId="291A1608" w14:textId="77777777" w:rsidR="00494017" w:rsidRPr="00FF083F" w:rsidRDefault="00494017" w:rsidP="00494017">
      <w:pPr>
        <w:pStyle w:val="PL"/>
        <w:shd w:val="clear" w:color="auto" w:fill="E6E6E6"/>
      </w:pPr>
      <w:r w:rsidRPr="00FF083F">
        <w:t>}</w:t>
      </w:r>
    </w:p>
    <w:p w14:paraId="68CBF9A9" w14:textId="77777777" w:rsidR="00494017" w:rsidRPr="00FF083F" w:rsidRDefault="00494017" w:rsidP="00494017">
      <w:pPr>
        <w:pStyle w:val="PL"/>
        <w:shd w:val="clear" w:color="auto" w:fill="E6E6E6"/>
      </w:pPr>
    </w:p>
    <w:p w14:paraId="7435B08B" w14:textId="77777777" w:rsidR="00494017" w:rsidRPr="00FF083F" w:rsidRDefault="00494017" w:rsidP="00494017">
      <w:pPr>
        <w:pStyle w:val="PL"/>
        <w:shd w:val="clear" w:color="auto" w:fill="E6E6E6"/>
      </w:pPr>
      <w:r w:rsidRPr="00FF083F">
        <w:t>RF-Parameters-v1060 ::=</w:t>
      </w:r>
      <w:r w:rsidRPr="00FF083F">
        <w:tab/>
      </w:r>
      <w:r w:rsidRPr="00FF083F">
        <w:tab/>
      </w:r>
      <w:r w:rsidRPr="00FF083F">
        <w:tab/>
      </w:r>
      <w:r w:rsidRPr="00FF083F">
        <w:tab/>
        <w:t>SEQUENCE {</w:t>
      </w:r>
    </w:p>
    <w:p w14:paraId="4AC2B0C4" w14:textId="77777777" w:rsidR="00494017" w:rsidRPr="00FF083F" w:rsidRDefault="00494017" w:rsidP="00494017">
      <w:pPr>
        <w:pStyle w:val="PL"/>
        <w:shd w:val="clear" w:color="auto" w:fill="E6E6E6"/>
      </w:pPr>
      <w:r w:rsidRPr="00FF083F">
        <w:tab/>
        <w:t>supportedBandCombinationExt-r10</w:t>
      </w:r>
      <w:r w:rsidRPr="00FF083F">
        <w:tab/>
      </w:r>
      <w:r w:rsidRPr="00FF083F">
        <w:tab/>
      </w:r>
      <w:r w:rsidRPr="00FF083F">
        <w:tab/>
        <w:t>SupportedBandCombinationExt-r10</w:t>
      </w:r>
    </w:p>
    <w:p w14:paraId="2A043B2D" w14:textId="77777777" w:rsidR="00494017" w:rsidRPr="00FF083F" w:rsidRDefault="00494017" w:rsidP="00494017">
      <w:pPr>
        <w:pStyle w:val="PL"/>
        <w:shd w:val="clear" w:color="auto" w:fill="E6E6E6"/>
      </w:pPr>
      <w:r w:rsidRPr="00FF083F">
        <w:t>}</w:t>
      </w:r>
    </w:p>
    <w:p w14:paraId="7F5EFD5E" w14:textId="77777777" w:rsidR="00494017" w:rsidRPr="00FF083F" w:rsidRDefault="00494017" w:rsidP="00494017">
      <w:pPr>
        <w:pStyle w:val="PL"/>
        <w:shd w:val="clear" w:color="auto" w:fill="E6E6E6"/>
      </w:pPr>
    </w:p>
    <w:p w14:paraId="7A2AFF0C" w14:textId="77777777" w:rsidR="00494017" w:rsidRPr="00FF083F" w:rsidRDefault="00494017" w:rsidP="00494017">
      <w:pPr>
        <w:pStyle w:val="PL"/>
        <w:shd w:val="clear" w:color="auto" w:fill="E6E6E6"/>
      </w:pPr>
      <w:r w:rsidRPr="00FF083F">
        <w:t>RF-Parameters-v1090 ::=</w:t>
      </w:r>
      <w:r w:rsidRPr="00FF083F">
        <w:tab/>
      </w:r>
      <w:r w:rsidRPr="00FF083F">
        <w:tab/>
      </w:r>
      <w:r w:rsidRPr="00FF083F">
        <w:tab/>
      </w:r>
      <w:r w:rsidRPr="00FF083F">
        <w:tab/>
      </w:r>
      <w:r w:rsidRPr="00FF083F">
        <w:tab/>
        <w:t>SEQUENCE {</w:t>
      </w:r>
    </w:p>
    <w:p w14:paraId="5E8771F5" w14:textId="77777777" w:rsidR="00494017" w:rsidRPr="00FF083F" w:rsidRDefault="00494017" w:rsidP="00494017">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0D2BB4ED" w14:textId="77777777" w:rsidR="00494017" w:rsidRPr="00FF083F" w:rsidRDefault="00494017" w:rsidP="00494017">
      <w:pPr>
        <w:pStyle w:val="PL"/>
        <w:shd w:val="clear" w:color="auto" w:fill="E6E6E6"/>
      </w:pPr>
      <w:r w:rsidRPr="00FF083F">
        <w:t>}</w:t>
      </w:r>
    </w:p>
    <w:p w14:paraId="60C8914E" w14:textId="77777777" w:rsidR="00494017" w:rsidRPr="00FF083F" w:rsidRDefault="00494017" w:rsidP="00494017">
      <w:pPr>
        <w:pStyle w:val="PL"/>
        <w:shd w:val="clear" w:color="auto" w:fill="E6E6E6"/>
      </w:pPr>
    </w:p>
    <w:p w14:paraId="097B59CC" w14:textId="77777777" w:rsidR="00494017" w:rsidRPr="00FF083F" w:rsidRDefault="00494017" w:rsidP="00494017">
      <w:pPr>
        <w:pStyle w:val="PL"/>
        <w:shd w:val="clear" w:color="auto" w:fill="E6E6E6"/>
      </w:pPr>
      <w:r w:rsidRPr="00FF083F">
        <w:t>RF-Parameters-v10f0 ::=</w:t>
      </w:r>
      <w:r w:rsidRPr="00FF083F">
        <w:tab/>
      </w:r>
      <w:r w:rsidRPr="00FF083F">
        <w:tab/>
      </w:r>
      <w:r w:rsidRPr="00FF083F">
        <w:tab/>
      </w:r>
      <w:r w:rsidRPr="00FF083F">
        <w:tab/>
      </w:r>
      <w:r w:rsidRPr="00FF083F">
        <w:tab/>
        <w:t>SEQUENCE {</w:t>
      </w:r>
    </w:p>
    <w:p w14:paraId="5C308F45" w14:textId="77777777" w:rsidR="00494017" w:rsidRPr="00FF083F" w:rsidRDefault="00494017" w:rsidP="00494017">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4DF531B1" w14:textId="77777777" w:rsidR="00494017" w:rsidRPr="00FF083F" w:rsidRDefault="00494017" w:rsidP="00494017">
      <w:pPr>
        <w:pStyle w:val="PL"/>
        <w:shd w:val="clear" w:color="auto" w:fill="E6E6E6"/>
      </w:pPr>
      <w:r w:rsidRPr="00FF083F">
        <w:t>}</w:t>
      </w:r>
    </w:p>
    <w:p w14:paraId="52803528" w14:textId="77777777" w:rsidR="00494017" w:rsidRPr="00FF083F" w:rsidRDefault="00494017" w:rsidP="00494017">
      <w:pPr>
        <w:pStyle w:val="PL"/>
        <w:shd w:val="clear" w:color="auto" w:fill="E6E6E6"/>
      </w:pPr>
    </w:p>
    <w:p w14:paraId="1B8421EA" w14:textId="77777777" w:rsidR="00494017" w:rsidRPr="00FF083F" w:rsidRDefault="00494017" w:rsidP="00494017">
      <w:pPr>
        <w:pStyle w:val="PL"/>
        <w:shd w:val="clear" w:color="auto" w:fill="E6E6E6"/>
      </w:pPr>
      <w:r w:rsidRPr="00FF083F">
        <w:t>RF-Parameters-v10i0 ::=</w:t>
      </w:r>
      <w:r w:rsidRPr="00FF083F">
        <w:tab/>
      </w:r>
      <w:r w:rsidRPr="00FF083F">
        <w:tab/>
      </w:r>
      <w:r w:rsidRPr="00FF083F">
        <w:tab/>
      </w:r>
      <w:r w:rsidRPr="00FF083F">
        <w:tab/>
      </w:r>
      <w:r w:rsidRPr="00FF083F">
        <w:tab/>
        <w:t>SEQUENCE {</w:t>
      </w:r>
    </w:p>
    <w:p w14:paraId="3715D471" w14:textId="77777777" w:rsidR="00494017" w:rsidRPr="00FF083F" w:rsidRDefault="00494017" w:rsidP="00494017">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B83C2FF" w14:textId="77777777" w:rsidR="00494017" w:rsidRPr="00FF083F" w:rsidRDefault="00494017" w:rsidP="00494017">
      <w:pPr>
        <w:pStyle w:val="PL"/>
        <w:shd w:val="clear" w:color="auto" w:fill="E6E6E6"/>
      </w:pPr>
      <w:r w:rsidRPr="00FF083F">
        <w:t>}</w:t>
      </w:r>
    </w:p>
    <w:p w14:paraId="68DCA992" w14:textId="77777777" w:rsidR="00494017" w:rsidRPr="00FF083F" w:rsidRDefault="00494017" w:rsidP="00494017">
      <w:pPr>
        <w:pStyle w:val="PL"/>
        <w:shd w:val="clear" w:color="auto" w:fill="E6E6E6"/>
      </w:pPr>
    </w:p>
    <w:p w14:paraId="74622652" w14:textId="77777777" w:rsidR="00494017" w:rsidRPr="00FF083F" w:rsidRDefault="00494017" w:rsidP="00494017">
      <w:pPr>
        <w:pStyle w:val="PL"/>
        <w:shd w:val="clear" w:color="auto" w:fill="E6E6E6"/>
      </w:pPr>
      <w:r w:rsidRPr="00FF083F">
        <w:t>RF-Parameters-v10j0 ::=</w:t>
      </w:r>
      <w:r w:rsidRPr="00FF083F">
        <w:tab/>
      </w:r>
      <w:r w:rsidRPr="00FF083F">
        <w:tab/>
      </w:r>
      <w:r w:rsidRPr="00FF083F">
        <w:tab/>
      </w:r>
      <w:r w:rsidRPr="00FF083F">
        <w:tab/>
      </w:r>
      <w:r w:rsidRPr="00FF083F">
        <w:tab/>
        <w:t>SEQUENCE {</w:t>
      </w:r>
    </w:p>
    <w:p w14:paraId="74650149" w14:textId="77777777" w:rsidR="00494017" w:rsidRPr="00FF083F" w:rsidRDefault="00494017" w:rsidP="00494017">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1EF4421" w14:textId="77777777" w:rsidR="00494017" w:rsidRPr="00FF083F" w:rsidRDefault="00494017" w:rsidP="00494017">
      <w:pPr>
        <w:pStyle w:val="PL"/>
        <w:shd w:val="clear" w:color="auto" w:fill="E6E6E6"/>
      </w:pPr>
      <w:r w:rsidRPr="00FF083F">
        <w:t>}</w:t>
      </w:r>
    </w:p>
    <w:p w14:paraId="33159482" w14:textId="77777777" w:rsidR="00494017" w:rsidRPr="00FF083F" w:rsidRDefault="00494017" w:rsidP="00494017">
      <w:pPr>
        <w:pStyle w:val="PL"/>
        <w:shd w:val="clear" w:color="auto" w:fill="E6E6E6"/>
      </w:pPr>
    </w:p>
    <w:p w14:paraId="5DEF15FE" w14:textId="77777777" w:rsidR="00494017" w:rsidRPr="00FF083F" w:rsidRDefault="00494017" w:rsidP="00494017">
      <w:pPr>
        <w:pStyle w:val="PL"/>
        <w:shd w:val="clear" w:color="auto" w:fill="E6E6E6"/>
      </w:pPr>
      <w:r w:rsidRPr="00FF083F">
        <w:t>RF-Parameters-v1130 ::=</w:t>
      </w:r>
      <w:r w:rsidRPr="00FF083F">
        <w:tab/>
      </w:r>
      <w:r w:rsidRPr="00FF083F">
        <w:tab/>
      </w:r>
      <w:r w:rsidRPr="00FF083F">
        <w:tab/>
      </w:r>
      <w:r w:rsidRPr="00FF083F">
        <w:tab/>
        <w:t>SEQUENCE {</w:t>
      </w:r>
    </w:p>
    <w:p w14:paraId="382B9827" w14:textId="77777777" w:rsidR="00494017" w:rsidRPr="00FF083F" w:rsidRDefault="00494017" w:rsidP="00494017">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7B78D2B3" w14:textId="77777777" w:rsidR="00494017" w:rsidRPr="00FF083F" w:rsidRDefault="00494017" w:rsidP="00494017">
      <w:pPr>
        <w:pStyle w:val="PL"/>
        <w:shd w:val="clear" w:color="auto" w:fill="E6E6E6"/>
      </w:pPr>
      <w:r w:rsidRPr="00FF083F">
        <w:t>}</w:t>
      </w:r>
    </w:p>
    <w:p w14:paraId="6538289E" w14:textId="77777777" w:rsidR="00494017" w:rsidRPr="00FF083F" w:rsidRDefault="00494017" w:rsidP="00494017">
      <w:pPr>
        <w:pStyle w:val="PL"/>
        <w:shd w:val="clear" w:color="auto" w:fill="E6E6E6"/>
      </w:pPr>
    </w:p>
    <w:p w14:paraId="367B1E86" w14:textId="77777777" w:rsidR="00494017" w:rsidRPr="00FF083F" w:rsidRDefault="00494017" w:rsidP="00494017">
      <w:pPr>
        <w:pStyle w:val="PL"/>
        <w:shd w:val="clear" w:color="auto" w:fill="E6E6E6"/>
      </w:pPr>
      <w:r w:rsidRPr="00FF083F">
        <w:t>RF-Parameters-v1180 ::=</w:t>
      </w:r>
      <w:r w:rsidRPr="00FF083F">
        <w:tab/>
      </w:r>
      <w:r w:rsidRPr="00FF083F">
        <w:tab/>
      </w:r>
      <w:r w:rsidRPr="00FF083F">
        <w:tab/>
      </w:r>
      <w:r w:rsidRPr="00FF083F">
        <w:tab/>
        <w:t>SEQUENCE {</w:t>
      </w:r>
    </w:p>
    <w:p w14:paraId="2C4ECE73" w14:textId="77777777" w:rsidR="00494017" w:rsidRPr="00FF083F" w:rsidRDefault="00494017" w:rsidP="00494017">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52EE76" w14:textId="77777777" w:rsidR="00494017" w:rsidRPr="00FF083F" w:rsidRDefault="00494017" w:rsidP="00494017">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16931929" w14:textId="77777777" w:rsidR="00494017" w:rsidRPr="00FF083F" w:rsidRDefault="00494017" w:rsidP="00494017">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2438E9C7" w14:textId="77777777" w:rsidR="00494017" w:rsidRPr="00FF083F" w:rsidRDefault="00494017" w:rsidP="00494017">
      <w:pPr>
        <w:pStyle w:val="PL"/>
        <w:shd w:val="clear" w:color="auto" w:fill="E6E6E6"/>
        <w:rPr>
          <w:rFonts w:eastAsia="SimSun"/>
        </w:rPr>
      </w:pPr>
      <w:r w:rsidRPr="00FF083F">
        <w:t>}</w:t>
      </w:r>
    </w:p>
    <w:p w14:paraId="366D2D64" w14:textId="77777777" w:rsidR="00494017" w:rsidRPr="00FF083F" w:rsidRDefault="00494017" w:rsidP="00494017">
      <w:pPr>
        <w:pStyle w:val="PL"/>
        <w:shd w:val="clear" w:color="auto" w:fill="E6E6E6"/>
      </w:pPr>
    </w:p>
    <w:p w14:paraId="157334B7" w14:textId="77777777" w:rsidR="00494017" w:rsidRPr="00FF083F" w:rsidRDefault="00494017" w:rsidP="00494017">
      <w:pPr>
        <w:pStyle w:val="PL"/>
        <w:shd w:val="clear" w:color="auto" w:fill="E6E6E6"/>
      </w:pPr>
      <w:r w:rsidRPr="00FF083F">
        <w:t>RF-Parameters-v11d0 ::=</w:t>
      </w:r>
      <w:r w:rsidRPr="00FF083F">
        <w:tab/>
      </w:r>
      <w:r w:rsidRPr="00FF083F">
        <w:tab/>
      </w:r>
      <w:r w:rsidRPr="00FF083F">
        <w:tab/>
      </w:r>
      <w:r w:rsidRPr="00FF083F">
        <w:tab/>
      </w:r>
      <w:r w:rsidRPr="00FF083F">
        <w:tab/>
        <w:t>SEQUENCE {</w:t>
      </w:r>
    </w:p>
    <w:p w14:paraId="7FBA0CB8" w14:textId="77777777" w:rsidR="00494017" w:rsidRPr="00FF083F" w:rsidRDefault="00494017" w:rsidP="00494017">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1F86F08C" w14:textId="77777777" w:rsidR="00494017" w:rsidRPr="00FF083F" w:rsidRDefault="00494017" w:rsidP="00494017">
      <w:pPr>
        <w:pStyle w:val="PL"/>
        <w:shd w:val="clear" w:color="auto" w:fill="E6E6E6"/>
      </w:pPr>
      <w:r w:rsidRPr="00FF083F">
        <w:t>}</w:t>
      </w:r>
    </w:p>
    <w:p w14:paraId="16C6EE86" w14:textId="77777777" w:rsidR="00494017" w:rsidRPr="00FF083F" w:rsidRDefault="00494017" w:rsidP="00494017">
      <w:pPr>
        <w:pStyle w:val="PL"/>
        <w:shd w:val="clear" w:color="auto" w:fill="E6E6E6"/>
        <w:rPr>
          <w:rFonts w:eastAsia="SimSun"/>
        </w:rPr>
      </w:pPr>
    </w:p>
    <w:p w14:paraId="68B93EFA" w14:textId="77777777" w:rsidR="00494017" w:rsidRPr="00FF083F" w:rsidRDefault="00494017" w:rsidP="00494017">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25B1F4C8" w14:textId="77777777" w:rsidR="00494017" w:rsidRPr="00FF083F" w:rsidRDefault="00494017" w:rsidP="00494017">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37086F14" w14:textId="77777777" w:rsidR="00494017" w:rsidRPr="00FF083F" w:rsidRDefault="00494017" w:rsidP="00494017">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599A249C" w14:textId="77777777" w:rsidR="00494017" w:rsidRPr="00FF083F" w:rsidRDefault="00494017" w:rsidP="00494017">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097B666B" w14:textId="77777777" w:rsidR="00494017" w:rsidRPr="00FF083F" w:rsidRDefault="00494017" w:rsidP="00494017">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14C001" w14:textId="77777777" w:rsidR="00494017" w:rsidRPr="00FF083F" w:rsidRDefault="00494017" w:rsidP="00494017">
      <w:pPr>
        <w:pStyle w:val="PL"/>
        <w:shd w:val="clear" w:color="auto" w:fill="E6E6E6"/>
      </w:pPr>
      <w:r w:rsidRPr="00FF083F">
        <w:t>}</w:t>
      </w:r>
    </w:p>
    <w:p w14:paraId="5D16DBD9" w14:textId="77777777" w:rsidR="00494017" w:rsidRPr="00FF083F" w:rsidRDefault="00494017" w:rsidP="00494017">
      <w:pPr>
        <w:pStyle w:val="PL"/>
        <w:shd w:val="clear" w:color="auto" w:fill="E6E6E6"/>
      </w:pPr>
    </w:p>
    <w:p w14:paraId="50FD0CD7" w14:textId="77777777" w:rsidR="00494017" w:rsidRPr="00FF083F" w:rsidRDefault="00494017" w:rsidP="00494017">
      <w:pPr>
        <w:pStyle w:val="PL"/>
        <w:shd w:val="clear" w:color="auto" w:fill="E6E6E6"/>
      </w:pPr>
      <w:r w:rsidRPr="00FF083F">
        <w:t>RF-Parameters-v1270 ::=</w:t>
      </w:r>
      <w:r w:rsidRPr="00FF083F">
        <w:tab/>
      </w:r>
      <w:r w:rsidRPr="00FF083F">
        <w:tab/>
      </w:r>
      <w:r w:rsidRPr="00FF083F">
        <w:tab/>
      </w:r>
      <w:r w:rsidRPr="00FF083F">
        <w:tab/>
        <w:t>SEQUENCE {</w:t>
      </w:r>
    </w:p>
    <w:p w14:paraId="16E27B5C" w14:textId="77777777" w:rsidR="00494017" w:rsidRPr="00FF083F" w:rsidRDefault="00494017" w:rsidP="00494017">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09A33771" w14:textId="77777777" w:rsidR="00494017" w:rsidRPr="00FF083F" w:rsidRDefault="00494017" w:rsidP="00494017">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5592944F" w14:textId="77777777" w:rsidR="00494017" w:rsidRPr="00FF083F" w:rsidRDefault="00494017" w:rsidP="00494017">
      <w:pPr>
        <w:pStyle w:val="PL"/>
        <w:shd w:val="clear" w:color="auto" w:fill="E6E6E6"/>
      </w:pPr>
      <w:r w:rsidRPr="00FF083F">
        <w:t>}</w:t>
      </w:r>
    </w:p>
    <w:p w14:paraId="7350859E" w14:textId="77777777" w:rsidR="00494017" w:rsidRPr="00FF083F" w:rsidRDefault="00494017" w:rsidP="00494017">
      <w:pPr>
        <w:pStyle w:val="PL"/>
        <w:shd w:val="clear" w:color="auto" w:fill="E6E6E6"/>
      </w:pPr>
    </w:p>
    <w:p w14:paraId="73230651" w14:textId="77777777" w:rsidR="00494017" w:rsidRPr="00FF083F" w:rsidRDefault="00494017" w:rsidP="00494017">
      <w:pPr>
        <w:pStyle w:val="PL"/>
        <w:shd w:val="clear" w:color="auto" w:fill="E6E6E6"/>
      </w:pPr>
      <w:r w:rsidRPr="00FF083F">
        <w:t>RF-Parameters-v1310 ::=</w:t>
      </w:r>
      <w:r w:rsidRPr="00FF083F">
        <w:tab/>
      </w:r>
      <w:r w:rsidRPr="00FF083F">
        <w:tab/>
      </w:r>
      <w:r w:rsidRPr="00FF083F">
        <w:tab/>
      </w:r>
      <w:r w:rsidRPr="00FF083F">
        <w:tab/>
        <w:t>SEQUENCE {</w:t>
      </w:r>
    </w:p>
    <w:p w14:paraId="21B63E73" w14:textId="77777777" w:rsidR="00494017" w:rsidRPr="00FF083F" w:rsidRDefault="00494017" w:rsidP="00494017">
      <w:pPr>
        <w:pStyle w:val="PL"/>
        <w:shd w:val="clear" w:color="auto" w:fill="E6E6E6"/>
      </w:pPr>
      <w:r w:rsidRPr="00FF083F">
        <w:tab/>
        <w:t>eNB-RequestedParameters-r13</w:t>
      </w:r>
      <w:r w:rsidRPr="00FF083F">
        <w:tab/>
      </w:r>
      <w:r w:rsidRPr="00FF083F">
        <w:tab/>
      </w:r>
      <w:r w:rsidRPr="00FF083F">
        <w:tab/>
        <w:t>SEQUENCE {</w:t>
      </w:r>
    </w:p>
    <w:p w14:paraId="67868057" w14:textId="77777777" w:rsidR="00494017" w:rsidRPr="00FF083F" w:rsidRDefault="00494017" w:rsidP="00494017">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2DF67D25" w14:textId="77777777" w:rsidR="00494017" w:rsidRPr="00FF083F" w:rsidRDefault="00494017" w:rsidP="00494017">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642BD1BA" w14:textId="77777777" w:rsidR="00494017" w:rsidRPr="00FF083F" w:rsidRDefault="00494017" w:rsidP="00494017">
      <w:pPr>
        <w:pStyle w:val="PL"/>
        <w:shd w:val="clear" w:color="auto" w:fill="E6E6E6"/>
      </w:pPr>
      <w:r w:rsidRPr="00FF083F">
        <w:lastRenderedPageBreak/>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0019ABE2" w14:textId="77777777" w:rsidR="00494017" w:rsidRPr="00FF083F" w:rsidRDefault="00494017" w:rsidP="00494017">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73E3B25F"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13EEC57" w14:textId="77777777" w:rsidR="00494017" w:rsidRPr="00FF083F" w:rsidRDefault="00494017" w:rsidP="00494017">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5FD703D" w14:textId="77777777" w:rsidR="00494017" w:rsidRPr="00FF083F" w:rsidRDefault="00494017" w:rsidP="00494017">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C7BB90" w14:textId="77777777" w:rsidR="00494017" w:rsidRPr="00FF083F" w:rsidRDefault="00494017" w:rsidP="00494017">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7735BBA" w14:textId="77777777" w:rsidR="00494017" w:rsidRPr="00FF083F" w:rsidRDefault="00494017" w:rsidP="00494017">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1F92D54D" w14:textId="77777777" w:rsidR="00494017" w:rsidRPr="00FF083F" w:rsidRDefault="00494017" w:rsidP="00494017">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5F0D9FA5" w14:textId="77777777" w:rsidR="00494017" w:rsidRPr="00FF083F" w:rsidRDefault="00494017" w:rsidP="00494017">
      <w:pPr>
        <w:pStyle w:val="PL"/>
        <w:shd w:val="clear" w:color="auto" w:fill="E6E6E6"/>
      </w:pPr>
      <w:r w:rsidRPr="00FF083F">
        <w:t>}</w:t>
      </w:r>
    </w:p>
    <w:p w14:paraId="28B27162" w14:textId="77777777" w:rsidR="00494017" w:rsidRPr="00FF083F" w:rsidRDefault="00494017" w:rsidP="00494017">
      <w:pPr>
        <w:pStyle w:val="PL"/>
        <w:shd w:val="clear" w:color="auto" w:fill="E6E6E6"/>
      </w:pPr>
    </w:p>
    <w:p w14:paraId="60B47A6A" w14:textId="77777777" w:rsidR="00494017" w:rsidRPr="00FF083F" w:rsidRDefault="00494017" w:rsidP="00494017">
      <w:pPr>
        <w:pStyle w:val="PL"/>
        <w:shd w:val="clear" w:color="auto" w:fill="E6E6E6"/>
      </w:pPr>
      <w:r w:rsidRPr="00FF083F">
        <w:t>RF-Parameters-v1320 ::=</w:t>
      </w:r>
      <w:r w:rsidRPr="00FF083F">
        <w:tab/>
      </w:r>
      <w:r w:rsidRPr="00FF083F">
        <w:tab/>
      </w:r>
      <w:r w:rsidRPr="00FF083F">
        <w:tab/>
      </w:r>
      <w:r w:rsidRPr="00FF083F">
        <w:tab/>
        <w:t>SEQUENCE {</w:t>
      </w:r>
    </w:p>
    <w:p w14:paraId="06C92F18" w14:textId="77777777" w:rsidR="00494017" w:rsidRPr="00FF083F" w:rsidRDefault="00494017" w:rsidP="00494017">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6F20657C" w14:textId="77777777" w:rsidR="00494017" w:rsidRPr="00FF083F" w:rsidRDefault="00494017" w:rsidP="00494017">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48E247F9" w14:textId="77777777" w:rsidR="00494017" w:rsidRPr="00FF083F" w:rsidRDefault="00494017" w:rsidP="00494017">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2BEFF419" w14:textId="77777777" w:rsidR="00494017" w:rsidRPr="00FF083F" w:rsidRDefault="00494017" w:rsidP="00494017">
      <w:pPr>
        <w:pStyle w:val="PL"/>
        <w:shd w:val="clear" w:color="auto" w:fill="E6E6E6"/>
      </w:pPr>
      <w:r w:rsidRPr="00FF083F">
        <w:tab/>
        <w:t>supportedBandCombinationReduced-v1320</w:t>
      </w:r>
      <w:r w:rsidRPr="00FF083F">
        <w:tab/>
        <w:t>SupportedBandCombinationReduced-v1320</w:t>
      </w:r>
      <w:r w:rsidRPr="00FF083F">
        <w:tab/>
        <w:t>OPTIONAL</w:t>
      </w:r>
    </w:p>
    <w:p w14:paraId="2F74385A" w14:textId="77777777" w:rsidR="00494017" w:rsidRPr="00FF083F" w:rsidRDefault="00494017" w:rsidP="00494017">
      <w:pPr>
        <w:pStyle w:val="PL"/>
        <w:shd w:val="clear" w:color="auto" w:fill="E6E6E6"/>
      </w:pPr>
      <w:r w:rsidRPr="00FF083F">
        <w:t>}</w:t>
      </w:r>
    </w:p>
    <w:p w14:paraId="18A2A34C" w14:textId="77777777" w:rsidR="00494017" w:rsidRPr="00FF083F" w:rsidRDefault="00494017" w:rsidP="00494017">
      <w:pPr>
        <w:pStyle w:val="PL"/>
        <w:shd w:val="clear" w:color="auto" w:fill="E6E6E6"/>
      </w:pPr>
    </w:p>
    <w:p w14:paraId="325F62D7" w14:textId="77777777" w:rsidR="00494017" w:rsidRPr="00FF083F" w:rsidRDefault="00494017" w:rsidP="00494017">
      <w:pPr>
        <w:pStyle w:val="PL"/>
        <w:shd w:val="clear" w:color="auto" w:fill="E6E6E6"/>
      </w:pPr>
      <w:r w:rsidRPr="00FF083F">
        <w:t>RF-Parameters-v1380 ::=</w:t>
      </w:r>
      <w:r w:rsidRPr="00FF083F">
        <w:tab/>
      </w:r>
      <w:r w:rsidRPr="00FF083F">
        <w:tab/>
      </w:r>
      <w:r w:rsidRPr="00FF083F">
        <w:tab/>
      </w:r>
      <w:r w:rsidRPr="00FF083F">
        <w:tab/>
        <w:t>SEQUENCE {</w:t>
      </w:r>
    </w:p>
    <w:p w14:paraId="105FAFD8" w14:textId="77777777" w:rsidR="00494017" w:rsidRPr="00FF083F" w:rsidRDefault="00494017" w:rsidP="00494017">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41E9ADDC" w14:textId="77777777" w:rsidR="00494017" w:rsidRPr="00FF083F" w:rsidRDefault="00494017" w:rsidP="00494017">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3CBFBA32" w14:textId="77777777" w:rsidR="00494017" w:rsidRPr="00FF083F" w:rsidRDefault="00494017" w:rsidP="00494017">
      <w:pPr>
        <w:pStyle w:val="PL"/>
        <w:shd w:val="clear" w:color="auto" w:fill="E6E6E6"/>
      </w:pPr>
      <w:r w:rsidRPr="00FF083F">
        <w:tab/>
        <w:t>supportedBandCombinationReduced-v1380</w:t>
      </w:r>
      <w:r w:rsidRPr="00FF083F">
        <w:tab/>
        <w:t>SupportedBandCombinationReduced-v1380</w:t>
      </w:r>
      <w:r w:rsidRPr="00FF083F">
        <w:tab/>
        <w:t>OPTIONAL</w:t>
      </w:r>
    </w:p>
    <w:p w14:paraId="2256F1DF" w14:textId="77777777" w:rsidR="00494017" w:rsidRPr="00FF083F" w:rsidRDefault="00494017" w:rsidP="00494017">
      <w:pPr>
        <w:pStyle w:val="PL"/>
        <w:shd w:val="clear" w:color="auto" w:fill="E6E6E6"/>
      </w:pPr>
      <w:r w:rsidRPr="00FF083F">
        <w:t>}</w:t>
      </w:r>
    </w:p>
    <w:p w14:paraId="7C89CC74" w14:textId="77777777" w:rsidR="00494017" w:rsidRPr="00FF083F" w:rsidRDefault="00494017" w:rsidP="00494017">
      <w:pPr>
        <w:pStyle w:val="PL"/>
        <w:shd w:val="clear" w:color="auto" w:fill="E6E6E6"/>
      </w:pPr>
    </w:p>
    <w:p w14:paraId="4D75732E" w14:textId="77777777" w:rsidR="00494017" w:rsidRPr="00FF083F" w:rsidRDefault="00494017" w:rsidP="00494017">
      <w:pPr>
        <w:pStyle w:val="PL"/>
        <w:shd w:val="clear" w:color="auto" w:fill="E6E6E6"/>
      </w:pPr>
      <w:r w:rsidRPr="00FF083F">
        <w:t>RF-Parameters-v1390 ::=</w:t>
      </w:r>
      <w:r w:rsidRPr="00FF083F">
        <w:tab/>
      </w:r>
      <w:r w:rsidRPr="00FF083F">
        <w:tab/>
      </w:r>
      <w:r w:rsidRPr="00FF083F">
        <w:tab/>
      </w:r>
      <w:r w:rsidRPr="00FF083F">
        <w:tab/>
        <w:t>SEQUENCE {</w:t>
      </w:r>
    </w:p>
    <w:p w14:paraId="2DD07B10" w14:textId="77777777" w:rsidR="00494017" w:rsidRPr="00FF083F" w:rsidRDefault="00494017" w:rsidP="00494017">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320DD600" w14:textId="77777777" w:rsidR="00494017" w:rsidRPr="00FF083F" w:rsidRDefault="00494017" w:rsidP="00494017">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57D798E3" w14:textId="77777777" w:rsidR="00494017" w:rsidRPr="00FF083F" w:rsidRDefault="00494017" w:rsidP="00494017">
      <w:pPr>
        <w:pStyle w:val="PL"/>
        <w:shd w:val="clear" w:color="auto" w:fill="E6E6E6"/>
      </w:pPr>
      <w:r w:rsidRPr="00FF083F">
        <w:tab/>
        <w:t>supportedBandCombinationReduced-v1390</w:t>
      </w:r>
      <w:r w:rsidRPr="00FF083F">
        <w:tab/>
        <w:t>SupportedBandCombinationReduced-v1390</w:t>
      </w:r>
      <w:r w:rsidRPr="00FF083F">
        <w:tab/>
        <w:t>OPTIONAL</w:t>
      </w:r>
    </w:p>
    <w:p w14:paraId="051122F8" w14:textId="77777777" w:rsidR="00494017" w:rsidRPr="00FF083F" w:rsidRDefault="00494017" w:rsidP="00494017">
      <w:pPr>
        <w:pStyle w:val="PL"/>
        <w:shd w:val="clear" w:color="auto" w:fill="E6E6E6"/>
      </w:pPr>
      <w:r w:rsidRPr="00FF083F">
        <w:t>}</w:t>
      </w:r>
    </w:p>
    <w:p w14:paraId="7D774A26" w14:textId="77777777" w:rsidR="00494017" w:rsidRPr="00FF083F" w:rsidRDefault="00494017" w:rsidP="00494017">
      <w:pPr>
        <w:pStyle w:val="PL"/>
        <w:shd w:val="clear" w:color="auto" w:fill="E6E6E6"/>
      </w:pPr>
    </w:p>
    <w:p w14:paraId="64648DA3" w14:textId="77777777" w:rsidR="00494017" w:rsidRPr="00FF083F" w:rsidRDefault="00494017" w:rsidP="00494017">
      <w:pPr>
        <w:pStyle w:val="PL"/>
        <w:shd w:val="clear" w:color="auto" w:fill="E6E6E6"/>
      </w:pPr>
      <w:r w:rsidRPr="00FF083F">
        <w:t>RF-Parameters-v12b0 ::=</w:t>
      </w:r>
      <w:r w:rsidRPr="00FF083F">
        <w:tab/>
      </w:r>
      <w:r w:rsidRPr="00FF083F">
        <w:tab/>
      </w:r>
      <w:r w:rsidRPr="00FF083F">
        <w:tab/>
      </w:r>
      <w:r w:rsidRPr="00FF083F">
        <w:tab/>
        <w:t>SEQUENCE {</w:t>
      </w:r>
    </w:p>
    <w:p w14:paraId="009A8D8C" w14:textId="77777777" w:rsidR="00494017" w:rsidRPr="00FF083F" w:rsidRDefault="00494017" w:rsidP="00494017">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34D37B" w14:textId="77777777" w:rsidR="00494017" w:rsidRPr="00FF083F" w:rsidRDefault="00494017" w:rsidP="00494017">
      <w:pPr>
        <w:pStyle w:val="PL"/>
        <w:shd w:val="clear" w:color="auto" w:fill="E6E6E6"/>
      </w:pPr>
      <w:r w:rsidRPr="00FF083F">
        <w:t>}</w:t>
      </w:r>
    </w:p>
    <w:p w14:paraId="39A1E230" w14:textId="77777777" w:rsidR="00494017" w:rsidRPr="00FF083F" w:rsidRDefault="00494017" w:rsidP="00494017">
      <w:pPr>
        <w:pStyle w:val="PL"/>
        <w:shd w:val="clear" w:color="auto" w:fill="E6E6E6"/>
      </w:pPr>
    </w:p>
    <w:p w14:paraId="126F1BD7" w14:textId="77777777" w:rsidR="00494017" w:rsidRPr="00FF083F" w:rsidRDefault="00494017" w:rsidP="00494017">
      <w:pPr>
        <w:pStyle w:val="PL"/>
        <w:shd w:val="clear" w:color="auto" w:fill="E6E6E6"/>
      </w:pPr>
      <w:r w:rsidRPr="00FF083F">
        <w:t>RF-Parameters-v1430 ::=</w:t>
      </w:r>
      <w:r w:rsidRPr="00FF083F">
        <w:tab/>
      </w:r>
      <w:r w:rsidRPr="00FF083F">
        <w:tab/>
      </w:r>
      <w:r w:rsidRPr="00FF083F">
        <w:tab/>
      </w:r>
      <w:r w:rsidRPr="00FF083F">
        <w:tab/>
        <w:t>SEQUENCE {</w:t>
      </w:r>
    </w:p>
    <w:p w14:paraId="4B8BB6C2" w14:textId="77777777" w:rsidR="00494017" w:rsidRPr="00FF083F" w:rsidRDefault="00494017" w:rsidP="00494017">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49EF1E65" w14:textId="77777777" w:rsidR="00494017" w:rsidRPr="00FF083F" w:rsidRDefault="00494017" w:rsidP="00494017">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756DF46F" w14:textId="77777777" w:rsidR="00494017" w:rsidRPr="00FF083F" w:rsidRDefault="00494017" w:rsidP="00494017">
      <w:pPr>
        <w:pStyle w:val="PL"/>
        <w:shd w:val="clear" w:color="auto" w:fill="E6E6E6"/>
      </w:pPr>
      <w:r w:rsidRPr="00FF083F">
        <w:tab/>
        <w:t>supportedBandCombinationReduced-v1430</w:t>
      </w:r>
      <w:r w:rsidRPr="00FF083F">
        <w:tab/>
        <w:t>SupportedBandCombinationReduced-v1430</w:t>
      </w:r>
      <w:r w:rsidRPr="00FF083F">
        <w:tab/>
        <w:t>OPTIONAL,</w:t>
      </w:r>
    </w:p>
    <w:p w14:paraId="16474E2C" w14:textId="77777777" w:rsidR="00494017" w:rsidRPr="00FF083F" w:rsidRDefault="00494017" w:rsidP="00494017">
      <w:pPr>
        <w:pStyle w:val="PL"/>
        <w:shd w:val="clear" w:color="auto" w:fill="E6E6E6"/>
      </w:pPr>
      <w:r w:rsidRPr="00FF083F">
        <w:tab/>
        <w:t>eNB-RequestedParameters-v1430</w:t>
      </w:r>
      <w:r w:rsidRPr="00FF083F">
        <w:tab/>
      </w:r>
      <w:r w:rsidRPr="00FF083F">
        <w:tab/>
      </w:r>
      <w:r w:rsidRPr="00FF083F">
        <w:tab/>
        <w:t>SEQUENCE {</w:t>
      </w:r>
    </w:p>
    <w:p w14:paraId="488EAD99" w14:textId="77777777" w:rsidR="00494017" w:rsidRPr="00FF083F" w:rsidRDefault="00494017" w:rsidP="00494017">
      <w:pPr>
        <w:pStyle w:val="PL"/>
        <w:shd w:val="clear" w:color="auto" w:fill="E6E6E6"/>
      </w:pPr>
      <w:r w:rsidRPr="00FF083F">
        <w:tab/>
      </w:r>
      <w:r w:rsidRPr="00FF083F">
        <w:tab/>
        <w:t>requestedDiffFallbackCombList-r14</w:t>
      </w:r>
      <w:r w:rsidRPr="00FF083F">
        <w:tab/>
      </w:r>
      <w:r w:rsidRPr="00FF083F">
        <w:tab/>
        <w:t>BandCombinationList-r14</w:t>
      </w:r>
    </w:p>
    <w:p w14:paraId="24A6A897"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89E72D0" w14:textId="77777777" w:rsidR="00494017" w:rsidRPr="00FF083F" w:rsidRDefault="00494017" w:rsidP="00494017">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1A753C0" w14:textId="77777777" w:rsidR="00494017" w:rsidRPr="00FF083F" w:rsidRDefault="00494017" w:rsidP="00494017">
      <w:pPr>
        <w:pStyle w:val="PL"/>
        <w:shd w:val="clear" w:color="auto" w:fill="E6E6E6"/>
      </w:pPr>
      <w:r w:rsidRPr="00FF083F">
        <w:t>}</w:t>
      </w:r>
    </w:p>
    <w:p w14:paraId="6B44E3CF" w14:textId="77777777" w:rsidR="00494017" w:rsidRPr="00FF083F" w:rsidRDefault="00494017" w:rsidP="00494017">
      <w:pPr>
        <w:pStyle w:val="PL"/>
        <w:shd w:val="clear" w:color="auto" w:fill="E6E6E6"/>
      </w:pPr>
    </w:p>
    <w:p w14:paraId="4CE46E17" w14:textId="77777777" w:rsidR="00494017" w:rsidRPr="00FF083F" w:rsidRDefault="00494017" w:rsidP="00494017">
      <w:pPr>
        <w:pStyle w:val="PL"/>
        <w:shd w:val="clear" w:color="auto" w:fill="E6E6E6"/>
      </w:pPr>
      <w:r w:rsidRPr="00FF083F">
        <w:t>RF-Parameters-v1450 ::=</w:t>
      </w:r>
      <w:r w:rsidRPr="00FF083F">
        <w:tab/>
      </w:r>
      <w:r w:rsidRPr="00FF083F">
        <w:tab/>
      </w:r>
      <w:r w:rsidRPr="00FF083F">
        <w:tab/>
      </w:r>
      <w:r w:rsidRPr="00FF083F">
        <w:tab/>
        <w:t>SEQUENCE {</w:t>
      </w:r>
    </w:p>
    <w:p w14:paraId="726045CA" w14:textId="77777777" w:rsidR="00494017" w:rsidRPr="00FF083F" w:rsidRDefault="00494017" w:rsidP="00494017">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726243A0" w14:textId="77777777" w:rsidR="00494017" w:rsidRPr="00FF083F" w:rsidRDefault="00494017" w:rsidP="00494017">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3EC94B09" w14:textId="77777777" w:rsidR="00494017" w:rsidRPr="00FF083F" w:rsidRDefault="00494017" w:rsidP="00494017">
      <w:pPr>
        <w:pStyle w:val="PL"/>
        <w:shd w:val="clear" w:color="auto" w:fill="E6E6E6"/>
      </w:pPr>
      <w:r w:rsidRPr="00FF083F">
        <w:tab/>
        <w:t>supportedBandCombinationReduced-v1450</w:t>
      </w:r>
      <w:r w:rsidRPr="00FF083F">
        <w:tab/>
        <w:t>SupportedBandCombinationReduced-v1450</w:t>
      </w:r>
      <w:r w:rsidRPr="00FF083F">
        <w:tab/>
        <w:t>OPTIONAL</w:t>
      </w:r>
    </w:p>
    <w:p w14:paraId="4B506020" w14:textId="77777777" w:rsidR="00494017" w:rsidRPr="00FF083F" w:rsidRDefault="00494017" w:rsidP="00494017">
      <w:pPr>
        <w:pStyle w:val="PL"/>
        <w:shd w:val="clear" w:color="auto" w:fill="E6E6E6"/>
      </w:pPr>
      <w:r w:rsidRPr="00FF083F">
        <w:t>}</w:t>
      </w:r>
    </w:p>
    <w:p w14:paraId="65848CE1" w14:textId="77777777" w:rsidR="00494017" w:rsidRPr="00FF083F" w:rsidRDefault="00494017" w:rsidP="00494017">
      <w:pPr>
        <w:pStyle w:val="PL"/>
        <w:shd w:val="clear" w:color="auto" w:fill="E6E6E6"/>
      </w:pPr>
    </w:p>
    <w:p w14:paraId="291D8B1A" w14:textId="77777777" w:rsidR="00494017" w:rsidRPr="00FF083F" w:rsidRDefault="00494017" w:rsidP="00494017">
      <w:pPr>
        <w:pStyle w:val="PL"/>
        <w:shd w:val="clear" w:color="auto" w:fill="E6E6E6"/>
      </w:pPr>
      <w:r w:rsidRPr="00FF083F">
        <w:t>RF-Parameters-v1470 ::=</w:t>
      </w:r>
      <w:r w:rsidRPr="00FF083F">
        <w:tab/>
      </w:r>
      <w:r w:rsidRPr="00FF083F">
        <w:tab/>
      </w:r>
      <w:r w:rsidRPr="00FF083F">
        <w:tab/>
      </w:r>
      <w:r w:rsidRPr="00FF083F">
        <w:tab/>
        <w:t>SEQUENCE {</w:t>
      </w:r>
    </w:p>
    <w:p w14:paraId="6D6E257B" w14:textId="77777777" w:rsidR="00494017" w:rsidRPr="00FF083F" w:rsidRDefault="00494017" w:rsidP="00494017">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35A0D300" w14:textId="77777777" w:rsidR="00494017" w:rsidRPr="00FF083F" w:rsidRDefault="00494017" w:rsidP="00494017">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75CB6F74" w14:textId="77777777" w:rsidR="00494017" w:rsidRPr="00FF083F" w:rsidRDefault="00494017" w:rsidP="00494017">
      <w:pPr>
        <w:pStyle w:val="PL"/>
        <w:shd w:val="clear" w:color="auto" w:fill="E6E6E6"/>
      </w:pPr>
      <w:r w:rsidRPr="00FF083F">
        <w:tab/>
        <w:t>supportedBandCombinationReduced-v1470</w:t>
      </w:r>
      <w:r w:rsidRPr="00FF083F">
        <w:tab/>
        <w:t>SupportedBandCombinationReduced-v1470</w:t>
      </w:r>
      <w:r w:rsidRPr="00FF083F">
        <w:tab/>
        <w:t>OPTIONAL</w:t>
      </w:r>
    </w:p>
    <w:p w14:paraId="187FA7C9" w14:textId="77777777" w:rsidR="00494017" w:rsidRPr="00FF083F" w:rsidRDefault="00494017" w:rsidP="00494017">
      <w:pPr>
        <w:pStyle w:val="PL"/>
        <w:shd w:val="clear" w:color="auto" w:fill="E6E6E6"/>
      </w:pPr>
      <w:r w:rsidRPr="00FF083F">
        <w:t>}</w:t>
      </w:r>
    </w:p>
    <w:p w14:paraId="74547A32" w14:textId="77777777" w:rsidR="00494017" w:rsidRPr="00FF083F" w:rsidRDefault="00494017" w:rsidP="00494017">
      <w:pPr>
        <w:pStyle w:val="PL"/>
        <w:shd w:val="clear" w:color="auto" w:fill="E6E6E6"/>
      </w:pPr>
    </w:p>
    <w:p w14:paraId="67E0C87F" w14:textId="77777777" w:rsidR="00494017" w:rsidRPr="00FF083F" w:rsidRDefault="00494017" w:rsidP="00494017">
      <w:pPr>
        <w:pStyle w:val="PL"/>
        <w:shd w:val="clear" w:color="auto" w:fill="E6E6E6"/>
      </w:pPr>
      <w:r w:rsidRPr="00FF083F">
        <w:t>RF-Parameters-v14b0 ::=</w:t>
      </w:r>
      <w:r w:rsidRPr="00FF083F">
        <w:tab/>
      </w:r>
      <w:r w:rsidRPr="00FF083F">
        <w:tab/>
      </w:r>
      <w:r w:rsidRPr="00FF083F">
        <w:tab/>
      </w:r>
      <w:r w:rsidRPr="00FF083F">
        <w:tab/>
        <w:t>SEQUENCE {</w:t>
      </w:r>
    </w:p>
    <w:p w14:paraId="3578A58D" w14:textId="77777777" w:rsidR="00494017" w:rsidRPr="00FF083F" w:rsidRDefault="00494017" w:rsidP="00494017">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7073DDE6" w14:textId="77777777" w:rsidR="00494017" w:rsidRPr="00FF083F" w:rsidRDefault="00494017" w:rsidP="00494017">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2814ABEE" w14:textId="77777777" w:rsidR="00494017" w:rsidRPr="00FF083F" w:rsidRDefault="00494017" w:rsidP="00494017">
      <w:pPr>
        <w:pStyle w:val="PL"/>
        <w:shd w:val="clear" w:color="auto" w:fill="E6E6E6"/>
      </w:pPr>
      <w:r w:rsidRPr="00FF083F">
        <w:tab/>
        <w:t>supportedBandCombinationReduced-v14b0</w:t>
      </w:r>
      <w:r w:rsidRPr="00FF083F">
        <w:tab/>
        <w:t>SupportedBandCombinationReduced-v14b0</w:t>
      </w:r>
      <w:r w:rsidRPr="00FF083F">
        <w:tab/>
        <w:t>OPTIONAL</w:t>
      </w:r>
    </w:p>
    <w:p w14:paraId="3C14882D" w14:textId="77777777" w:rsidR="00494017" w:rsidRPr="00FF083F" w:rsidRDefault="00494017" w:rsidP="00494017">
      <w:pPr>
        <w:pStyle w:val="PL"/>
        <w:shd w:val="clear" w:color="auto" w:fill="E6E6E6"/>
      </w:pPr>
      <w:r w:rsidRPr="00FF083F">
        <w:t>}</w:t>
      </w:r>
    </w:p>
    <w:p w14:paraId="7AB90175" w14:textId="77777777" w:rsidR="00494017" w:rsidRPr="00FF083F" w:rsidRDefault="00494017" w:rsidP="00494017">
      <w:pPr>
        <w:pStyle w:val="PL"/>
        <w:shd w:val="clear" w:color="auto" w:fill="E6E6E6"/>
      </w:pPr>
    </w:p>
    <w:p w14:paraId="2679E0EA" w14:textId="77777777" w:rsidR="00494017" w:rsidRPr="00FF083F" w:rsidRDefault="00494017" w:rsidP="00494017">
      <w:pPr>
        <w:pStyle w:val="PL"/>
        <w:shd w:val="clear" w:color="auto" w:fill="E6E6E6"/>
      </w:pPr>
      <w:r w:rsidRPr="00FF083F">
        <w:t>RF-Parameters-v1530 ::=</w:t>
      </w:r>
      <w:r w:rsidRPr="00FF083F">
        <w:tab/>
      </w:r>
      <w:r w:rsidRPr="00FF083F">
        <w:tab/>
      </w:r>
      <w:r w:rsidRPr="00FF083F">
        <w:tab/>
      </w:r>
      <w:r w:rsidRPr="00FF083F">
        <w:tab/>
        <w:t>SEQUENCE {</w:t>
      </w:r>
    </w:p>
    <w:p w14:paraId="2CB62AC7" w14:textId="77777777" w:rsidR="00494017" w:rsidRPr="00FF083F" w:rsidRDefault="00494017" w:rsidP="00494017">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93EFDA" w14:textId="77777777" w:rsidR="00494017" w:rsidRPr="00FF083F" w:rsidRDefault="00494017" w:rsidP="00494017">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3D657D0D" w14:textId="77777777" w:rsidR="00494017" w:rsidRPr="00FF083F" w:rsidRDefault="00494017" w:rsidP="00494017">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797B230D" w14:textId="77777777" w:rsidR="00494017" w:rsidRPr="00FF083F" w:rsidRDefault="00494017" w:rsidP="00494017">
      <w:pPr>
        <w:pStyle w:val="PL"/>
        <w:shd w:val="clear" w:color="auto" w:fill="E6E6E6"/>
      </w:pPr>
      <w:r w:rsidRPr="00FF083F">
        <w:tab/>
        <w:t>supportedBandCombinationReduced-v1530</w:t>
      </w:r>
      <w:r w:rsidRPr="00FF083F">
        <w:tab/>
        <w:t>SupportedBandCombinationReduced-v1530</w:t>
      </w:r>
      <w:r w:rsidRPr="00FF083F">
        <w:tab/>
        <w:t>OPTIONAL,</w:t>
      </w:r>
    </w:p>
    <w:p w14:paraId="03FCA6EF" w14:textId="77777777" w:rsidR="00494017" w:rsidRPr="00FF083F" w:rsidRDefault="00494017" w:rsidP="00494017">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E9CC005" w14:textId="77777777" w:rsidR="00494017" w:rsidRPr="00FF083F" w:rsidRDefault="00494017" w:rsidP="00494017">
      <w:pPr>
        <w:pStyle w:val="PL"/>
        <w:shd w:val="clear" w:color="auto" w:fill="E6E6E6"/>
      </w:pPr>
      <w:r w:rsidRPr="00FF083F">
        <w:t>}</w:t>
      </w:r>
    </w:p>
    <w:p w14:paraId="2E7F4534" w14:textId="77777777" w:rsidR="00494017" w:rsidRPr="00FF083F" w:rsidRDefault="00494017" w:rsidP="00494017">
      <w:pPr>
        <w:pStyle w:val="PL"/>
        <w:shd w:val="clear" w:color="auto" w:fill="E6E6E6"/>
      </w:pPr>
    </w:p>
    <w:p w14:paraId="638E9702" w14:textId="77777777" w:rsidR="00494017" w:rsidRPr="00FF083F" w:rsidRDefault="00494017" w:rsidP="00494017">
      <w:pPr>
        <w:pStyle w:val="PL"/>
        <w:shd w:val="clear" w:color="auto" w:fill="E6E6E6"/>
      </w:pPr>
      <w:r w:rsidRPr="00FF083F">
        <w:t>RF-Parameters-v1570 ::=</w:t>
      </w:r>
      <w:r w:rsidRPr="00FF083F">
        <w:tab/>
      </w:r>
      <w:r w:rsidRPr="00FF083F">
        <w:tab/>
      </w:r>
      <w:r w:rsidRPr="00FF083F">
        <w:tab/>
        <w:t>SEQUENCE {</w:t>
      </w:r>
    </w:p>
    <w:p w14:paraId="70440DA0" w14:textId="77777777" w:rsidR="00494017" w:rsidRPr="00FF083F" w:rsidRDefault="00494017" w:rsidP="00494017">
      <w:pPr>
        <w:pStyle w:val="PL"/>
        <w:shd w:val="clear" w:color="auto" w:fill="E6E6E6"/>
      </w:pPr>
      <w:r w:rsidRPr="00FF083F">
        <w:tab/>
        <w:t>dl-1024QAM-ScalingFactor-r15</w:t>
      </w:r>
      <w:r w:rsidRPr="00FF083F">
        <w:tab/>
      </w:r>
      <w:r w:rsidRPr="00FF083F">
        <w:tab/>
      </w:r>
      <w:r w:rsidRPr="00FF083F">
        <w:tab/>
        <w:t>ENUMERATED {v1, v1dot2, v1dot25},</w:t>
      </w:r>
    </w:p>
    <w:p w14:paraId="7DCBB486" w14:textId="77777777" w:rsidR="00494017" w:rsidRPr="00FF083F" w:rsidRDefault="00494017" w:rsidP="00494017">
      <w:pPr>
        <w:pStyle w:val="PL"/>
        <w:shd w:val="clear" w:color="auto" w:fill="E6E6E6"/>
      </w:pPr>
      <w:r w:rsidRPr="00FF083F">
        <w:tab/>
        <w:t>dl-1024QAM-TotalWeightedLayers-r15</w:t>
      </w:r>
      <w:r w:rsidRPr="00FF083F">
        <w:tab/>
      </w:r>
      <w:r w:rsidRPr="00FF083F">
        <w:tab/>
        <w:t>INTEGER (0..10)</w:t>
      </w:r>
    </w:p>
    <w:p w14:paraId="0AD96D32" w14:textId="77777777" w:rsidR="00494017" w:rsidRPr="00FF083F" w:rsidRDefault="00494017" w:rsidP="00494017">
      <w:pPr>
        <w:pStyle w:val="PL"/>
        <w:shd w:val="clear" w:color="auto" w:fill="E6E6E6"/>
      </w:pPr>
      <w:r w:rsidRPr="00FF083F">
        <w:t>}</w:t>
      </w:r>
    </w:p>
    <w:p w14:paraId="523EDC06" w14:textId="77777777" w:rsidR="00494017" w:rsidRPr="00FF083F" w:rsidRDefault="00494017" w:rsidP="00494017">
      <w:pPr>
        <w:pStyle w:val="PL"/>
        <w:shd w:val="clear" w:color="auto" w:fill="E6E6E6"/>
      </w:pPr>
    </w:p>
    <w:p w14:paraId="508BA93F" w14:textId="77777777" w:rsidR="00494017" w:rsidRPr="00FF083F" w:rsidRDefault="00494017" w:rsidP="00494017">
      <w:pPr>
        <w:pStyle w:val="PL"/>
        <w:shd w:val="clear" w:color="auto" w:fill="E6E6E6"/>
      </w:pPr>
      <w:r w:rsidRPr="00FF083F">
        <w:t>RF-Parameters-v1610 ::=</w:t>
      </w:r>
      <w:r w:rsidRPr="00FF083F">
        <w:tab/>
      </w:r>
      <w:r w:rsidRPr="00FF083F">
        <w:tab/>
      </w:r>
      <w:r w:rsidRPr="00FF083F">
        <w:tab/>
      </w:r>
      <w:r w:rsidRPr="00FF083F">
        <w:tab/>
        <w:t>SEQUENCE {</w:t>
      </w:r>
    </w:p>
    <w:p w14:paraId="18E8B247" w14:textId="77777777" w:rsidR="00494017" w:rsidRPr="00FF083F" w:rsidRDefault="00494017" w:rsidP="00494017">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320BFFD9" w14:textId="77777777" w:rsidR="00494017" w:rsidRPr="00FF083F" w:rsidRDefault="00494017" w:rsidP="00494017">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1162E833" w14:textId="77777777" w:rsidR="00494017" w:rsidRPr="00FF083F" w:rsidRDefault="00494017" w:rsidP="00494017">
      <w:pPr>
        <w:pStyle w:val="PL"/>
        <w:shd w:val="clear" w:color="auto" w:fill="E6E6E6"/>
      </w:pPr>
      <w:r w:rsidRPr="00FF083F">
        <w:tab/>
        <w:t>supportedBandCombinationReduced-v1610</w:t>
      </w:r>
      <w:r w:rsidRPr="00FF083F">
        <w:tab/>
        <w:t>SupportedBandCombinationReduced-v1610</w:t>
      </w:r>
      <w:r w:rsidRPr="00FF083F">
        <w:tab/>
        <w:t>OPTIONAL</w:t>
      </w:r>
    </w:p>
    <w:p w14:paraId="1A72A121" w14:textId="77777777" w:rsidR="00494017" w:rsidRPr="00FF083F" w:rsidRDefault="00494017" w:rsidP="00494017">
      <w:pPr>
        <w:pStyle w:val="PL"/>
        <w:shd w:val="clear" w:color="auto" w:fill="E6E6E6"/>
      </w:pPr>
      <w:r w:rsidRPr="00FF083F">
        <w:lastRenderedPageBreak/>
        <w:t>}</w:t>
      </w:r>
    </w:p>
    <w:p w14:paraId="3A9C3619" w14:textId="77777777" w:rsidR="00494017" w:rsidRPr="00FF083F" w:rsidRDefault="00494017" w:rsidP="00494017">
      <w:pPr>
        <w:pStyle w:val="PL"/>
        <w:shd w:val="clear" w:color="auto" w:fill="E6E6E6"/>
      </w:pPr>
    </w:p>
    <w:p w14:paraId="15D41F06" w14:textId="77777777" w:rsidR="00494017" w:rsidRPr="00FF083F" w:rsidRDefault="00494017" w:rsidP="00494017">
      <w:pPr>
        <w:pStyle w:val="PL"/>
        <w:shd w:val="clear" w:color="auto" w:fill="E6E6E6"/>
      </w:pPr>
      <w:r w:rsidRPr="00FF083F">
        <w:t>SkipSubframeProcessing-r15 ::=</w:t>
      </w:r>
      <w:r w:rsidRPr="00FF083F">
        <w:tab/>
      </w:r>
      <w:r w:rsidRPr="00FF083F">
        <w:tab/>
        <w:t>SEQUENCE {</w:t>
      </w:r>
    </w:p>
    <w:p w14:paraId="05B6D6AA" w14:textId="77777777" w:rsidR="00494017" w:rsidRPr="00FF083F" w:rsidRDefault="00494017" w:rsidP="00494017">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5255F50C" w14:textId="77777777" w:rsidR="00494017" w:rsidRPr="00FF083F" w:rsidRDefault="00494017" w:rsidP="00494017">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46A6BD87" w14:textId="77777777" w:rsidR="00494017" w:rsidRPr="00FF083F" w:rsidRDefault="00494017" w:rsidP="00494017">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05C1BAAA" w14:textId="77777777" w:rsidR="00494017" w:rsidRPr="00FF083F" w:rsidRDefault="00494017" w:rsidP="00494017">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7422BE55" w14:textId="77777777" w:rsidR="00494017" w:rsidRPr="00FF083F" w:rsidRDefault="00494017" w:rsidP="00494017">
      <w:pPr>
        <w:pStyle w:val="PL"/>
        <w:shd w:val="clear" w:color="auto" w:fill="E6E6E6"/>
      </w:pPr>
      <w:r w:rsidRPr="00FF083F">
        <w:t>}</w:t>
      </w:r>
    </w:p>
    <w:p w14:paraId="73ECB405" w14:textId="77777777" w:rsidR="00494017" w:rsidRPr="00FF083F" w:rsidRDefault="00494017" w:rsidP="00494017">
      <w:pPr>
        <w:pStyle w:val="PL"/>
        <w:shd w:val="clear" w:color="auto" w:fill="E6E6E6"/>
      </w:pPr>
    </w:p>
    <w:p w14:paraId="5AC30872" w14:textId="77777777" w:rsidR="00494017" w:rsidRPr="00FF083F" w:rsidRDefault="00494017" w:rsidP="00494017">
      <w:pPr>
        <w:pStyle w:val="PL"/>
        <w:shd w:val="clear" w:color="auto" w:fill="E6E6E6"/>
      </w:pPr>
      <w:r w:rsidRPr="00FF083F">
        <w:t>SPT-Parameters-r15 ::=</w:t>
      </w:r>
      <w:r w:rsidRPr="00FF083F">
        <w:tab/>
      </w:r>
      <w:r w:rsidRPr="00FF083F">
        <w:tab/>
      </w:r>
      <w:r w:rsidRPr="00FF083F">
        <w:tab/>
      </w:r>
      <w:r w:rsidRPr="00FF083F">
        <w:tab/>
        <w:t>SEQUENCE {</w:t>
      </w:r>
    </w:p>
    <w:p w14:paraId="0727D529" w14:textId="77777777" w:rsidR="00494017" w:rsidRPr="00FF083F" w:rsidRDefault="00494017" w:rsidP="00494017">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1E292DE9" w14:textId="77777777" w:rsidR="00494017" w:rsidRPr="00FF083F" w:rsidRDefault="00494017" w:rsidP="00494017">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2CD2F6F9" w14:textId="77777777" w:rsidR="00494017" w:rsidRPr="00FF083F" w:rsidRDefault="00494017" w:rsidP="00494017">
      <w:pPr>
        <w:pStyle w:val="PL"/>
        <w:shd w:val="clear" w:color="auto" w:fill="E6E6E6"/>
      </w:pPr>
      <w:r w:rsidRPr="00FF083F">
        <w:t>}</w:t>
      </w:r>
    </w:p>
    <w:p w14:paraId="34597231" w14:textId="77777777" w:rsidR="00494017" w:rsidRPr="00FF083F" w:rsidRDefault="00494017" w:rsidP="00494017">
      <w:pPr>
        <w:pStyle w:val="PL"/>
        <w:shd w:val="clear" w:color="auto" w:fill="E6E6E6"/>
      </w:pPr>
    </w:p>
    <w:p w14:paraId="667EA36E" w14:textId="77777777" w:rsidR="00494017" w:rsidRPr="00FF083F" w:rsidRDefault="00494017" w:rsidP="00494017">
      <w:pPr>
        <w:pStyle w:val="PL"/>
        <w:shd w:val="clear" w:color="auto" w:fill="E6E6E6"/>
      </w:pPr>
      <w:r w:rsidRPr="00FF083F">
        <w:t>STTI-SPT-BandParameters-r15 ::= SEQUENCE {</w:t>
      </w:r>
    </w:p>
    <w:p w14:paraId="2350A6CD" w14:textId="77777777" w:rsidR="00494017" w:rsidRPr="00FF083F" w:rsidRDefault="00494017" w:rsidP="00494017">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1BD944" w14:textId="77777777" w:rsidR="00494017" w:rsidRPr="00FF083F" w:rsidRDefault="00494017" w:rsidP="00494017">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0F6AFAE5" w14:textId="77777777" w:rsidR="00494017" w:rsidRPr="00FF083F" w:rsidRDefault="00494017" w:rsidP="00494017">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1627D9F8" w14:textId="77777777" w:rsidR="00494017" w:rsidRPr="00FF083F" w:rsidRDefault="00494017" w:rsidP="00494017">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11E1AA1B" w14:textId="77777777" w:rsidR="00494017" w:rsidRPr="00FF083F" w:rsidRDefault="00494017" w:rsidP="00494017">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19478B54" w14:textId="77777777" w:rsidR="00494017" w:rsidRPr="00FF083F" w:rsidRDefault="00494017" w:rsidP="00494017">
      <w:pPr>
        <w:pStyle w:val="PL"/>
        <w:shd w:val="clear" w:color="auto" w:fill="E6E6E6"/>
      </w:pPr>
      <w:r w:rsidRPr="00FF083F">
        <w:tab/>
        <w:t>sTTI-CA-MIMO-ParametersUL-r15</w:t>
      </w:r>
      <w:r w:rsidRPr="00FF083F">
        <w:tab/>
      </w:r>
      <w:r w:rsidRPr="00FF083F">
        <w:tab/>
      </w:r>
      <w:r w:rsidRPr="00FF083F">
        <w:tab/>
        <w:t>CA-MIMO-ParametersUL-r15,</w:t>
      </w:r>
    </w:p>
    <w:p w14:paraId="68B8CDDC" w14:textId="77777777" w:rsidR="00494017" w:rsidRPr="00FF083F" w:rsidRDefault="00494017" w:rsidP="00494017">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14BE618B" w14:textId="77777777" w:rsidR="00494017" w:rsidRPr="00FF083F" w:rsidRDefault="00494017" w:rsidP="00494017">
      <w:pPr>
        <w:pStyle w:val="PL"/>
        <w:shd w:val="clear" w:color="auto" w:fill="E6E6E6"/>
      </w:pPr>
      <w:r w:rsidRPr="00FF083F">
        <w:tab/>
        <w:t>sTTI-MIMO-CA-ParametersPerBoBCs-r15</w:t>
      </w:r>
      <w:r w:rsidRPr="00FF083F">
        <w:tab/>
      </w:r>
      <w:r w:rsidRPr="00FF083F">
        <w:tab/>
        <w:t>MIMO-CA-ParametersPerBoBC-r13</w:t>
      </w:r>
      <w:r w:rsidRPr="00FF083F">
        <w:tab/>
        <w:t>OPTIONAL,</w:t>
      </w:r>
    </w:p>
    <w:p w14:paraId="66B0C532" w14:textId="77777777" w:rsidR="00494017" w:rsidRPr="00FF083F" w:rsidRDefault="00494017" w:rsidP="00494017">
      <w:pPr>
        <w:pStyle w:val="PL"/>
        <w:shd w:val="clear" w:color="auto" w:fill="E6E6E6"/>
      </w:pPr>
      <w:r w:rsidRPr="00FF083F">
        <w:tab/>
        <w:t>sTTI-MIMO-CA-ParametersPerBoBCs-v1530</w:t>
      </w:r>
      <w:r w:rsidRPr="00FF083F">
        <w:tab/>
        <w:t>MIMO-CA-ParametersPerBoBC-v1430</w:t>
      </w:r>
      <w:r w:rsidRPr="00FF083F">
        <w:tab/>
        <w:t>OPTIONAL,</w:t>
      </w:r>
    </w:p>
    <w:p w14:paraId="2689F5BE" w14:textId="77777777" w:rsidR="00494017" w:rsidRPr="00FF083F" w:rsidRDefault="00494017" w:rsidP="00494017">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15A5470D" w14:textId="77777777" w:rsidR="00494017" w:rsidRPr="00FF083F" w:rsidRDefault="00494017" w:rsidP="00494017">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00A38D13" w14:textId="77777777" w:rsidR="00494017" w:rsidRPr="00FF083F" w:rsidRDefault="00494017" w:rsidP="00494017">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67D318" w14:textId="77777777" w:rsidR="00494017" w:rsidRPr="00FF083F" w:rsidRDefault="00494017" w:rsidP="00494017">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319F43F" w14:textId="77777777" w:rsidR="00494017" w:rsidRPr="00FF083F" w:rsidRDefault="00494017" w:rsidP="00494017">
      <w:pPr>
        <w:pStyle w:val="PL"/>
        <w:shd w:val="clear" w:color="auto" w:fill="E6E6E6"/>
      </w:pPr>
      <w:r w:rsidRPr="00FF083F">
        <w:tab/>
        <w:t>...</w:t>
      </w:r>
    </w:p>
    <w:p w14:paraId="05BBE088" w14:textId="77777777" w:rsidR="00494017" w:rsidRPr="00FF083F" w:rsidRDefault="00494017" w:rsidP="00494017">
      <w:pPr>
        <w:pStyle w:val="PL"/>
        <w:shd w:val="clear" w:color="auto" w:fill="E6E6E6"/>
      </w:pPr>
      <w:r w:rsidRPr="00FF083F">
        <w:t>}</w:t>
      </w:r>
    </w:p>
    <w:p w14:paraId="13A16FC1" w14:textId="77777777" w:rsidR="00494017" w:rsidRPr="00FF083F" w:rsidRDefault="00494017" w:rsidP="00494017">
      <w:pPr>
        <w:pStyle w:val="PL"/>
        <w:shd w:val="clear" w:color="auto" w:fill="E6E6E6"/>
      </w:pPr>
    </w:p>
    <w:p w14:paraId="3348ECA2" w14:textId="77777777" w:rsidR="00494017" w:rsidRPr="00FF083F" w:rsidRDefault="00494017" w:rsidP="00494017">
      <w:pPr>
        <w:pStyle w:val="PL"/>
        <w:shd w:val="clear" w:color="auto" w:fill="E6E6E6"/>
      </w:pPr>
      <w:r w:rsidRPr="00FF083F">
        <w:t>STTI-SupportedCombinations-r15 ::=</w:t>
      </w:r>
      <w:r w:rsidRPr="00FF083F">
        <w:tab/>
        <w:t>SEQUENCE {</w:t>
      </w:r>
    </w:p>
    <w:p w14:paraId="0FAAD6D0" w14:textId="77777777" w:rsidR="00494017" w:rsidRPr="00FF083F" w:rsidRDefault="00494017" w:rsidP="00494017">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7FF9E20" w14:textId="77777777" w:rsidR="00494017" w:rsidRPr="00FF083F" w:rsidRDefault="00494017" w:rsidP="00494017">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462086F" w14:textId="77777777" w:rsidR="00494017" w:rsidRPr="00FF083F" w:rsidRDefault="00494017" w:rsidP="00494017">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0FEA3B25" w14:textId="77777777" w:rsidR="00494017" w:rsidRPr="00FF083F" w:rsidRDefault="00494017" w:rsidP="00494017">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27EBA7BD" w14:textId="77777777" w:rsidR="00494017" w:rsidRPr="00FF083F" w:rsidRDefault="00494017" w:rsidP="00494017">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168EBCB7" w14:textId="77777777" w:rsidR="00494017" w:rsidRPr="00FF083F" w:rsidRDefault="00494017" w:rsidP="00494017">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7CEA7967" w14:textId="77777777" w:rsidR="00494017" w:rsidRPr="00FF083F" w:rsidRDefault="00494017" w:rsidP="00494017">
      <w:pPr>
        <w:pStyle w:val="PL"/>
        <w:shd w:val="clear" w:color="auto" w:fill="E6E6E6"/>
      </w:pPr>
      <w:r w:rsidRPr="00FF083F">
        <w:t>}</w:t>
      </w:r>
    </w:p>
    <w:p w14:paraId="4A406076" w14:textId="77777777" w:rsidR="00494017" w:rsidRPr="00FF083F" w:rsidRDefault="00494017" w:rsidP="00494017">
      <w:pPr>
        <w:pStyle w:val="PL"/>
        <w:shd w:val="clear" w:color="auto" w:fill="E6E6E6"/>
      </w:pPr>
    </w:p>
    <w:p w14:paraId="22C170A7" w14:textId="77777777" w:rsidR="00494017" w:rsidRPr="00FF083F" w:rsidRDefault="00494017" w:rsidP="00494017">
      <w:pPr>
        <w:pStyle w:val="PL"/>
        <w:shd w:val="clear" w:color="auto" w:fill="E6E6E6"/>
      </w:pPr>
      <w:r w:rsidRPr="00FF083F">
        <w:t>DL-UL-CCs-r15 ::= SEQUENCE {</w:t>
      </w:r>
    </w:p>
    <w:p w14:paraId="720B6BB7" w14:textId="77777777" w:rsidR="00494017" w:rsidRPr="00FF083F" w:rsidRDefault="00494017" w:rsidP="00494017">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3B303C66" w14:textId="77777777" w:rsidR="00494017" w:rsidRPr="00FF083F" w:rsidRDefault="00494017" w:rsidP="00494017">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4489E4B4" w14:textId="77777777" w:rsidR="00494017" w:rsidRPr="00FF083F" w:rsidRDefault="00494017" w:rsidP="00494017">
      <w:pPr>
        <w:pStyle w:val="PL"/>
        <w:shd w:val="clear" w:color="auto" w:fill="E6E6E6"/>
      </w:pPr>
      <w:r w:rsidRPr="00FF083F">
        <w:t>}</w:t>
      </w:r>
    </w:p>
    <w:p w14:paraId="7917AA73" w14:textId="77777777" w:rsidR="00494017" w:rsidRPr="00FF083F" w:rsidRDefault="00494017" w:rsidP="00494017">
      <w:pPr>
        <w:pStyle w:val="PL"/>
        <w:shd w:val="clear" w:color="auto" w:fill="E6E6E6"/>
      </w:pPr>
    </w:p>
    <w:p w14:paraId="1BF2EE8C" w14:textId="77777777" w:rsidR="00494017" w:rsidRPr="00FF083F" w:rsidRDefault="00494017" w:rsidP="00494017">
      <w:pPr>
        <w:pStyle w:val="PL"/>
        <w:shd w:val="clear" w:color="auto" w:fill="E6E6E6"/>
      </w:pPr>
      <w:r w:rsidRPr="00FF083F">
        <w:t>SupportedBandCombination-r10 ::= SEQUENCE (SIZE (1..maxBandComb-r10)) OF BandCombinationParameters-r10</w:t>
      </w:r>
    </w:p>
    <w:p w14:paraId="51B63292" w14:textId="77777777" w:rsidR="00494017" w:rsidRPr="00FF083F" w:rsidRDefault="00494017" w:rsidP="00494017">
      <w:pPr>
        <w:pStyle w:val="PL"/>
        <w:shd w:val="clear" w:color="auto" w:fill="E6E6E6"/>
      </w:pPr>
    </w:p>
    <w:p w14:paraId="55BEF057" w14:textId="77777777" w:rsidR="00494017" w:rsidRPr="00FF083F" w:rsidRDefault="00494017" w:rsidP="00494017">
      <w:pPr>
        <w:pStyle w:val="PL"/>
        <w:shd w:val="clear" w:color="auto" w:fill="E6E6E6"/>
      </w:pPr>
      <w:r w:rsidRPr="00FF083F">
        <w:t>SupportedBandCombinationExt-r10 ::= SEQUENCE (SIZE (1..maxBandComb-r10)) OF BandCombinationParametersExt-r10</w:t>
      </w:r>
    </w:p>
    <w:p w14:paraId="191729A0" w14:textId="77777777" w:rsidR="00494017" w:rsidRPr="00FF083F" w:rsidRDefault="00494017" w:rsidP="00494017">
      <w:pPr>
        <w:pStyle w:val="PL"/>
        <w:shd w:val="clear" w:color="auto" w:fill="E6E6E6"/>
      </w:pPr>
    </w:p>
    <w:p w14:paraId="28A4A7CF" w14:textId="77777777" w:rsidR="00494017" w:rsidRPr="00FF083F" w:rsidRDefault="00494017" w:rsidP="00494017">
      <w:pPr>
        <w:pStyle w:val="PL"/>
        <w:shd w:val="clear" w:color="auto" w:fill="E6E6E6"/>
      </w:pPr>
      <w:r w:rsidRPr="00FF083F">
        <w:t>SupportedBandCombination-v1090 ::= SEQUENCE (SIZE (1..maxBandComb-r10)) OF BandCombinationParameters-v1090</w:t>
      </w:r>
    </w:p>
    <w:p w14:paraId="4FC66B04" w14:textId="77777777" w:rsidR="00494017" w:rsidRPr="00FF083F" w:rsidRDefault="00494017" w:rsidP="00494017">
      <w:pPr>
        <w:pStyle w:val="PL"/>
        <w:shd w:val="clear" w:color="auto" w:fill="E6E6E6"/>
      </w:pPr>
    </w:p>
    <w:p w14:paraId="0A0468D9" w14:textId="77777777" w:rsidR="00494017" w:rsidRPr="00FF083F" w:rsidRDefault="00494017" w:rsidP="00494017">
      <w:pPr>
        <w:pStyle w:val="PL"/>
        <w:shd w:val="clear" w:color="auto" w:fill="E6E6E6"/>
      </w:pPr>
      <w:r w:rsidRPr="00FF083F">
        <w:t>SupportedBandCombination-v10i0 ::= SEQUENCE (SIZE (1..maxBandComb-r10)) OF BandCombinationParameters-v10i0</w:t>
      </w:r>
    </w:p>
    <w:p w14:paraId="663711FD" w14:textId="77777777" w:rsidR="00494017" w:rsidRPr="00FF083F" w:rsidRDefault="00494017" w:rsidP="00494017">
      <w:pPr>
        <w:pStyle w:val="PL"/>
        <w:shd w:val="clear" w:color="auto" w:fill="E6E6E6"/>
      </w:pPr>
    </w:p>
    <w:p w14:paraId="69BA09D9" w14:textId="77777777" w:rsidR="00494017" w:rsidRPr="00FF083F" w:rsidRDefault="00494017" w:rsidP="00494017">
      <w:pPr>
        <w:pStyle w:val="PL"/>
        <w:shd w:val="clear" w:color="auto" w:fill="E6E6E6"/>
      </w:pPr>
      <w:r w:rsidRPr="00FF083F">
        <w:t>SupportedBandCombination-v1130 ::= SEQUENCE (SIZE (1..maxBandComb-r10)) OF BandCombinationParameters-v1130</w:t>
      </w:r>
    </w:p>
    <w:p w14:paraId="2118BC1A" w14:textId="77777777" w:rsidR="00494017" w:rsidRPr="00FF083F" w:rsidRDefault="00494017" w:rsidP="00494017">
      <w:pPr>
        <w:pStyle w:val="PL"/>
        <w:shd w:val="clear" w:color="auto" w:fill="E6E6E6"/>
      </w:pPr>
    </w:p>
    <w:p w14:paraId="4CF4E4FF" w14:textId="77777777" w:rsidR="00494017" w:rsidRPr="00FF083F" w:rsidRDefault="00494017" w:rsidP="00494017">
      <w:pPr>
        <w:pStyle w:val="PL"/>
        <w:shd w:val="clear" w:color="auto" w:fill="E6E6E6"/>
      </w:pPr>
      <w:r w:rsidRPr="00FF083F">
        <w:t>SupportedBandCombination-v1250 ::= SEQUENCE (SIZE (1..maxBandComb-r10)) OF BandCombinationParameters-v1250</w:t>
      </w:r>
    </w:p>
    <w:p w14:paraId="6A01E346" w14:textId="77777777" w:rsidR="00494017" w:rsidRPr="00FF083F" w:rsidRDefault="00494017" w:rsidP="00494017">
      <w:pPr>
        <w:pStyle w:val="PL"/>
        <w:shd w:val="clear" w:color="auto" w:fill="E6E6E6"/>
      </w:pPr>
    </w:p>
    <w:p w14:paraId="6578F00F" w14:textId="77777777" w:rsidR="00494017" w:rsidRPr="00FF083F" w:rsidRDefault="00494017" w:rsidP="00494017">
      <w:pPr>
        <w:pStyle w:val="PL"/>
        <w:shd w:val="clear" w:color="auto" w:fill="E6E6E6"/>
      </w:pPr>
      <w:r w:rsidRPr="00FF083F">
        <w:t>SupportedBandCombination-v1270 ::= SEQUENCE (SIZE (1..maxBandComb-r10)) OF BandCombinationParameters-v1270</w:t>
      </w:r>
    </w:p>
    <w:p w14:paraId="6B9E6469" w14:textId="77777777" w:rsidR="00494017" w:rsidRPr="00FF083F" w:rsidRDefault="00494017" w:rsidP="00494017">
      <w:pPr>
        <w:pStyle w:val="PL"/>
        <w:shd w:val="clear" w:color="auto" w:fill="E6E6E6"/>
      </w:pPr>
    </w:p>
    <w:p w14:paraId="367EFEBD" w14:textId="77777777" w:rsidR="00494017" w:rsidRPr="00FF083F" w:rsidRDefault="00494017" w:rsidP="00494017">
      <w:pPr>
        <w:pStyle w:val="PL"/>
        <w:shd w:val="clear" w:color="auto" w:fill="E6E6E6"/>
      </w:pPr>
      <w:r w:rsidRPr="00FF083F">
        <w:t>SupportedBandCombination-v1320 ::= SEQUENCE (SIZE (1..maxBandComb-r10)) OF BandCombinationParameters-v1320</w:t>
      </w:r>
    </w:p>
    <w:p w14:paraId="40FF7665" w14:textId="77777777" w:rsidR="00494017" w:rsidRPr="00FF083F" w:rsidRDefault="00494017" w:rsidP="00494017">
      <w:pPr>
        <w:pStyle w:val="PL"/>
        <w:shd w:val="clear" w:color="auto" w:fill="E6E6E6"/>
      </w:pPr>
    </w:p>
    <w:p w14:paraId="236DE373" w14:textId="77777777" w:rsidR="00494017" w:rsidRPr="00FF083F" w:rsidRDefault="00494017" w:rsidP="00494017">
      <w:pPr>
        <w:pStyle w:val="PL"/>
        <w:shd w:val="pct10" w:color="auto" w:fill="auto"/>
      </w:pPr>
      <w:r w:rsidRPr="00FF083F">
        <w:t>SupportedBandCombination-v1380 ::= SEQUENCE (SIZE (1..maxBandComb-r10)) OF BandCombinationParameters-v1380</w:t>
      </w:r>
    </w:p>
    <w:p w14:paraId="49BB75B0" w14:textId="77777777" w:rsidR="00494017" w:rsidRPr="00FF083F" w:rsidRDefault="00494017" w:rsidP="00494017">
      <w:pPr>
        <w:pStyle w:val="PL"/>
        <w:shd w:val="pct10" w:color="auto" w:fill="auto"/>
      </w:pPr>
    </w:p>
    <w:p w14:paraId="379EC2A5" w14:textId="77777777" w:rsidR="00494017" w:rsidRPr="00FF083F" w:rsidRDefault="00494017" w:rsidP="00494017">
      <w:pPr>
        <w:pStyle w:val="PL"/>
        <w:shd w:val="pct10" w:color="auto" w:fill="auto"/>
      </w:pPr>
      <w:r w:rsidRPr="00FF083F">
        <w:t>SupportedBandCombination-v1390 ::= SEQUENCE (SIZE (1..maxBandComb-r10)) OF BandCombinationParameters-v1390</w:t>
      </w:r>
    </w:p>
    <w:p w14:paraId="609E0862" w14:textId="77777777" w:rsidR="00494017" w:rsidRPr="00FF083F" w:rsidRDefault="00494017" w:rsidP="00494017">
      <w:pPr>
        <w:pStyle w:val="PL"/>
        <w:shd w:val="pct10" w:color="auto" w:fill="auto"/>
      </w:pPr>
    </w:p>
    <w:p w14:paraId="29B48CA4" w14:textId="77777777" w:rsidR="00494017" w:rsidRPr="00FF083F" w:rsidRDefault="00494017" w:rsidP="00494017">
      <w:pPr>
        <w:pStyle w:val="PL"/>
        <w:shd w:val="clear" w:color="auto" w:fill="E6E6E6"/>
      </w:pPr>
      <w:r w:rsidRPr="00FF083F">
        <w:t>SupportedBandCombination-v1430 ::= SEQUENCE (SIZE (1..maxBandComb-r10)) OF BandCombinationParameters-v1430</w:t>
      </w:r>
    </w:p>
    <w:p w14:paraId="0E843EC8" w14:textId="77777777" w:rsidR="00494017" w:rsidRPr="00FF083F" w:rsidRDefault="00494017" w:rsidP="00494017">
      <w:pPr>
        <w:pStyle w:val="PL"/>
        <w:shd w:val="clear" w:color="auto" w:fill="E6E6E6"/>
      </w:pPr>
    </w:p>
    <w:p w14:paraId="026931E9" w14:textId="77777777" w:rsidR="00494017" w:rsidRPr="00FF083F" w:rsidRDefault="00494017" w:rsidP="00494017">
      <w:pPr>
        <w:pStyle w:val="PL"/>
        <w:shd w:val="clear" w:color="auto" w:fill="E6E6E6"/>
      </w:pPr>
      <w:r w:rsidRPr="00FF083F">
        <w:lastRenderedPageBreak/>
        <w:t>SupportedBandCombination-v1450 ::= SEQUENCE (SIZE (1..maxBandComb-r10)) OF BandCombinationParameters-v1450</w:t>
      </w:r>
    </w:p>
    <w:p w14:paraId="18AC746A" w14:textId="77777777" w:rsidR="00494017" w:rsidRPr="00FF083F" w:rsidRDefault="00494017" w:rsidP="00494017">
      <w:pPr>
        <w:pStyle w:val="PL"/>
        <w:shd w:val="clear" w:color="auto" w:fill="E6E6E6"/>
      </w:pPr>
    </w:p>
    <w:p w14:paraId="2AFAC5E7" w14:textId="77777777" w:rsidR="00494017" w:rsidRPr="00FF083F" w:rsidRDefault="00494017" w:rsidP="00494017">
      <w:pPr>
        <w:pStyle w:val="PL"/>
        <w:shd w:val="pct10" w:color="auto" w:fill="auto"/>
      </w:pPr>
      <w:r w:rsidRPr="00FF083F">
        <w:t>SupportedBandCombination-v1470 ::= SEQUENCE (SIZE (1..maxBandComb-r10)) OF BandCombinationParameters-v1470</w:t>
      </w:r>
    </w:p>
    <w:p w14:paraId="7186ECA8" w14:textId="77777777" w:rsidR="00494017" w:rsidRPr="00FF083F" w:rsidRDefault="00494017" w:rsidP="00494017">
      <w:pPr>
        <w:pStyle w:val="PL"/>
        <w:shd w:val="clear" w:color="auto" w:fill="E6E6E6"/>
      </w:pPr>
    </w:p>
    <w:p w14:paraId="6031DCA5" w14:textId="77777777" w:rsidR="00494017" w:rsidRPr="00FF083F" w:rsidRDefault="00494017" w:rsidP="00494017">
      <w:pPr>
        <w:pStyle w:val="PL"/>
        <w:shd w:val="clear" w:color="auto" w:fill="E6E6E6"/>
      </w:pPr>
      <w:r w:rsidRPr="00FF083F">
        <w:t>SupportedBandCombination-v14b0 ::= SEQUENCE (SIZE (1..maxBandComb-r10)) OF BandCombinationParameters-v14b0</w:t>
      </w:r>
    </w:p>
    <w:p w14:paraId="73EA8A44" w14:textId="77777777" w:rsidR="00494017" w:rsidRPr="00FF083F" w:rsidRDefault="00494017" w:rsidP="00494017">
      <w:pPr>
        <w:pStyle w:val="PL"/>
        <w:shd w:val="pct10" w:color="auto" w:fill="auto"/>
      </w:pPr>
    </w:p>
    <w:p w14:paraId="07C75B3A" w14:textId="77777777" w:rsidR="00494017" w:rsidRPr="00FF083F" w:rsidRDefault="00494017" w:rsidP="00494017">
      <w:pPr>
        <w:pStyle w:val="PL"/>
        <w:shd w:val="pct10" w:color="auto" w:fill="auto"/>
      </w:pPr>
      <w:r w:rsidRPr="00FF083F">
        <w:t>SupportedBandCombination-v1530 ::= SEQUENCE (SIZE (1..maxBandComb-r10)) OF BandCombinationParameters-v1530</w:t>
      </w:r>
    </w:p>
    <w:p w14:paraId="060371C0" w14:textId="77777777" w:rsidR="00494017" w:rsidRPr="00FF083F" w:rsidRDefault="00494017" w:rsidP="00494017">
      <w:pPr>
        <w:pStyle w:val="PL"/>
        <w:shd w:val="pct10" w:color="auto" w:fill="auto"/>
      </w:pPr>
    </w:p>
    <w:p w14:paraId="4D2F96A2" w14:textId="77777777" w:rsidR="00494017" w:rsidRPr="00FF083F" w:rsidRDefault="00494017" w:rsidP="00494017">
      <w:pPr>
        <w:pStyle w:val="PL"/>
        <w:shd w:val="pct10" w:color="auto" w:fill="auto"/>
      </w:pPr>
      <w:r w:rsidRPr="00FF083F">
        <w:t>SupportedBandCombination-v1610 ::= SEQUENCE (SIZE (1..maxBandComb-r10)) OF BandCombinationParameters-v1610</w:t>
      </w:r>
    </w:p>
    <w:p w14:paraId="35B2B46C" w14:textId="77777777" w:rsidR="00494017" w:rsidRPr="00FF083F" w:rsidRDefault="00494017" w:rsidP="00494017">
      <w:pPr>
        <w:pStyle w:val="PL"/>
        <w:shd w:val="pct10" w:color="auto" w:fill="auto"/>
      </w:pPr>
    </w:p>
    <w:p w14:paraId="23C05878" w14:textId="77777777" w:rsidR="00494017" w:rsidRPr="00FF083F" w:rsidRDefault="00494017" w:rsidP="00494017">
      <w:pPr>
        <w:pStyle w:val="PL"/>
        <w:shd w:val="clear" w:color="auto" w:fill="E6E6E6"/>
      </w:pPr>
      <w:r w:rsidRPr="00FF083F">
        <w:t>SupportedBandCombinationAdd-r11 ::= SEQUENCE (SIZE (1..maxBandComb-r11)) OF BandCombinationParameters-r11</w:t>
      </w:r>
    </w:p>
    <w:p w14:paraId="250EC724" w14:textId="77777777" w:rsidR="00494017" w:rsidRPr="00FF083F" w:rsidRDefault="00494017" w:rsidP="00494017">
      <w:pPr>
        <w:pStyle w:val="PL"/>
        <w:shd w:val="clear" w:color="auto" w:fill="E6E6E6"/>
      </w:pPr>
    </w:p>
    <w:p w14:paraId="42FA77DC" w14:textId="77777777" w:rsidR="00494017" w:rsidRPr="00FF083F" w:rsidRDefault="00494017" w:rsidP="00494017">
      <w:pPr>
        <w:pStyle w:val="PL"/>
        <w:shd w:val="clear" w:color="auto" w:fill="E6E6E6"/>
      </w:pPr>
      <w:r w:rsidRPr="00FF083F">
        <w:t>SupportedBandCombinationAdd-v11d0 ::= SEQUENCE (SIZE (1..maxBandComb-r11)) OF BandCombinationParameters-v10i0</w:t>
      </w:r>
    </w:p>
    <w:p w14:paraId="1DD50D36" w14:textId="77777777" w:rsidR="00494017" w:rsidRPr="00FF083F" w:rsidRDefault="00494017" w:rsidP="00494017">
      <w:pPr>
        <w:pStyle w:val="PL"/>
        <w:shd w:val="clear" w:color="auto" w:fill="E6E6E6"/>
      </w:pPr>
    </w:p>
    <w:p w14:paraId="1168A5BD" w14:textId="77777777" w:rsidR="00494017" w:rsidRPr="00FF083F" w:rsidRDefault="00494017" w:rsidP="00494017">
      <w:pPr>
        <w:pStyle w:val="PL"/>
        <w:shd w:val="clear" w:color="auto" w:fill="E6E6E6"/>
      </w:pPr>
      <w:r w:rsidRPr="00FF083F">
        <w:t>SupportedBandCombinationAdd-v1250 ::= SEQUENCE (SIZE (1..maxBandComb-r11)) OF BandCombinationParameters-v1250</w:t>
      </w:r>
    </w:p>
    <w:p w14:paraId="76AB0452" w14:textId="77777777" w:rsidR="00494017" w:rsidRPr="00FF083F" w:rsidRDefault="00494017" w:rsidP="00494017">
      <w:pPr>
        <w:pStyle w:val="PL"/>
        <w:shd w:val="clear" w:color="auto" w:fill="E6E6E6"/>
      </w:pPr>
    </w:p>
    <w:p w14:paraId="19D1B4A1" w14:textId="77777777" w:rsidR="00494017" w:rsidRPr="00FF083F" w:rsidRDefault="00494017" w:rsidP="00494017">
      <w:pPr>
        <w:pStyle w:val="PL"/>
        <w:shd w:val="clear" w:color="auto" w:fill="E6E6E6"/>
      </w:pPr>
      <w:r w:rsidRPr="00FF083F">
        <w:t>SupportedBandCombinationAdd-v1270 ::= SEQUENCE (SIZE (1..maxBandComb-r11)) OF BandCombinationParameters-v1270</w:t>
      </w:r>
    </w:p>
    <w:p w14:paraId="1D0B3B43" w14:textId="77777777" w:rsidR="00494017" w:rsidRPr="00FF083F" w:rsidRDefault="00494017" w:rsidP="00494017">
      <w:pPr>
        <w:pStyle w:val="PL"/>
        <w:shd w:val="clear" w:color="auto" w:fill="E6E6E6"/>
      </w:pPr>
    </w:p>
    <w:p w14:paraId="52ED4AB6" w14:textId="77777777" w:rsidR="00494017" w:rsidRPr="00FF083F" w:rsidRDefault="00494017" w:rsidP="00494017">
      <w:pPr>
        <w:pStyle w:val="PL"/>
        <w:shd w:val="clear" w:color="auto" w:fill="E6E6E6"/>
      </w:pPr>
      <w:r w:rsidRPr="00FF083F">
        <w:t>SupportedBandCombinationAdd-v1320 ::= SEQUENCE (SIZE (1..maxBandComb-r11)) OF BandCombinationParameters-v1320</w:t>
      </w:r>
    </w:p>
    <w:p w14:paraId="74580BFE" w14:textId="77777777" w:rsidR="00494017" w:rsidRPr="00FF083F" w:rsidRDefault="00494017" w:rsidP="00494017">
      <w:pPr>
        <w:pStyle w:val="PL"/>
        <w:shd w:val="clear" w:color="auto" w:fill="E6E6E6"/>
      </w:pPr>
    </w:p>
    <w:p w14:paraId="70D11458" w14:textId="77777777" w:rsidR="00494017" w:rsidRPr="00FF083F" w:rsidRDefault="00494017" w:rsidP="00494017">
      <w:pPr>
        <w:pStyle w:val="PL"/>
        <w:shd w:val="clear" w:color="auto" w:fill="E6E6E6"/>
      </w:pPr>
      <w:r w:rsidRPr="00FF083F">
        <w:t>SupportedBandCombinationAdd-v1380 ::= SEQUENCE (SIZE (1..maxBandComb-r11)) OF BandCombinationParameters-v1380</w:t>
      </w:r>
    </w:p>
    <w:p w14:paraId="20066497" w14:textId="77777777" w:rsidR="00494017" w:rsidRPr="00FF083F" w:rsidRDefault="00494017" w:rsidP="00494017">
      <w:pPr>
        <w:pStyle w:val="PL"/>
        <w:shd w:val="clear" w:color="auto" w:fill="E6E6E6"/>
      </w:pPr>
    </w:p>
    <w:p w14:paraId="304DA8A2" w14:textId="77777777" w:rsidR="00494017" w:rsidRPr="00FF083F" w:rsidRDefault="00494017" w:rsidP="00494017">
      <w:pPr>
        <w:pStyle w:val="PL"/>
        <w:shd w:val="clear" w:color="auto" w:fill="E6E6E6"/>
      </w:pPr>
      <w:r w:rsidRPr="00FF083F">
        <w:t>SupportedBandCombinationAdd-v1390 ::= SEQUENCE (SIZE (1..maxBandComb-r11)) OF BandCombinationParameters-v1390</w:t>
      </w:r>
    </w:p>
    <w:p w14:paraId="2E4B1609" w14:textId="77777777" w:rsidR="00494017" w:rsidRPr="00FF083F" w:rsidRDefault="00494017" w:rsidP="00494017">
      <w:pPr>
        <w:pStyle w:val="PL"/>
        <w:shd w:val="clear" w:color="auto" w:fill="E6E6E6"/>
      </w:pPr>
    </w:p>
    <w:p w14:paraId="1199202E" w14:textId="77777777" w:rsidR="00494017" w:rsidRPr="00FF083F" w:rsidRDefault="00494017" w:rsidP="00494017">
      <w:pPr>
        <w:pStyle w:val="PL"/>
        <w:shd w:val="clear" w:color="auto" w:fill="E6E6E6"/>
      </w:pPr>
      <w:r w:rsidRPr="00FF083F">
        <w:t>SupportedBandCombinationAdd-v1430 ::= SEQUENCE (SIZE (1..maxBandComb-r11)) OF BandCombinationParameters-v1430</w:t>
      </w:r>
    </w:p>
    <w:p w14:paraId="3A742E12" w14:textId="77777777" w:rsidR="00494017" w:rsidRPr="00FF083F" w:rsidRDefault="00494017" w:rsidP="00494017">
      <w:pPr>
        <w:pStyle w:val="PL"/>
        <w:shd w:val="clear" w:color="auto" w:fill="E6E6E6"/>
      </w:pPr>
    </w:p>
    <w:p w14:paraId="16184C92" w14:textId="77777777" w:rsidR="00494017" w:rsidRPr="00FF083F" w:rsidRDefault="00494017" w:rsidP="00494017">
      <w:pPr>
        <w:pStyle w:val="PL"/>
        <w:shd w:val="pct10" w:color="auto" w:fill="auto"/>
      </w:pPr>
      <w:r w:rsidRPr="00FF083F">
        <w:t>SupportedBandCombinationAdd-v1450 ::= SEQUENCE (SIZE (1..maxBandComb-r11)) OF BandCombinationParameters-v1450</w:t>
      </w:r>
    </w:p>
    <w:p w14:paraId="3D3E4353" w14:textId="77777777" w:rsidR="00494017" w:rsidRPr="00FF083F" w:rsidRDefault="00494017" w:rsidP="00494017">
      <w:pPr>
        <w:pStyle w:val="PL"/>
        <w:shd w:val="pct10" w:color="auto" w:fill="auto"/>
      </w:pPr>
    </w:p>
    <w:p w14:paraId="18A9892B" w14:textId="77777777" w:rsidR="00494017" w:rsidRPr="00FF083F" w:rsidRDefault="00494017" w:rsidP="00494017">
      <w:pPr>
        <w:pStyle w:val="PL"/>
        <w:shd w:val="pct10" w:color="auto" w:fill="auto"/>
      </w:pPr>
      <w:r w:rsidRPr="00FF083F">
        <w:t>SupportedBandCombinationAdd-v1470 ::= SEQUENCE (SIZE (1..maxBandComb-r11)) OF BandCombinationParameters-v1470</w:t>
      </w:r>
    </w:p>
    <w:p w14:paraId="3AFFEB12" w14:textId="77777777" w:rsidR="00494017" w:rsidRPr="00FF083F" w:rsidRDefault="00494017" w:rsidP="00494017">
      <w:pPr>
        <w:pStyle w:val="PL"/>
        <w:shd w:val="pct10" w:color="auto" w:fill="auto"/>
      </w:pPr>
    </w:p>
    <w:p w14:paraId="06E9F114" w14:textId="77777777" w:rsidR="00494017" w:rsidRPr="00FF083F" w:rsidRDefault="00494017" w:rsidP="00494017">
      <w:pPr>
        <w:pStyle w:val="PL"/>
        <w:shd w:val="pct10" w:color="auto" w:fill="auto"/>
      </w:pPr>
      <w:r w:rsidRPr="00FF083F">
        <w:t>SupportedBandCombinationAdd-v14b0 ::= SEQUENCE (SIZE (1..maxBandComb-r11)) OF BandCombinationParameters-v14b0</w:t>
      </w:r>
    </w:p>
    <w:p w14:paraId="57D23015" w14:textId="77777777" w:rsidR="00494017" w:rsidRPr="00FF083F" w:rsidRDefault="00494017" w:rsidP="00494017">
      <w:pPr>
        <w:pStyle w:val="PL"/>
        <w:shd w:val="pct10" w:color="auto" w:fill="auto"/>
      </w:pPr>
    </w:p>
    <w:p w14:paraId="358B68BA" w14:textId="77777777" w:rsidR="00494017" w:rsidRPr="00FF083F" w:rsidRDefault="00494017" w:rsidP="00494017">
      <w:pPr>
        <w:pStyle w:val="PL"/>
        <w:shd w:val="pct10" w:color="auto" w:fill="auto"/>
      </w:pPr>
      <w:r w:rsidRPr="00FF083F">
        <w:t>SupportedBandCombinationAdd-v1530 ::= SEQUENCE (SIZE (1..maxBandComb-r11)) OF BandCombinationParameters-v1530</w:t>
      </w:r>
    </w:p>
    <w:p w14:paraId="403D6BE8" w14:textId="77777777" w:rsidR="00494017" w:rsidRPr="00FF083F" w:rsidRDefault="00494017" w:rsidP="00494017">
      <w:pPr>
        <w:pStyle w:val="PL"/>
        <w:shd w:val="pct10" w:color="auto" w:fill="auto"/>
      </w:pPr>
    </w:p>
    <w:p w14:paraId="0F616FF0" w14:textId="77777777" w:rsidR="00494017" w:rsidRPr="00FF083F" w:rsidRDefault="00494017" w:rsidP="00494017">
      <w:pPr>
        <w:pStyle w:val="PL"/>
        <w:shd w:val="pct10" w:color="auto" w:fill="auto"/>
      </w:pPr>
      <w:r w:rsidRPr="00FF083F">
        <w:t>SupportedBandCombinationAdd-v1610 ::= SEQUENCE (SIZE (1..maxBandComb-r11)) OF BandCombinationParameters-v1610</w:t>
      </w:r>
    </w:p>
    <w:p w14:paraId="280FF6B2" w14:textId="77777777" w:rsidR="00494017" w:rsidRPr="00FF083F" w:rsidRDefault="00494017" w:rsidP="00494017">
      <w:pPr>
        <w:pStyle w:val="PL"/>
        <w:shd w:val="pct10" w:color="auto" w:fill="auto"/>
      </w:pPr>
    </w:p>
    <w:p w14:paraId="0777E076" w14:textId="77777777" w:rsidR="00494017" w:rsidRPr="00FF083F" w:rsidRDefault="00494017" w:rsidP="00494017">
      <w:pPr>
        <w:pStyle w:val="PL"/>
        <w:shd w:val="clear" w:color="auto" w:fill="E6E6E6"/>
      </w:pPr>
      <w:r w:rsidRPr="00FF083F">
        <w:t>SupportedBandCombinationReduced-r13 ::=</w:t>
      </w:r>
      <w:r w:rsidRPr="00FF083F">
        <w:tab/>
        <w:t>SEQUENCE (SIZE (1..maxBandComb-r13)) OF BandCombinationParameters-r13</w:t>
      </w:r>
    </w:p>
    <w:p w14:paraId="1CEAC185" w14:textId="77777777" w:rsidR="00494017" w:rsidRPr="00FF083F" w:rsidRDefault="00494017" w:rsidP="00494017">
      <w:pPr>
        <w:pStyle w:val="PL"/>
        <w:shd w:val="clear" w:color="auto" w:fill="E6E6E6"/>
        <w:tabs>
          <w:tab w:val="clear" w:pos="3456"/>
          <w:tab w:val="left" w:pos="3295"/>
        </w:tabs>
      </w:pPr>
    </w:p>
    <w:p w14:paraId="750EDD0F" w14:textId="77777777" w:rsidR="00494017" w:rsidRPr="00FF083F" w:rsidRDefault="00494017" w:rsidP="00494017">
      <w:pPr>
        <w:pStyle w:val="PL"/>
        <w:shd w:val="clear" w:color="auto" w:fill="E6E6E6"/>
      </w:pPr>
      <w:r w:rsidRPr="00FF083F">
        <w:t>SupportedBandCombinationReduced-v1320 ::=</w:t>
      </w:r>
      <w:r w:rsidRPr="00FF083F">
        <w:tab/>
        <w:t>SEQUENCE (SIZE (1..maxBandComb-r13)) OF BandCombinationParameters-v1320</w:t>
      </w:r>
    </w:p>
    <w:p w14:paraId="56438F2B" w14:textId="77777777" w:rsidR="00494017" w:rsidRPr="00FF083F" w:rsidRDefault="00494017" w:rsidP="00494017">
      <w:pPr>
        <w:pStyle w:val="PL"/>
        <w:shd w:val="clear" w:color="auto" w:fill="E6E6E6"/>
      </w:pPr>
    </w:p>
    <w:p w14:paraId="78D8553C" w14:textId="77777777" w:rsidR="00494017" w:rsidRPr="00FF083F" w:rsidRDefault="00494017" w:rsidP="00494017">
      <w:pPr>
        <w:pStyle w:val="PL"/>
        <w:shd w:val="clear" w:color="auto" w:fill="E6E6E6"/>
      </w:pPr>
      <w:r w:rsidRPr="00FF083F">
        <w:t>SupportedBandCombinationReduced-v1380 ::=</w:t>
      </w:r>
      <w:r w:rsidRPr="00FF083F">
        <w:tab/>
        <w:t>SEQUENCE (SIZE (1..maxBandComb-r13)) OF BandCombinationParameters-v1380</w:t>
      </w:r>
    </w:p>
    <w:p w14:paraId="1E4ADF3A" w14:textId="77777777" w:rsidR="00494017" w:rsidRPr="00FF083F" w:rsidRDefault="00494017" w:rsidP="00494017">
      <w:pPr>
        <w:pStyle w:val="PL"/>
        <w:shd w:val="clear" w:color="auto" w:fill="E6E6E6"/>
      </w:pPr>
    </w:p>
    <w:p w14:paraId="3962746F" w14:textId="77777777" w:rsidR="00494017" w:rsidRPr="00FF083F" w:rsidRDefault="00494017" w:rsidP="00494017">
      <w:pPr>
        <w:pStyle w:val="PL"/>
        <w:shd w:val="clear" w:color="auto" w:fill="E6E6E6"/>
      </w:pPr>
      <w:r w:rsidRPr="00FF083F">
        <w:t>SupportedBandCombinationReduced-v1390 ::=</w:t>
      </w:r>
      <w:r w:rsidRPr="00FF083F">
        <w:tab/>
        <w:t>SEQUENCE (SIZE (1..maxBandComb-r13)) OF BandCombinationParameters-v1390</w:t>
      </w:r>
    </w:p>
    <w:p w14:paraId="1119A14A" w14:textId="77777777" w:rsidR="00494017" w:rsidRPr="00FF083F" w:rsidRDefault="00494017" w:rsidP="00494017">
      <w:pPr>
        <w:pStyle w:val="PL"/>
        <w:shd w:val="clear" w:color="auto" w:fill="E6E6E6"/>
        <w:tabs>
          <w:tab w:val="clear" w:pos="3456"/>
          <w:tab w:val="left" w:pos="3295"/>
        </w:tabs>
      </w:pPr>
    </w:p>
    <w:p w14:paraId="1F4D5AFE" w14:textId="77777777" w:rsidR="00494017" w:rsidRPr="00FF083F" w:rsidRDefault="00494017" w:rsidP="00494017">
      <w:pPr>
        <w:pStyle w:val="PL"/>
        <w:shd w:val="clear" w:color="auto" w:fill="E6E6E6"/>
      </w:pPr>
      <w:r w:rsidRPr="00FF083F">
        <w:t>SupportedBandCombinationReduced-v1430 ::=</w:t>
      </w:r>
      <w:r w:rsidRPr="00FF083F">
        <w:tab/>
        <w:t>SEQUENCE (SIZE (1..maxBandComb-r13)) OF BandCombinationParameters-v1430</w:t>
      </w:r>
    </w:p>
    <w:p w14:paraId="75A88435" w14:textId="77777777" w:rsidR="00494017" w:rsidRPr="00FF083F" w:rsidRDefault="00494017" w:rsidP="00494017">
      <w:pPr>
        <w:pStyle w:val="PL"/>
        <w:shd w:val="clear" w:color="auto" w:fill="E6E6E6"/>
      </w:pPr>
    </w:p>
    <w:p w14:paraId="5CE4DF76" w14:textId="77777777" w:rsidR="00494017" w:rsidRPr="00FF083F" w:rsidRDefault="00494017" w:rsidP="00494017">
      <w:pPr>
        <w:pStyle w:val="PL"/>
        <w:shd w:val="clear" w:color="auto" w:fill="E6E6E6"/>
      </w:pPr>
      <w:r w:rsidRPr="00FF083F">
        <w:t>SupportedBandCombinationReduced-v1450 ::=</w:t>
      </w:r>
      <w:r w:rsidRPr="00FF083F">
        <w:tab/>
        <w:t>SEQUENCE (SIZE (1..maxBandComb-r13)) OF BandCombinationParameters-v1450</w:t>
      </w:r>
    </w:p>
    <w:p w14:paraId="535D9599" w14:textId="77777777" w:rsidR="00494017" w:rsidRPr="00FF083F" w:rsidRDefault="00494017" w:rsidP="00494017">
      <w:pPr>
        <w:pStyle w:val="PL"/>
        <w:shd w:val="clear" w:color="auto" w:fill="E6E6E6"/>
        <w:tabs>
          <w:tab w:val="left" w:pos="3295"/>
        </w:tabs>
      </w:pPr>
    </w:p>
    <w:p w14:paraId="4840DF5B" w14:textId="77777777" w:rsidR="00494017" w:rsidRPr="00FF083F" w:rsidRDefault="00494017" w:rsidP="00494017">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7BC5788D" w14:textId="77777777" w:rsidR="00494017" w:rsidRPr="00FF083F" w:rsidRDefault="00494017" w:rsidP="00494017">
      <w:pPr>
        <w:pStyle w:val="PL"/>
        <w:shd w:val="clear" w:color="auto" w:fill="E6E6E6"/>
        <w:tabs>
          <w:tab w:val="clear" w:pos="3456"/>
          <w:tab w:val="left" w:pos="3295"/>
        </w:tabs>
      </w:pPr>
    </w:p>
    <w:p w14:paraId="61AEB8E6" w14:textId="77777777" w:rsidR="00494017" w:rsidRPr="00FF083F" w:rsidRDefault="00494017" w:rsidP="00494017">
      <w:pPr>
        <w:pStyle w:val="PL"/>
        <w:shd w:val="clear" w:color="auto" w:fill="E6E6E6"/>
      </w:pPr>
      <w:r w:rsidRPr="00FF083F">
        <w:t>SupportedBandCombinationReduced-v14b0 ::=</w:t>
      </w:r>
      <w:r w:rsidRPr="00FF083F">
        <w:tab/>
        <w:t>SEQUENCE (SIZE (1..maxBandComb-r13)) OF BandCombinationParameters-v14b0</w:t>
      </w:r>
    </w:p>
    <w:p w14:paraId="06F83D2E" w14:textId="77777777" w:rsidR="00494017" w:rsidRPr="00FF083F" w:rsidRDefault="00494017" w:rsidP="00494017">
      <w:pPr>
        <w:pStyle w:val="PL"/>
        <w:shd w:val="clear" w:color="auto" w:fill="E6E6E6"/>
        <w:tabs>
          <w:tab w:val="left" w:pos="3295"/>
        </w:tabs>
      </w:pPr>
    </w:p>
    <w:p w14:paraId="7C4FB738" w14:textId="77777777" w:rsidR="00494017" w:rsidRPr="00FF083F" w:rsidRDefault="00494017" w:rsidP="00494017">
      <w:pPr>
        <w:pStyle w:val="PL"/>
        <w:shd w:val="clear" w:color="auto" w:fill="E6E6E6"/>
        <w:tabs>
          <w:tab w:val="clear" w:pos="3456"/>
          <w:tab w:val="left" w:pos="3295"/>
        </w:tabs>
      </w:pPr>
      <w:r w:rsidRPr="00FF083F">
        <w:lastRenderedPageBreak/>
        <w:t>SupportedBandCombinationReduced-v1530 ::=</w:t>
      </w:r>
      <w:r w:rsidRPr="00FF083F">
        <w:tab/>
        <w:t>SEQUENCE (SIZE (1..maxBandComb-r13)) OF BandCombinationParameters-v1530</w:t>
      </w:r>
    </w:p>
    <w:p w14:paraId="1934D150" w14:textId="77777777" w:rsidR="00494017" w:rsidRPr="00FF083F" w:rsidRDefault="00494017" w:rsidP="00494017">
      <w:pPr>
        <w:pStyle w:val="PL"/>
        <w:shd w:val="clear" w:color="auto" w:fill="E6E6E6"/>
        <w:tabs>
          <w:tab w:val="clear" w:pos="3456"/>
          <w:tab w:val="left" w:pos="3295"/>
        </w:tabs>
      </w:pPr>
    </w:p>
    <w:p w14:paraId="1A4EA82E" w14:textId="77777777" w:rsidR="00494017" w:rsidRPr="00FF083F" w:rsidRDefault="00494017" w:rsidP="00494017">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5696B670" w14:textId="77777777" w:rsidR="00494017" w:rsidRPr="00FF083F" w:rsidRDefault="00494017" w:rsidP="00494017">
      <w:pPr>
        <w:pStyle w:val="PL"/>
        <w:shd w:val="clear" w:color="auto" w:fill="E6E6E6"/>
        <w:tabs>
          <w:tab w:val="clear" w:pos="3456"/>
          <w:tab w:val="left" w:pos="3295"/>
        </w:tabs>
      </w:pPr>
    </w:p>
    <w:p w14:paraId="6EE1DCB2" w14:textId="77777777" w:rsidR="00494017" w:rsidRPr="00FF083F" w:rsidRDefault="00494017" w:rsidP="00494017">
      <w:pPr>
        <w:pStyle w:val="PL"/>
        <w:shd w:val="clear" w:color="auto" w:fill="E6E6E6"/>
      </w:pPr>
      <w:r w:rsidRPr="00FF083F">
        <w:t>BandCombinationParameters-r10 ::= SEQUENCE (SIZE (1..maxSimultaneousBands-r10)) OF BandParameters-r10</w:t>
      </w:r>
    </w:p>
    <w:p w14:paraId="69DC9C16" w14:textId="77777777" w:rsidR="00494017" w:rsidRPr="00FF083F" w:rsidRDefault="00494017" w:rsidP="00494017">
      <w:pPr>
        <w:pStyle w:val="PL"/>
        <w:shd w:val="clear" w:color="auto" w:fill="E6E6E6"/>
      </w:pPr>
    </w:p>
    <w:p w14:paraId="4F5CE8E9" w14:textId="77777777" w:rsidR="00494017" w:rsidRPr="00FF083F" w:rsidRDefault="00494017" w:rsidP="00494017">
      <w:pPr>
        <w:pStyle w:val="PL"/>
        <w:shd w:val="clear" w:color="auto" w:fill="E6E6E6"/>
      </w:pPr>
      <w:r w:rsidRPr="00FF083F">
        <w:t>BandCombinationParametersExt-r10 ::= SEQUENCE {</w:t>
      </w:r>
    </w:p>
    <w:p w14:paraId="3A600238" w14:textId="77777777" w:rsidR="00494017" w:rsidRPr="00FF083F" w:rsidRDefault="00494017" w:rsidP="00494017">
      <w:pPr>
        <w:pStyle w:val="PL"/>
        <w:shd w:val="clear" w:color="auto" w:fill="E6E6E6"/>
      </w:pPr>
      <w:r w:rsidRPr="00FF083F">
        <w:tab/>
        <w:t>supportedBandwidthCombinationSet-r10</w:t>
      </w:r>
      <w:r w:rsidRPr="00FF083F">
        <w:tab/>
        <w:t>SupportedBandwidthCombinationSet-r10</w:t>
      </w:r>
      <w:r w:rsidRPr="00FF083F">
        <w:tab/>
        <w:t>OPTIONAL</w:t>
      </w:r>
    </w:p>
    <w:p w14:paraId="1041F471" w14:textId="77777777" w:rsidR="00494017" w:rsidRPr="00FF083F" w:rsidRDefault="00494017" w:rsidP="00494017">
      <w:pPr>
        <w:pStyle w:val="PL"/>
        <w:shd w:val="clear" w:color="auto" w:fill="E6E6E6"/>
      </w:pPr>
      <w:r w:rsidRPr="00FF083F">
        <w:t>}</w:t>
      </w:r>
    </w:p>
    <w:p w14:paraId="4D4B3B36" w14:textId="77777777" w:rsidR="00494017" w:rsidRPr="00FF083F" w:rsidRDefault="00494017" w:rsidP="00494017">
      <w:pPr>
        <w:pStyle w:val="PL"/>
        <w:shd w:val="clear" w:color="auto" w:fill="E6E6E6"/>
      </w:pPr>
    </w:p>
    <w:p w14:paraId="5A2B6E3E" w14:textId="77777777" w:rsidR="00494017" w:rsidRPr="00FF083F" w:rsidRDefault="00494017" w:rsidP="00494017">
      <w:pPr>
        <w:pStyle w:val="PL"/>
        <w:shd w:val="clear" w:color="auto" w:fill="E6E6E6"/>
      </w:pPr>
      <w:r w:rsidRPr="00FF083F">
        <w:t>BandCombinationParameters-v1090 ::= SEQUENCE (SIZE (1..maxSimultaneousBands-r10)) OF BandParameters-v1090</w:t>
      </w:r>
    </w:p>
    <w:p w14:paraId="4F312261" w14:textId="77777777" w:rsidR="00494017" w:rsidRPr="00FF083F" w:rsidRDefault="00494017" w:rsidP="00494017">
      <w:pPr>
        <w:pStyle w:val="PL"/>
        <w:shd w:val="clear" w:color="auto" w:fill="E6E6E6"/>
      </w:pPr>
    </w:p>
    <w:p w14:paraId="2B00C59F" w14:textId="77777777" w:rsidR="00494017" w:rsidRPr="00FF083F" w:rsidRDefault="00494017" w:rsidP="00494017">
      <w:pPr>
        <w:pStyle w:val="PL"/>
        <w:shd w:val="clear" w:color="auto" w:fill="E6E6E6"/>
      </w:pPr>
      <w:r w:rsidRPr="00FF083F">
        <w:t>BandCombinationParameters-v10i0::= SEQUENCE {</w:t>
      </w:r>
    </w:p>
    <w:p w14:paraId="57AA2B31" w14:textId="77777777" w:rsidR="00494017" w:rsidRPr="00FF083F" w:rsidRDefault="00494017" w:rsidP="00494017">
      <w:pPr>
        <w:pStyle w:val="PL"/>
        <w:shd w:val="clear" w:color="auto" w:fill="E6E6E6"/>
      </w:pPr>
      <w:r w:rsidRPr="00FF083F">
        <w:tab/>
        <w:t>bandParameterList-v10i0</w:t>
      </w:r>
      <w:r w:rsidRPr="00FF083F">
        <w:tab/>
      </w:r>
      <w:r w:rsidRPr="00FF083F">
        <w:tab/>
      </w:r>
      <w:r w:rsidRPr="00FF083F">
        <w:tab/>
        <w:t>SEQUENCE (SIZE (1..maxSimultaneousBands-r10)) OF</w:t>
      </w:r>
    </w:p>
    <w:p w14:paraId="3647ED1D" w14:textId="77777777" w:rsidR="00494017" w:rsidRPr="00FF083F" w:rsidRDefault="00494017" w:rsidP="00494017">
      <w:pPr>
        <w:pStyle w:val="PL"/>
        <w:shd w:val="clear" w:color="auto" w:fill="E6E6E6"/>
      </w:pPr>
      <w:r w:rsidRPr="00FF083F">
        <w:tab/>
      </w:r>
      <w:r w:rsidRPr="00FF083F">
        <w:tab/>
      </w:r>
      <w:r w:rsidRPr="00FF083F">
        <w:tab/>
        <w:t>BandParameters-v10i0</w:t>
      </w:r>
      <w:r w:rsidRPr="00FF083F">
        <w:tab/>
        <w:t>OPTIONAL</w:t>
      </w:r>
    </w:p>
    <w:p w14:paraId="0060441C" w14:textId="77777777" w:rsidR="00494017" w:rsidRPr="00FF083F" w:rsidRDefault="00494017" w:rsidP="00494017">
      <w:pPr>
        <w:pStyle w:val="PL"/>
        <w:shd w:val="clear" w:color="auto" w:fill="E6E6E6"/>
      </w:pPr>
      <w:r w:rsidRPr="00FF083F">
        <w:t>}</w:t>
      </w:r>
    </w:p>
    <w:p w14:paraId="0821A018" w14:textId="77777777" w:rsidR="00494017" w:rsidRPr="00FF083F" w:rsidRDefault="00494017" w:rsidP="00494017">
      <w:pPr>
        <w:pStyle w:val="PL"/>
        <w:shd w:val="clear" w:color="auto" w:fill="E6E6E6"/>
      </w:pPr>
    </w:p>
    <w:p w14:paraId="0D077BDC" w14:textId="77777777" w:rsidR="00494017" w:rsidRPr="00FF083F" w:rsidRDefault="00494017" w:rsidP="00494017">
      <w:pPr>
        <w:pStyle w:val="PL"/>
        <w:shd w:val="clear" w:color="auto" w:fill="E6E6E6"/>
      </w:pPr>
      <w:r w:rsidRPr="00FF083F">
        <w:t>BandCombinationParameters-v1130 ::=</w:t>
      </w:r>
      <w:r w:rsidRPr="00FF083F">
        <w:tab/>
        <w:t>SEQUENCE {</w:t>
      </w:r>
    </w:p>
    <w:p w14:paraId="73275F2E" w14:textId="77777777" w:rsidR="00494017" w:rsidRPr="00FF083F" w:rsidRDefault="00494017" w:rsidP="00494017">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487B6877" w14:textId="77777777" w:rsidR="00494017" w:rsidRPr="00FF083F" w:rsidRDefault="00494017" w:rsidP="00494017">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16380CF" w14:textId="77777777" w:rsidR="00494017" w:rsidRPr="00FF083F" w:rsidRDefault="00494017" w:rsidP="00494017">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21516E67" w14:textId="77777777" w:rsidR="00494017" w:rsidRPr="00FF083F" w:rsidRDefault="00494017" w:rsidP="00494017">
      <w:pPr>
        <w:pStyle w:val="PL"/>
        <w:shd w:val="clear" w:color="auto" w:fill="E6E6E6"/>
      </w:pPr>
      <w:r w:rsidRPr="00FF083F">
        <w:tab/>
        <w:t>...</w:t>
      </w:r>
    </w:p>
    <w:p w14:paraId="4C0519CB" w14:textId="77777777" w:rsidR="00494017" w:rsidRPr="00FF083F" w:rsidRDefault="00494017" w:rsidP="00494017">
      <w:pPr>
        <w:pStyle w:val="PL"/>
        <w:shd w:val="clear" w:color="auto" w:fill="E6E6E6"/>
      </w:pPr>
      <w:r w:rsidRPr="00FF083F">
        <w:t>}</w:t>
      </w:r>
    </w:p>
    <w:p w14:paraId="7ABB594F" w14:textId="77777777" w:rsidR="00494017" w:rsidRPr="00FF083F" w:rsidRDefault="00494017" w:rsidP="00494017">
      <w:pPr>
        <w:pStyle w:val="PL"/>
        <w:shd w:val="clear" w:color="auto" w:fill="E6E6E6"/>
      </w:pPr>
    </w:p>
    <w:p w14:paraId="005E205E" w14:textId="77777777" w:rsidR="00494017" w:rsidRPr="00FF083F" w:rsidRDefault="00494017" w:rsidP="00494017">
      <w:pPr>
        <w:pStyle w:val="PL"/>
        <w:shd w:val="clear" w:color="auto" w:fill="E6E6E6"/>
      </w:pPr>
      <w:r w:rsidRPr="00FF083F">
        <w:t>BandCombinationParameters-r11 ::=</w:t>
      </w:r>
      <w:r w:rsidRPr="00FF083F">
        <w:tab/>
        <w:t>SEQUENCE {</w:t>
      </w:r>
    </w:p>
    <w:p w14:paraId="360C6295" w14:textId="77777777" w:rsidR="00494017" w:rsidRPr="00FF083F" w:rsidRDefault="00494017" w:rsidP="00494017">
      <w:pPr>
        <w:pStyle w:val="PL"/>
        <w:shd w:val="clear" w:color="auto" w:fill="E6E6E6"/>
      </w:pPr>
      <w:r w:rsidRPr="00FF083F">
        <w:tab/>
        <w:t>bandParameterList-r11</w:t>
      </w:r>
      <w:r w:rsidRPr="00FF083F">
        <w:tab/>
      </w:r>
      <w:r w:rsidRPr="00FF083F">
        <w:tab/>
      </w:r>
      <w:r w:rsidRPr="00FF083F">
        <w:tab/>
        <w:t>SEQUENCE (SIZE (1..maxSimultaneousBands-r10)) OF</w:t>
      </w:r>
    </w:p>
    <w:p w14:paraId="142EBCF5" w14:textId="77777777" w:rsidR="00494017" w:rsidRPr="00FF083F" w:rsidRDefault="00494017" w:rsidP="00494017">
      <w:pPr>
        <w:pStyle w:val="PL"/>
        <w:shd w:val="clear" w:color="auto" w:fill="E6E6E6"/>
      </w:pPr>
      <w:r w:rsidRPr="00FF083F">
        <w:tab/>
      </w:r>
      <w:r w:rsidRPr="00FF083F">
        <w:tab/>
      </w:r>
      <w:r w:rsidRPr="00FF083F">
        <w:tab/>
        <w:t>BandParameters-r11,</w:t>
      </w:r>
    </w:p>
    <w:p w14:paraId="6013C829" w14:textId="77777777" w:rsidR="00494017" w:rsidRPr="00FF083F" w:rsidRDefault="00494017" w:rsidP="00494017">
      <w:pPr>
        <w:pStyle w:val="PL"/>
        <w:shd w:val="clear" w:color="auto" w:fill="E6E6E6"/>
      </w:pPr>
      <w:r w:rsidRPr="00FF083F">
        <w:tab/>
        <w:t>supportedBandwidthCombinationSet-r11</w:t>
      </w:r>
      <w:r w:rsidRPr="00FF083F">
        <w:tab/>
        <w:t>SupportedBandwidthCombinationSet-r10</w:t>
      </w:r>
      <w:r w:rsidRPr="00FF083F">
        <w:tab/>
        <w:t>OPTIONAL,</w:t>
      </w:r>
    </w:p>
    <w:p w14:paraId="71F2BFD5" w14:textId="77777777" w:rsidR="00494017" w:rsidRPr="00FF083F" w:rsidRDefault="00494017" w:rsidP="00494017">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8B640A6" w14:textId="77777777" w:rsidR="00494017" w:rsidRPr="00FF083F" w:rsidRDefault="00494017" w:rsidP="00494017">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2DAD3EE" w14:textId="77777777" w:rsidR="00494017" w:rsidRPr="00FF083F" w:rsidRDefault="00494017" w:rsidP="00494017">
      <w:pPr>
        <w:pStyle w:val="PL"/>
        <w:shd w:val="clear" w:color="auto" w:fill="E6E6E6"/>
      </w:pPr>
      <w:r w:rsidRPr="00FF083F">
        <w:tab/>
        <w:t>bandInfoEUTRA-r11</w:t>
      </w:r>
      <w:r w:rsidRPr="00FF083F">
        <w:tab/>
      </w:r>
      <w:r w:rsidRPr="00FF083F">
        <w:tab/>
      </w:r>
      <w:r w:rsidRPr="00FF083F">
        <w:tab/>
      </w:r>
      <w:r w:rsidRPr="00FF083F">
        <w:tab/>
        <w:t>BandInfoEUTRA,</w:t>
      </w:r>
    </w:p>
    <w:p w14:paraId="30013112" w14:textId="77777777" w:rsidR="00494017" w:rsidRPr="00FF083F" w:rsidRDefault="00494017" w:rsidP="00494017">
      <w:pPr>
        <w:pStyle w:val="PL"/>
        <w:shd w:val="clear" w:color="auto" w:fill="E6E6E6"/>
      </w:pPr>
      <w:r w:rsidRPr="00FF083F">
        <w:tab/>
        <w:t>...</w:t>
      </w:r>
    </w:p>
    <w:p w14:paraId="38C450B0" w14:textId="77777777" w:rsidR="00494017" w:rsidRPr="00FF083F" w:rsidRDefault="00494017" w:rsidP="00494017">
      <w:pPr>
        <w:pStyle w:val="PL"/>
        <w:shd w:val="clear" w:color="auto" w:fill="E6E6E6"/>
      </w:pPr>
      <w:r w:rsidRPr="00FF083F">
        <w:t>}</w:t>
      </w:r>
    </w:p>
    <w:p w14:paraId="5E583EE9" w14:textId="77777777" w:rsidR="00494017" w:rsidRPr="00FF083F" w:rsidRDefault="00494017" w:rsidP="00494017">
      <w:pPr>
        <w:pStyle w:val="PL"/>
        <w:shd w:val="clear" w:color="auto" w:fill="E6E6E6"/>
      </w:pPr>
    </w:p>
    <w:p w14:paraId="7A725BB7" w14:textId="77777777" w:rsidR="00494017" w:rsidRPr="00FF083F" w:rsidRDefault="00494017" w:rsidP="00494017">
      <w:pPr>
        <w:pStyle w:val="PL"/>
        <w:shd w:val="clear" w:color="auto" w:fill="E6E6E6"/>
      </w:pPr>
      <w:r w:rsidRPr="00FF083F">
        <w:t>BandCombinationParameters-v1250::= SEQUENCE {</w:t>
      </w:r>
    </w:p>
    <w:p w14:paraId="10356AFA" w14:textId="77777777" w:rsidR="00494017" w:rsidRPr="00FF083F" w:rsidRDefault="00494017" w:rsidP="00494017">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6C55B715" w14:textId="77777777" w:rsidR="00494017" w:rsidRPr="00FF083F" w:rsidRDefault="00494017" w:rsidP="00494017">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2F5D9EA9" w14:textId="77777777" w:rsidR="00494017" w:rsidRPr="00FF083F" w:rsidRDefault="00494017" w:rsidP="00494017">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359C80F4" w14:textId="77777777" w:rsidR="00494017" w:rsidRPr="00FF083F" w:rsidRDefault="00494017" w:rsidP="00494017">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500BD606" w14:textId="77777777" w:rsidR="00494017" w:rsidRPr="00FF083F" w:rsidRDefault="00494017" w:rsidP="00494017">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711E85A9" w14:textId="77777777" w:rsidR="00494017" w:rsidRPr="00FF083F" w:rsidRDefault="00494017" w:rsidP="00494017">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3AFA8A4C" w14:textId="77777777" w:rsidR="00494017" w:rsidRPr="00FF083F" w:rsidRDefault="00494017" w:rsidP="00494017">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389860A6" w14:textId="77777777" w:rsidR="00494017" w:rsidRPr="00FF083F" w:rsidRDefault="00494017" w:rsidP="00494017">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48C08E61" w14:textId="77777777" w:rsidR="00494017" w:rsidRPr="00FF083F" w:rsidRDefault="00494017" w:rsidP="00494017">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1E23036B" w14:textId="77777777" w:rsidR="00494017" w:rsidRPr="00FF083F" w:rsidRDefault="00494017" w:rsidP="00494017">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4046F417" w14:textId="77777777" w:rsidR="00494017" w:rsidRPr="00FF083F" w:rsidRDefault="00494017" w:rsidP="00494017">
      <w:pPr>
        <w:pStyle w:val="PL"/>
        <w:shd w:val="clear" w:color="auto" w:fill="E6E6E6"/>
      </w:pPr>
      <w:r w:rsidRPr="00FF083F">
        <w:rPr>
          <w:rFonts w:eastAsia="SimSun"/>
        </w:rPr>
        <w:tab/>
      </w:r>
      <w:r w:rsidRPr="00FF083F">
        <w:t>...</w:t>
      </w:r>
    </w:p>
    <w:p w14:paraId="7D0EF67C" w14:textId="77777777" w:rsidR="00494017" w:rsidRPr="00FF083F" w:rsidRDefault="00494017" w:rsidP="00494017">
      <w:pPr>
        <w:pStyle w:val="PL"/>
        <w:shd w:val="clear" w:color="auto" w:fill="E6E6E6"/>
      </w:pPr>
      <w:r w:rsidRPr="00FF083F">
        <w:t>}</w:t>
      </w:r>
    </w:p>
    <w:p w14:paraId="4212F4F9" w14:textId="77777777" w:rsidR="00494017" w:rsidRPr="00FF083F" w:rsidRDefault="00494017" w:rsidP="00494017">
      <w:pPr>
        <w:pStyle w:val="PL"/>
        <w:shd w:val="clear" w:color="auto" w:fill="E6E6E6"/>
      </w:pPr>
    </w:p>
    <w:p w14:paraId="6C4CCD18" w14:textId="77777777" w:rsidR="00494017" w:rsidRPr="00FF083F" w:rsidRDefault="00494017" w:rsidP="00494017">
      <w:pPr>
        <w:pStyle w:val="PL"/>
        <w:shd w:val="clear" w:color="auto" w:fill="E6E6E6"/>
      </w:pPr>
      <w:r w:rsidRPr="00FF083F">
        <w:t>BandCombinationParameters-v1270 ::= SEQUENCE {</w:t>
      </w:r>
    </w:p>
    <w:p w14:paraId="59650D59" w14:textId="77777777" w:rsidR="00494017" w:rsidRPr="00FF083F" w:rsidRDefault="00494017" w:rsidP="00494017">
      <w:pPr>
        <w:pStyle w:val="PL"/>
        <w:shd w:val="clear" w:color="auto" w:fill="E6E6E6"/>
      </w:pPr>
      <w:r w:rsidRPr="00FF083F">
        <w:tab/>
        <w:t>bandParameterList-v1270</w:t>
      </w:r>
      <w:r w:rsidRPr="00FF083F">
        <w:tab/>
      </w:r>
      <w:r w:rsidRPr="00FF083F">
        <w:tab/>
      </w:r>
      <w:r w:rsidRPr="00FF083F">
        <w:tab/>
        <w:t>SEQUENCE (SIZE (1..maxSimultaneousBands-r10)) OF</w:t>
      </w:r>
    </w:p>
    <w:p w14:paraId="14BE0473" w14:textId="77777777" w:rsidR="00494017" w:rsidRPr="00FF083F" w:rsidRDefault="00494017" w:rsidP="00494017">
      <w:pPr>
        <w:pStyle w:val="PL"/>
        <w:shd w:val="clear" w:color="auto" w:fill="E6E6E6"/>
      </w:pPr>
      <w:r w:rsidRPr="00FF083F">
        <w:tab/>
      </w:r>
      <w:r w:rsidRPr="00FF083F">
        <w:tab/>
      </w:r>
      <w:r w:rsidRPr="00FF083F">
        <w:tab/>
        <w:t>BandParameters-v1270</w:t>
      </w:r>
      <w:r w:rsidRPr="00FF083F">
        <w:tab/>
      </w:r>
      <w:r w:rsidRPr="00FF083F">
        <w:tab/>
        <w:t>OPTIONAL</w:t>
      </w:r>
    </w:p>
    <w:p w14:paraId="58BD5F95" w14:textId="77777777" w:rsidR="00494017" w:rsidRPr="00FF083F" w:rsidRDefault="00494017" w:rsidP="00494017">
      <w:pPr>
        <w:pStyle w:val="PL"/>
        <w:shd w:val="clear" w:color="auto" w:fill="E6E6E6"/>
      </w:pPr>
      <w:r w:rsidRPr="00FF083F">
        <w:t>}</w:t>
      </w:r>
    </w:p>
    <w:p w14:paraId="7408AC9F" w14:textId="77777777" w:rsidR="00494017" w:rsidRPr="00FF083F" w:rsidRDefault="00494017" w:rsidP="00494017">
      <w:pPr>
        <w:pStyle w:val="PL"/>
        <w:shd w:val="clear" w:color="auto" w:fill="E6E6E6"/>
      </w:pPr>
    </w:p>
    <w:p w14:paraId="0BD33345" w14:textId="77777777" w:rsidR="00494017" w:rsidRPr="00FF083F" w:rsidRDefault="00494017" w:rsidP="00494017">
      <w:pPr>
        <w:pStyle w:val="PL"/>
        <w:shd w:val="clear" w:color="auto" w:fill="E6E6E6"/>
        <w:tabs>
          <w:tab w:val="clear" w:pos="3456"/>
          <w:tab w:val="left" w:pos="3295"/>
        </w:tabs>
      </w:pPr>
      <w:r w:rsidRPr="00FF083F">
        <w:t>BandCombinationParameters-r13 ::=</w:t>
      </w:r>
      <w:r w:rsidRPr="00FF083F">
        <w:tab/>
        <w:t>SEQUENCE {</w:t>
      </w:r>
    </w:p>
    <w:p w14:paraId="406299EF" w14:textId="77777777" w:rsidR="00494017" w:rsidRPr="00FF083F" w:rsidRDefault="00494017" w:rsidP="00494017">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21B844B0" w14:textId="77777777" w:rsidR="00494017" w:rsidRPr="00FF083F" w:rsidRDefault="00494017" w:rsidP="00494017">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352FC5C4" w14:textId="77777777" w:rsidR="00494017" w:rsidRPr="00FF083F" w:rsidRDefault="00494017" w:rsidP="00494017">
      <w:pPr>
        <w:pStyle w:val="PL"/>
        <w:shd w:val="clear" w:color="auto" w:fill="E6E6E6"/>
      </w:pPr>
      <w:r w:rsidRPr="00FF083F">
        <w:tab/>
        <w:t>supportedBandwidthCombinationSet-r13</w:t>
      </w:r>
      <w:r w:rsidRPr="00FF083F">
        <w:tab/>
        <w:t>SupportedBandwidthCombinationSet-r10</w:t>
      </w:r>
      <w:r w:rsidRPr="00FF083F">
        <w:tab/>
        <w:t>OPTIONAL,</w:t>
      </w:r>
    </w:p>
    <w:p w14:paraId="04C2C207" w14:textId="77777777" w:rsidR="00494017" w:rsidRPr="00FF083F" w:rsidRDefault="00494017" w:rsidP="00494017">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3E9A4782" w14:textId="77777777" w:rsidR="00494017" w:rsidRPr="00FF083F" w:rsidRDefault="00494017" w:rsidP="00494017">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3FB60C36" w14:textId="77777777" w:rsidR="00494017" w:rsidRPr="00FF083F" w:rsidRDefault="00494017" w:rsidP="00494017">
      <w:pPr>
        <w:pStyle w:val="PL"/>
        <w:shd w:val="clear" w:color="auto" w:fill="E6E6E6"/>
      </w:pPr>
      <w:r w:rsidRPr="00FF083F">
        <w:tab/>
        <w:t>bandInfoEUTRA-r13</w:t>
      </w:r>
      <w:r w:rsidRPr="00FF083F">
        <w:tab/>
      </w:r>
      <w:r w:rsidRPr="00FF083F">
        <w:tab/>
      </w:r>
      <w:r w:rsidRPr="00FF083F">
        <w:tab/>
      </w:r>
      <w:r w:rsidRPr="00FF083F">
        <w:tab/>
        <w:t>BandInfoEUTRA,</w:t>
      </w:r>
    </w:p>
    <w:p w14:paraId="45FF401E" w14:textId="77777777" w:rsidR="00494017" w:rsidRPr="00FF083F" w:rsidRDefault="00494017" w:rsidP="00494017">
      <w:pPr>
        <w:pStyle w:val="PL"/>
        <w:shd w:val="clear" w:color="auto" w:fill="E6E6E6"/>
      </w:pPr>
      <w:r w:rsidRPr="00FF083F">
        <w:tab/>
        <w:t>dc-Support-r13</w:t>
      </w:r>
      <w:r w:rsidRPr="00FF083F">
        <w:tab/>
      </w:r>
      <w:r w:rsidRPr="00FF083F">
        <w:tab/>
      </w:r>
      <w:r w:rsidRPr="00FF083F">
        <w:tab/>
      </w:r>
      <w:r w:rsidRPr="00FF083F">
        <w:tab/>
      </w:r>
      <w:r w:rsidRPr="00FF083F">
        <w:tab/>
        <w:t>SEQUENCE {</w:t>
      </w:r>
    </w:p>
    <w:p w14:paraId="6C4BAA32" w14:textId="77777777" w:rsidR="00494017" w:rsidRPr="00FF083F" w:rsidRDefault="00494017" w:rsidP="00494017">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2DCD1E33" w14:textId="77777777" w:rsidR="00494017" w:rsidRPr="00FF083F" w:rsidRDefault="00494017" w:rsidP="00494017">
      <w:pPr>
        <w:pStyle w:val="PL"/>
        <w:shd w:val="clear" w:color="auto" w:fill="E6E6E6"/>
      </w:pPr>
      <w:r w:rsidRPr="00FF083F">
        <w:tab/>
      </w:r>
      <w:r w:rsidRPr="00FF083F">
        <w:tab/>
        <w:t>supportedCellGrouping-r13</w:t>
      </w:r>
      <w:r w:rsidRPr="00FF083F">
        <w:tab/>
      </w:r>
      <w:r w:rsidRPr="00FF083F">
        <w:tab/>
        <w:t>CHOICE {</w:t>
      </w:r>
    </w:p>
    <w:p w14:paraId="310C62DE" w14:textId="77777777" w:rsidR="00494017" w:rsidRPr="00FF083F" w:rsidRDefault="00494017" w:rsidP="00494017">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4339BE68" w14:textId="77777777" w:rsidR="00494017" w:rsidRPr="00FF083F" w:rsidRDefault="00494017" w:rsidP="00494017">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194A7ADE" w14:textId="77777777" w:rsidR="00494017" w:rsidRPr="00FF083F" w:rsidRDefault="00494017" w:rsidP="00494017">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59585D61" w14:textId="77777777" w:rsidR="00494017" w:rsidRPr="00FF083F" w:rsidRDefault="00494017" w:rsidP="00494017">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E033E10"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D70ADE6" w14:textId="77777777" w:rsidR="00494017" w:rsidRPr="00FF083F" w:rsidRDefault="00494017" w:rsidP="00494017">
      <w:pPr>
        <w:pStyle w:val="PL"/>
        <w:shd w:val="clear" w:color="auto" w:fill="E6E6E6"/>
      </w:pPr>
      <w:r w:rsidRPr="00FF083F">
        <w:tab/>
        <w:t>supportedNAICS-2CRS-AP-r13</w:t>
      </w:r>
      <w:r w:rsidRPr="00FF083F">
        <w:tab/>
      </w:r>
      <w:r w:rsidRPr="00FF083F">
        <w:tab/>
        <w:t>BIT STRING (SIZE (1..maxNAICS-Entries-r12))</w:t>
      </w:r>
      <w:r w:rsidRPr="00FF083F">
        <w:tab/>
        <w:t>OPTIONAL,</w:t>
      </w:r>
    </w:p>
    <w:p w14:paraId="76CC3255" w14:textId="77777777" w:rsidR="00494017" w:rsidRPr="00FF083F" w:rsidRDefault="00494017" w:rsidP="00494017">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12B3E8A8" w14:textId="77777777" w:rsidR="00494017" w:rsidRPr="00FF083F" w:rsidRDefault="00494017" w:rsidP="00494017">
      <w:pPr>
        <w:pStyle w:val="PL"/>
        <w:shd w:val="clear" w:color="auto" w:fill="E6E6E6"/>
      </w:pPr>
      <w:r w:rsidRPr="00FF083F">
        <w:t>}</w:t>
      </w:r>
    </w:p>
    <w:p w14:paraId="1AF13F96" w14:textId="77777777" w:rsidR="00494017" w:rsidRPr="00FF083F" w:rsidRDefault="00494017" w:rsidP="00494017">
      <w:pPr>
        <w:pStyle w:val="PL"/>
        <w:shd w:val="clear" w:color="auto" w:fill="E6E6E6"/>
      </w:pPr>
    </w:p>
    <w:p w14:paraId="34212D11" w14:textId="77777777" w:rsidR="00494017" w:rsidRPr="00FF083F" w:rsidRDefault="00494017" w:rsidP="00494017">
      <w:pPr>
        <w:pStyle w:val="PL"/>
        <w:shd w:val="clear" w:color="auto" w:fill="E6E6E6"/>
      </w:pPr>
      <w:r w:rsidRPr="00FF083F">
        <w:lastRenderedPageBreak/>
        <w:t>BandCombinationParameters-v1320 ::= SEQUENCE {</w:t>
      </w:r>
    </w:p>
    <w:p w14:paraId="77CABB44" w14:textId="77777777" w:rsidR="00494017" w:rsidRPr="00FF083F" w:rsidRDefault="00494017" w:rsidP="00494017">
      <w:pPr>
        <w:pStyle w:val="PL"/>
        <w:shd w:val="clear" w:color="auto" w:fill="E6E6E6"/>
      </w:pPr>
      <w:r w:rsidRPr="00FF083F">
        <w:tab/>
        <w:t>bandParameterList-v1320</w:t>
      </w:r>
      <w:r w:rsidRPr="00FF083F">
        <w:tab/>
      </w:r>
      <w:r w:rsidRPr="00FF083F">
        <w:tab/>
      </w:r>
      <w:r w:rsidRPr="00FF083F">
        <w:tab/>
        <w:t>SEQUENCE (SIZE (1..maxSimultaneousBands-r10)) OF</w:t>
      </w:r>
    </w:p>
    <w:p w14:paraId="377F1498" w14:textId="77777777" w:rsidR="00494017" w:rsidRPr="00FF083F" w:rsidRDefault="00494017" w:rsidP="00494017">
      <w:pPr>
        <w:pStyle w:val="PL"/>
        <w:shd w:val="clear" w:color="auto" w:fill="E6E6E6"/>
      </w:pPr>
      <w:r w:rsidRPr="00FF083F">
        <w:tab/>
      </w:r>
      <w:r w:rsidRPr="00FF083F">
        <w:tab/>
      </w:r>
      <w:r w:rsidRPr="00FF083F">
        <w:tab/>
        <w:t>BandParameters-v1320</w:t>
      </w:r>
      <w:r w:rsidRPr="00FF083F">
        <w:tab/>
      </w:r>
      <w:r w:rsidRPr="00FF083F">
        <w:tab/>
        <w:t>OPTIONAL,</w:t>
      </w:r>
    </w:p>
    <w:p w14:paraId="2145CC7C" w14:textId="77777777" w:rsidR="00494017" w:rsidRPr="00FF083F" w:rsidRDefault="00494017" w:rsidP="00494017">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0DC26C8B" w14:textId="77777777" w:rsidR="00494017" w:rsidRPr="00FF083F" w:rsidRDefault="00494017" w:rsidP="00494017">
      <w:pPr>
        <w:pStyle w:val="PL"/>
        <w:shd w:val="clear" w:color="auto" w:fill="E6E6E6"/>
      </w:pPr>
      <w:r w:rsidRPr="00FF083F">
        <w:t>}</w:t>
      </w:r>
    </w:p>
    <w:p w14:paraId="76CACC83" w14:textId="77777777" w:rsidR="00494017" w:rsidRPr="00FF083F" w:rsidRDefault="00494017" w:rsidP="00494017">
      <w:pPr>
        <w:pStyle w:val="PL"/>
        <w:shd w:val="clear" w:color="auto" w:fill="E6E6E6"/>
      </w:pPr>
    </w:p>
    <w:p w14:paraId="5D14AA62" w14:textId="77777777" w:rsidR="00494017" w:rsidRPr="00FF083F" w:rsidRDefault="00494017" w:rsidP="00494017">
      <w:pPr>
        <w:pStyle w:val="PL"/>
        <w:shd w:val="clear" w:color="auto" w:fill="E6E6E6"/>
      </w:pPr>
      <w:r w:rsidRPr="00FF083F">
        <w:t>BandCombinationParameters-v1380 ::= SEQUENCE {</w:t>
      </w:r>
    </w:p>
    <w:p w14:paraId="7CD967E9" w14:textId="77777777" w:rsidR="00494017" w:rsidRPr="00FF083F" w:rsidRDefault="00494017" w:rsidP="00494017">
      <w:pPr>
        <w:pStyle w:val="PL"/>
        <w:shd w:val="clear" w:color="auto" w:fill="E6E6E6"/>
      </w:pPr>
      <w:r w:rsidRPr="00FF083F">
        <w:tab/>
        <w:t>bandParameterList-v1380</w:t>
      </w:r>
      <w:r w:rsidRPr="00FF083F">
        <w:tab/>
      </w:r>
      <w:r w:rsidRPr="00FF083F">
        <w:tab/>
        <w:t>SEQUENCE (SIZE (1..maxSimultaneousBands-r10)) OF</w:t>
      </w:r>
    </w:p>
    <w:p w14:paraId="3B744E94" w14:textId="77777777" w:rsidR="00494017" w:rsidRPr="00FF083F" w:rsidRDefault="00494017" w:rsidP="00494017">
      <w:pPr>
        <w:pStyle w:val="PL"/>
        <w:shd w:val="clear" w:color="auto" w:fill="E6E6E6"/>
      </w:pPr>
      <w:r w:rsidRPr="00FF083F">
        <w:tab/>
      </w:r>
      <w:r w:rsidRPr="00FF083F">
        <w:tab/>
      </w:r>
      <w:r w:rsidRPr="00FF083F">
        <w:tab/>
        <w:t>BandParameters-v1380</w:t>
      </w:r>
      <w:r w:rsidRPr="00FF083F">
        <w:tab/>
      </w:r>
      <w:r w:rsidRPr="00FF083F">
        <w:tab/>
        <w:t>OPTIONAL</w:t>
      </w:r>
    </w:p>
    <w:p w14:paraId="77F76432" w14:textId="77777777" w:rsidR="00494017" w:rsidRPr="00FF083F" w:rsidRDefault="00494017" w:rsidP="00494017">
      <w:pPr>
        <w:pStyle w:val="PL"/>
        <w:shd w:val="clear" w:color="auto" w:fill="E6E6E6"/>
      </w:pPr>
      <w:r w:rsidRPr="00FF083F">
        <w:t>}</w:t>
      </w:r>
    </w:p>
    <w:p w14:paraId="68CBC999" w14:textId="77777777" w:rsidR="00494017" w:rsidRPr="00FF083F" w:rsidRDefault="00494017" w:rsidP="00494017">
      <w:pPr>
        <w:pStyle w:val="PL"/>
        <w:shd w:val="clear" w:color="auto" w:fill="E6E6E6"/>
      </w:pPr>
    </w:p>
    <w:p w14:paraId="6D01E119" w14:textId="77777777" w:rsidR="00494017" w:rsidRPr="00FF083F" w:rsidRDefault="00494017" w:rsidP="00494017">
      <w:pPr>
        <w:pStyle w:val="PL"/>
        <w:shd w:val="clear" w:color="auto" w:fill="E6E6E6"/>
      </w:pPr>
      <w:r w:rsidRPr="00FF083F">
        <w:t>BandCombinationParameters-v1390 ::= SEQUENCE {</w:t>
      </w:r>
    </w:p>
    <w:p w14:paraId="7C257935" w14:textId="77777777" w:rsidR="00494017" w:rsidRPr="00FF083F" w:rsidRDefault="00494017" w:rsidP="00494017">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44A7F3A5" w14:textId="77777777" w:rsidR="00494017" w:rsidRPr="00FF083F" w:rsidRDefault="00494017" w:rsidP="00494017">
      <w:pPr>
        <w:pStyle w:val="PL"/>
        <w:shd w:val="clear" w:color="auto" w:fill="E6E6E6"/>
      </w:pPr>
      <w:r w:rsidRPr="00FF083F">
        <w:t>}</w:t>
      </w:r>
    </w:p>
    <w:p w14:paraId="7A3AD17C" w14:textId="77777777" w:rsidR="00494017" w:rsidRPr="00FF083F" w:rsidRDefault="00494017" w:rsidP="00494017">
      <w:pPr>
        <w:pStyle w:val="PL"/>
        <w:shd w:val="clear" w:color="auto" w:fill="E6E6E6"/>
      </w:pPr>
    </w:p>
    <w:p w14:paraId="3D838C5D" w14:textId="77777777" w:rsidR="00494017" w:rsidRPr="00FF083F" w:rsidRDefault="00494017" w:rsidP="00494017">
      <w:pPr>
        <w:pStyle w:val="PL"/>
        <w:shd w:val="clear" w:color="auto" w:fill="E6E6E6"/>
      </w:pPr>
      <w:r w:rsidRPr="00FF083F">
        <w:t>BandCombinationParameters-v1430 ::= SEQUENCE {</w:t>
      </w:r>
    </w:p>
    <w:p w14:paraId="7AACB19C" w14:textId="77777777" w:rsidR="00494017" w:rsidRPr="00FF083F" w:rsidRDefault="00494017" w:rsidP="00494017">
      <w:pPr>
        <w:pStyle w:val="PL"/>
        <w:shd w:val="clear" w:color="auto" w:fill="E6E6E6"/>
      </w:pPr>
      <w:r w:rsidRPr="00FF083F">
        <w:tab/>
        <w:t>bandParameterList-v1430</w:t>
      </w:r>
      <w:r w:rsidRPr="00FF083F">
        <w:tab/>
      </w:r>
      <w:r w:rsidRPr="00FF083F">
        <w:tab/>
      </w:r>
      <w:r w:rsidRPr="00FF083F">
        <w:tab/>
        <w:t>SEQUENCE (SIZE (1..maxSimultaneousBands-r10)) OF</w:t>
      </w:r>
    </w:p>
    <w:p w14:paraId="4E26A81B" w14:textId="77777777" w:rsidR="00494017" w:rsidRPr="00FF083F" w:rsidRDefault="00494017" w:rsidP="00494017">
      <w:pPr>
        <w:pStyle w:val="PL"/>
        <w:shd w:val="clear" w:color="auto" w:fill="E6E6E6"/>
      </w:pPr>
      <w:r w:rsidRPr="00FF083F">
        <w:tab/>
      </w:r>
      <w:r w:rsidRPr="00FF083F">
        <w:tab/>
      </w:r>
      <w:r w:rsidRPr="00FF083F">
        <w:tab/>
        <w:t>BandParameters-v1430</w:t>
      </w:r>
      <w:r w:rsidRPr="00FF083F">
        <w:tab/>
      </w:r>
      <w:r w:rsidRPr="00FF083F">
        <w:tab/>
        <w:t>OPTIONAL,</w:t>
      </w:r>
    </w:p>
    <w:p w14:paraId="3C0BE628" w14:textId="77777777" w:rsidR="00494017" w:rsidRPr="00FF083F" w:rsidRDefault="00494017" w:rsidP="00494017">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2F8957E9" w14:textId="77777777" w:rsidR="00494017" w:rsidRPr="00FF083F" w:rsidRDefault="00494017" w:rsidP="00494017">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42FE5525" w14:textId="77777777" w:rsidR="00494017" w:rsidRPr="00FF083F" w:rsidRDefault="00494017" w:rsidP="00494017">
      <w:pPr>
        <w:pStyle w:val="PL"/>
        <w:shd w:val="clear" w:color="auto" w:fill="E6E6E6"/>
      </w:pPr>
      <w:r w:rsidRPr="00FF083F">
        <w:t>}</w:t>
      </w:r>
    </w:p>
    <w:p w14:paraId="32153B91" w14:textId="77777777" w:rsidR="00494017" w:rsidRPr="00FF083F" w:rsidRDefault="00494017" w:rsidP="00494017">
      <w:pPr>
        <w:pStyle w:val="PL"/>
        <w:shd w:val="clear" w:color="auto" w:fill="E6E6E6"/>
      </w:pPr>
    </w:p>
    <w:p w14:paraId="739AFC52" w14:textId="77777777" w:rsidR="00494017" w:rsidRPr="00FF083F" w:rsidRDefault="00494017" w:rsidP="00494017">
      <w:pPr>
        <w:pStyle w:val="PL"/>
        <w:shd w:val="clear" w:color="auto" w:fill="E6E6E6"/>
      </w:pPr>
      <w:r w:rsidRPr="00FF083F">
        <w:t>BandCombinationParameters-v1450 ::= SEQUENCE {</w:t>
      </w:r>
    </w:p>
    <w:p w14:paraId="1BCEBD0B" w14:textId="77777777" w:rsidR="00494017" w:rsidRPr="00FF083F" w:rsidRDefault="00494017" w:rsidP="00494017">
      <w:pPr>
        <w:pStyle w:val="PL"/>
        <w:shd w:val="clear" w:color="auto" w:fill="E6E6E6"/>
      </w:pPr>
      <w:r w:rsidRPr="00FF083F">
        <w:tab/>
        <w:t>bandParameterList-v1450</w:t>
      </w:r>
      <w:r w:rsidRPr="00FF083F">
        <w:tab/>
      </w:r>
      <w:r w:rsidRPr="00FF083F">
        <w:tab/>
      </w:r>
      <w:r w:rsidRPr="00FF083F">
        <w:tab/>
        <w:t>SEQUENCE (SIZE (1..maxSimultaneousBands-r10)) OF</w:t>
      </w:r>
    </w:p>
    <w:p w14:paraId="65370E29" w14:textId="77777777" w:rsidR="00494017" w:rsidRPr="00FF083F" w:rsidRDefault="00494017" w:rsidP="00494017">
      <w:pPr>
        <w:pStyle w:val="PL"/>
        <w:shd w:val="clear" w:color="auto" w:fill="E6E6E6"/>
      </w:pPr>
      <w:r w:rsidRPr="00FF083F">
        <w:tab/>
      </w:r>
      <w:r w:rsidRPr="00FF083F">
        <w:tab/>
      </w:r>
      <w:r w:rsidRPr="00FF083F">
        <w:tab/>
        <w:t>BandParameters-v1450</w:t>
      </w:r>
      <w:r w:rsidRPr="00FF083F">
        <w:tab/>
      </w:r>
      <w:r w:rsidRPr="00FF083F">
        <w:tab/>
        <w:t>OPTIONAL</w:t>
      </w:r>
    </w:p>
    <w:p w14:paraId="0C271975" w14:textId="77777777" w:rsidR="00494017" w:rsidRPr="00FF083F" w:rsidRDefault="00494017" w:rsidP="00494017">
      <w:pPr>
        <w:pStyle w:val="PL"/>
        <w:shd w:val="clear" w:color="auto" w:fill="E6E6E6"/>
      </w:pPr>
      <w:r w:rsidRPr="00FF083F">
        <w:t>}</w:t>
      </w:r>
    </w:p>
    <w:p w14:paraId="530859D2" w14:textId="77777777" w:rsidR="00494017" w:rsidRPr="00FF083F" w:rsidRDefault="00494017" w:rsidP="00494017">
      <w:pPr>
        <w:pStyle w:val="PL"/>
        <w:shd w:val="clear" w:color="auto" w:fill="E6E6E6"/>
      </w:pPr>
    </w:p>
    <w:p w14:paraId="026AAF99" w14:textId="77777777" w:rsidR="00494017" w:rsidRPr="00FF083F" w:rsidRDefault="00494017" w:rsidP="00494017">
      <w:pPr>
        <w:pStyle w:val="PL"/>
        <w:shd w:val="clear" w:color="auto" w:fill="E6E6E6"/>
      </w:pPr>
      <w:r w:rsidRPr="00FF083F">
        <w:t>BandCombinationParameters-v1470 ::= SEQUENCE {</w:t>
      </w:r>
    </w:p>
    <w:p w14:paraId="51DF400C" w14:textId="77777777" w:rsidR="00494017" w:rsidRPr="00FF083F" w:rsidRDefault="00494017" w:rsidP="00494017">
      <w:pPr>
        <w:pStyle w:val="PL"/>
        <w:shd w:val="clear" w:color="auto" w:fill="E6E6E6"/>
      </w:pPr>
      <w:r w:rsidRPr="00FF083F">
        <w:tab/>
        <w:t>bandParameterList-v1470</w:t>
      </w:r>
      <w:r w:rsidRPr="00FF083F">
        <w:tab/>
      </w:r>
      <w:r w:rsidRPr="00FF083F">
        <w:tab/>
      </w:r>
      <w:r w:rsidRPr="00FF083F">
        <w:tab/>
        <w:t>SEQUENCE (SIZE (1..maxSimultaneousBands-r10)) OF</w:t>
      </w:r>
    </w:p>
    <w:p w14:paraId="7CA8E06E" w14:textId="77777777" w:rsidR="00494017" w:rsidRPr="00FF083F" w:rsidRDefault="00494017" w:rsidP="00494017">
      <w:pPr>
        <w:pStyle w:val="PL"/>
        <w:shd w:val="clear" w:color="auto" w:fill="E6E6E6"/>
      </w:pPr>
      <w:r w:rsidRPr="00FF083F">
        <w:tab/>
      </w:r>
      <w:r w:rsidRPr="00FF083F">
        <w:tab/>
      </w:r>
      <w:r w:rsidRPr="00FF083F">
        <w:tab/>
        <w:t>BandParameters-v1470</w:t>
      </w:r>
      <w:r w:rsidRPr="00FF083F">
        <w:tab/>
      </w:r>
      <w:r w:rsidRPr="00FF083F">
        <w:tab/>
        <w:t>OPTIONAL,</w:t>
      </w:r>
    </w:p>
    <w:p w14:paraId="75B6C528" w14:textId="77777777" w:rsidR="00494017" w:rsidRPr="00FF083F" w:rsidRDefault="00494017" w:rsidP="00494017">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7FB690A1" w14:textId="77777777" w:rsidR="00494017" w:rsidRPr="00FF083F" w:rsidRDefault="00494017" w:rsidP="00494017">
      <w:pPr>
        <w:pStyle w:val="PL"/>
        <w:shd w:val="clear" w:color="auto" w:fill="E6E6E6"/>
      </w:pPr>
      <w:r w:rsidRPr="00FF083F">
        <w:t>}</w:t>
      </w:r>
    </w:p>
    <w:p w14:paraId="19D76F7F" w14:textId="77777777" w:rsidR="00494017" w:rsidRPr="00FF083F" w:rsidRDefault="00494017" w:rsidP="00494017">
      <w:pPr>
        <w:pStyle w:val="PL"/>
        <w:shd w:val="clear" w:color="auto" w:fill="E6E6E6"/>
      </w:pPr>
    </w:p>
    <w:p w14:paraId="78DD0A1D" w14:textId="77777777" w:rsidR="00494017" w:rsidRPr="00FF083F" w:rsidRDefault="00494017" w:rsidP="00494017">
      <w:pPr>
        <w:pStyle w:val="PL"/>
        <w:shd w:val="clear" w:color="auto" w:fill="E6E6E6"/>
      </w:pPr>
      <w:r w:rsidRPr="00FF083F">
        <w:t>BandCombinationParameters-v14b0 ::= SEQUENCE {</w:t>
      </w:r>
    </w:p>
    <w:p w14:paraId="52D9F677" w14:textId="77777777" w:rsidR="00494017" w:rsidRPr="00FF083F" w:rsidRDefault="00494017" w:rsidP="00494017">
      <w:pPr>
        <w:pStyle w:val="PL"/>
        <w:shd w:val="clear" w:color="auto" w:fill="E6E6E6"/>
      </w:pPr>
      <w:r w:rsidRPr="00FF083F">
        <w:tab/>
        <w:t>bandParameterList-v14b0</w:t>
      </w:r>
      <w:r w:rsidRPr="00FF083F">
        <w:tab/>
      </w:r>
      <w:r w:rsidRPr="00FF083F">
        <w:tab/>
      </w:r>
      <w:r w:rsidRPr="00FF083F">
        <w:tab/>
        <w:t>SEQUENCE (SIZE (1..maxSimultaneousBands-r10)) OF</w:t>
      </w:r>
    </w:p>
    <w:p w14:paraId="0ED11DDB" w14:textId="77777777" w:rsidR="00494017" w:rsidRPr="00FF083F" w:rsidRDefault="00494017" w:rsidP="00494017">
      <w:pPr>
        <w:pStyle w:val="PL"/>
        <w:shd w:val="clear" w:color="auto" w:fill="E6E6E6"/>
      </w:pPr>
      <w:r w:rsidRPr="00FF083F">
        <w:tab/>
      </w:r>
      <w:r w:rsidRPr="00FF083F">
        <w:tab/>
      </w:r>
      <w:r w:rsidRPr="00FF083F">
        <w:tab/>
        <w:t>BandParameters-v14b0</w:t>
      </w:r>
      <w:r w:rsidRPr="00FF083F">
        <w:tab/>
      </w:r>
      <w:r w:rsidRPr="00FF083F">
        <w:tab/>
        <w:t>OPTIONAL</w:t>
      </w:r>
    </w:p>
    <w:p w14:paraId="0773203F" w14:textId="77777777" w:rsidR="00494017" w:rsidRPr="00FF083F" w:rsidRDefault="00494017" w:rsidP="00494017">
      <w:pPr>
        <w:pStyle w:val="PL"/>
        <w:shd w:val="clear" w:color="auto" w:fill="E6E6E6"/>
      </w:pPr>
      <w:r w:rsidRPr="00FF083F">
        <w:t>}</w:t>
      </w:r>
    </w:p>
    <w:p w14:paraId="66A8C183" w14:textId="77777777" w:rsidR="00494017" w:rsidRPr="00FF083F" w:rsidRDefault="00494017" w:rsidP="00494017">
      <w:pPr>
        <w:pStyle w:val="PL"/>
        <w:shd w:val="clear" w:color="auto" w:fill="E6E6E6"/>
      </w:pPr>
    </w:p>
    <w:p w14:paraId="7314BA5E" w14:textId="77777777" w:rsidR="00494017" w:rsidRPr="00FF083F" w:rsidRDefault="00494017" w:rsidP="00494017">
      <w:pPr>
        <w:pStyle w:val="PL"/>
        <w:shd w:val="pct10" w:color="auto" w:fill="auto"/>
      </w:pPr>
      <w:r w:rsidRPr="00FF083F">
        <w:t>BandCombinationParameters-v1530 ::= SEQUENCE {</w:t>
      </w:r>
    </w:p>
    <w:p w14:paraId="7D3EAB0B" w14:textId="77777777" w:rsidR="00494017" w:rsidRPr="00FF083F" w:rsidRDefault="00494017" w:rsidP="00494017">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6834D1C9" w14:textId="77777777" w:rsidR="00494017" w:rsidRPr="00FF083F" w:rsidRDefault="00494017" w:rsidP="00494017">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4D60F18C" w14:textId="77777777" w:rsidR="00494017" w:rsidRPr="00FF083F" w:rsidRDefault="00494017" w:rsidP="00494017">
      <w:pPr>
        <w:pStyle w:val="PL"/>
        <w:shd w:val="pct10" w:color="auto" w:fill="auto"/>
      </w:pPr>
      <w:r w:rsidRPr="00FF083F">
        <w:t>}</w:t>
      </w:r>
    </w:p>
    <w:p w14:paraId="1B1F666C" w14:textId="77777777" w:rsidR="00494017" w:rsidRPr="00FF083F" w:rsidRDefault="00494017" w:rsidP="00494017">
      <w:pPr>
        <w:pStyle w:val="PL"/>
        <w:shd w:val="pct10" w:color="auto" w:fill="auto"/>
      </w:pPr>
    </w:p>
    <w:p w14:paraId="1EA8F98E" w14:textId="77777777" w:rsidR="00494017" w:rsidRPr="00FF083F" w:rsidRDefault="00494017" w:rsidP="00494017">
      <w:pPr>
        <w:pStyle w:val="PL"/>
        <w:shd w:val="pct10" w:color="auto" w:fill="auto"/>
      </w:pPr>
      <w:r w:rsidRPr="00FF083F">
        <w:t>-- If an additional band combination parameter is defined, which is supported for MR-DC,</w:t>
      </w:r>
    </w:p>
    <w:p w14:paraId="537A7887" w14:textId="77777777" w:rsidR="00494017" w:rsidRPr="00FF083F" w:rsidRDefault="00494017" w:rsidP="00494017">
      <w:pPr>
        <w:pStyle w:val="PL"/>
        <w:shd w:val="pct10" w:color="auto" w:fill="auto"/>
      </w:pPr>
      <w:r w:rsidRPr="00FF083F">
        <w:t>--  it shall be defined in the IE CA-ParametersEUTRA in TS 38.331 [82].</w:t>
      </w:r>
    </w:p>
    <w:p w14:paraId="1C6EB8DF" w14:textId="77777777" w:rsidR="00494017" w:rsidRPr="00FF083F" w:rsidRDefault="00494017" w:rsidP="00494017">
      <w:pPr>
        <w:pStyle w:val="PL"/>
        <w:shd w:val="pct10" w:color="auto" w:fill="auto"/>
      </w:pPr>
    </w:p>
    <w:p w14:paraId="5EB71714" w14:textId="77777777" w:rsidR="00494017" w:rsidRPr="00FF083F" w:rsidRDefault="00494017" w:rsidP="00494017">
      <w:pPr>
        <w:pStyle w:val="PL"/>
        <w:shd w:val="pct10" w:color="auto" w:fill="auto"/>
      </w:pPr>
      <w:r w:rsidRPr="00FF083F">
        <w:t>BandCombinationParameters-v1610 ::= SEQUENCE {</w:t>
      </w:r>
    </w:p>
    <w:p w14:paraId="30FD52D4" w14:textId="77777777" w:rsidR="00494017" w:rsidRPr="00FF083F" w:rsidRDefault="00494017" w:rsidP="00494017">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015F4C76" w14:textId="77777777" w:rsidR="00494017" w:rsidRPr="00FF083F" w:rsidRDefault="00494017" w:rsidP="00494017">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4004FC3F" w14:textId="77777777" w:rsidR="00494017" w:rsidRPr="00FF083F" w:rsidRDefault="00494017" w:rsidP="00494017">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1A4DCB44" w14:textId="77777777" w:rsidR="00494017" w:rsidRPr="00FF083F" w:rsidRDefault="00494017" w:rsidP="00494017">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357BAE7E" w14:textId="77777777" w:rsidR="00494017" w:rsidRPr="00FF083F" w:rsidRDefault="00494017" w:rsidP="00494017">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64E1F9DA" w14:textId="77777777" w:rsidR="00494017" w:rsidRPr="00FF083F" w:rsidRDefault="00494017" w:rsidP="00494017">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4C3B177B" w14:textId="77777777" w:rsidR="00494017" w:rsidRPr="00FF083F" w:rsidRDefault="00494017" w:rsidP="00494017">
      <w:pPr>
        <w:pStyle w:val="PL"/>
        <w:shd w:val="pct10" w:color="auto" w:fill="auto"/>
      </w:pPr>
      <w:r w:rsidRPr="00FF083F">
        <w:t>}</w:t>
      </w:r>
    </w:p>
    <w:p w14:paraId="1200AA1F" w14:textId="77777777" w:rsidR="00494017" w:rsidRPr="00FF083F" w:rsidRDefault="00494017" w:rsidP="00494017">
      <w:pPr>
        <w:pStyle w:val="PL"/>
        <w:shd w:val="clear" w:color="auto" w:fill="E6E6E6"/>
      </w:pPr>
    </w:p>
    <w:p w14:paraId="3E8B11F9" w14:textId="77777777" w:rsidR="00494017" w:rsidRPr="00FF083F" w:rsidRDefault="00494017" w:rsidP="00494017">
      <w:pPr>
        <w:pStyle w:val="PL"/>
        <w:shd w:val="clear" w:color="auto" w:fill="E6E6E6"/>
      </w:pPr>
      <w:r w:rsidRPr="00FF083F">
        <w:t>SupportedBandwidthCombinationSet-r10 ::=</w:t>
      </w:r>
      <w:r w:rsidRPr="00FF083F">
        <w:tab/>
        <w:t>BIT STRING (SIZE (1..maxBandwidthCombSet-r10))</w:t>
      </w:r>
    </w:p>
    <w:p w14:paraId="783D4576" w14:textId="77777777" w:rsidR="00494017" w:rsidRPr="00FF083F" w:rsidRDefault="00494017" w:rsidP="00494017">
      <w:pPr>
        <w:pStyle w:val="PL"/>
        <w:shd w:val="clear" w:color="auto" w:fill="E6E6E6"/>
      </w:pPr>
    </w:p>
    <w:p w14:paraId="619EAF0F" w14:textId="77777777" w:rsidR="00494017" w:rsidRPr="00FF083F" w:rsidRDefault="00494017" w:rsidP="00494017">
      <w:pPr>
        <w:pStyle w:val="PL"/>
        <w:shd w:val="clear" w:color="auto" w:fill="E6E6E6"/>
      </w:pPr>
      <w:r w:rsidRPr="00FF083F">
        <w:t>BandParameters-r10 ::= SEQUENCE {</w:t>
      </w:r>
    </w:p>
    <w:p w14:paraId="1FAEC192" w14:textId="77777777" w:rsidR="00494017" w:rsidRPr="00FF083F" w:rsidRDefault="00494017" w:rsidP="00494017">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0E44BFD4" w14:textId="77777777" w:rsidR="00494017" w:rsidRPr="00FF083F" w:rsidRDefault="00494017" w:rsidP="00494017">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7E7FEDEC" w14:textId="77777777" w:rsidR="00494017" w:rsidRPr="00FF083F" w:rsidRDefault="00494017" w:rsidP="00494017">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0CD762A2" w14:textId="77777777" w:rsidR="00494017" w:rsidRPr="00FF083F" w:rsidRDefault="00494017" w:rsidP="00494017">
      <w:pPr>
        <w:pStyle w:val="PL"/>
        <w:shd w:val="clear" w:color="auto" w:fill="E6E6E6"/>
      </w:pPr>
      <w:r w:rsidRPr="00FF083F">
        <w:t>}</w:t>
      </w:r>
    </w:p>
    <w:p w14:paraId="3DEFA9E8" w14:textId="77777777" w:rsidR="00494017" w:rsidRPr="00FF083F" w:rsidRDefault="00494017" w:rsidP="00494017">
      <w:pPr>
        <w:pStyle w:val="PL"/>
        <w:shd w:val="clear" w:color="auto" w:fill="E6E6E6"/>
      </w:pPr>
    </w:p>
    <w:p w14:paraId="2E5606F1" w14:textId="77777777" w:rsidR="00494017" w:rsidRPr="00FF083F" w:rsidRDefault="00494017" w:rsidP="00494017">
      <w:pPr>
        <w:pStyle w:val="PL"/>
        <w:shd w:val="clear" w:color="auto" w:fill="E6E6E6"/>
      </w:pPr>
      <w:r w:rsidRPr="00FF083F">
        <w:t>BandParameters-v1090 ::= SEQUENCE {</w:t>
      </w:r>
    </w:p>
    <w:p w14:paraId="35552757" w14:textId="77777777" w:rsidR="00494017" w:rsidRPr="00FF083F" w:rsidRDefault="00494017" w:rsidP="00494017">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1ED2FBA4" w14:textId="77777777" w:rsidR="00494017" w:rsidRPr="00FF083F" w:rsidRDefault="00494017" w:rsidP="00494017">
      <w:pPr>
        <w:pStyle w:val="PL"/>
        <w:shd w:val="clear" w:color="auto" w:fill="E6E6E6"/>
      </w:pPr>
      <w:r w:rsidRPr="00FF083F">
        <w:tab/>
        <w:t>...</w:t>
      </w:r>
    </w:p>
    <w:p w14:paraId="1F0C7D8D" w14:textId="77777777" w:rsidR="00494017" w:rsidRPr="00FF083F" w:rsidRDefault="00494017" w:rsidP="00494017">
      <w:pPr>
        <w:pStyle w:val="PL"/>
        <w:shd w:val="clear" w:color="auto" w:fill="E6E6E6"/>
      </w:pPr>
      <w:r w:rsidRPr="00FF083F">
        <w:t>}</w:t>
      </w:r>
    </w:p>
    <w:p w14:paraId="3D393BD3" w14:textId="77777777" w:rsidR="00494017" w:rsidRPr="00FF083F" w:rsidRDefault="00494017" w:rsidP="00494017">
      <w:pPr>
        <w:pStyle w:val="PL"/>
        <w:shd w:val="clear" w:color="auto" w:fill="E6E6E6"/>
      </w:pPr>
    </w:p>
    <w:p w14:paraId="57B8F0EE" w14:textId="77777777" w:rsidR="00494017" w:rsidRPr="00FF083F" w:rsidRDefault="00494017" w:rsidP="00494017">
      <w:pPr>
        <w:pStyle w:val="PL"/>
        <w:shd w:val="clear" w:color="auto" w:fill="E6E6E6"/>
      </w:pPr>
      <w:r w:rsidRPr="00FF083F">
        <w:t>BandParameters-v10i0::= SEQUENCE {</w:t>
      </w:r>
    </w:p>
    <w:p w14:paraId="6CFFCE26" w14:textId="77777777" w:rsidR="00494017" w:rsidRPr="00FF083F" w:rsidRDefault="00494017" w:rsidP="00494017">
      <w:pPr>
        <w:pStyle w:val="PL"/>
        <w:shd w:val="clear" w:color="auto" w:fill="E6E6E6"/>
      </w:pPr>
      <w:r w:rsidRPr="00FF083F">
        <w:tab/>
        <w:t>bandParametersDL-v10i0</w:t>
      </w:r>
      <w:r w:rsidRPr="00FF083F">
        <w:tab/>
      </w:r>
      <w:r w:rsidRPr="00FF083F">
        <w:tab/>
        <w:t>SEQUENCE (SIZE (1..maxBandwidthClass-r10)) OF CA-MIMO-ParametersDL-v10i0</w:t>
      </w:r>
    </w:p>
    <w:p w14:paraId="2C947307" w14:textId="77777777" w:rsidR="00494017" w:rsidRPr="00FF083F" w:rsidRDefault="00494017" w:rsidP="00494017">
      <w:pPr>
        <w:pStyle w:val="PL"/>
        <w:shd w:val="clear" w:color="auto" w:fill="E6E6E6"/>
      </w:pPr>
      <w:r w:rsidRPr="00FF083F">
        <w:t>}</w:t>
      </w:r>
    </w:p>
    <w:p w14:paraId="560DAAAF" w14:textId="77777777" w:rsidR="00494017" w:rsidRPr="00FF083F" w:rsidRDefault="00494017" w:rsidP="00494017">
      <w:pPr>
        <w:pStyle w:val="PL"/>
        <w:shd w:val="clear" w:color="auto" w:fill="E6E6E6"/>
      </w:pPr>
    </w:p>
    <w:p w14:paraId="6559DEED" w14:textId="77777777" w:rsidR="00494017" w:rsidRPr="00FF083F" w:rsidRDefault="00494017" w:rsidP="00494017">
      <w:pPr>
        <w:pStyle w:val="PL"/>
        <w:shd w:val="clear" w:color="auto" w:fill="E6E6E6"/>
      </w:pPr>
      <w:r w:rsidRPr="00FF083F">
        <w:t>BandParameters-v1130 ::= SEQUENCE {</w:t>
      </w:r>
    </w:p>
    <w:p w14:paraId="43CA24C1" w14:textId="77777777" w:rsidR="00494017" w:rsidRPr="00FF083F" w:rsidRDefault="00494017" w:rsidP="00494017">
      <w:pPr>
        <w:pStyle w:val="PL"/>
        <w:shd w:val="clear" w:color="auto" w:fill="E6E6E6"/>
      </w:pPr>
      <w:r w:rsidRPr="00FF083F">
        <w:lastRenderedPageBreak/>
        <w:tab/>
        <w:t>supportedCSI-Proc-r11</w:t>
      </w:r>
      <w:r w:rsidRPr="00FF083F">
        <w:tab/>
      </w:r>
      <w:r w:rsidRPr="00FF083F">
        <w:tab/>
      </w:r>
      <w:r w:rsidRPr="00FF083F">
        <w:tab/>
        <w:t>ENUMERATED {n1, n3, n4}</w:t>
      </w:r>
    </w:p>
    <w:p w14:paraId="3CF0E737" w14:textId="77777777" w:rsidR="00494017" w:rsidRPr="00FF083F" w:rsidRDefault="00494017" w:rsidP="00494017">
      <w:pPr>
        <w:pStyle w:val="PL"/>
        <w:shd w:val="clear" w:color="auto" w:fill="E6E6E6"/>
      </w:pPr>
      <w:r w:rsidRPr="00FF083F">
        <w:t>}</w:t>
      </w:r>
    </w:p>
    <w:p w14:paraId="00E3006D" w14:textId="77777777" w:rsidR="00494017" w:rsidRPr="00FF083F" w:rsidRDefault="00494017" w:rsidP="00494017">
      <w:pPr>
        <w:pStyle w:val="PL"/>
        <w:shd w:val="clear" w:color="auto" w:fill="E6E6E6"/>
      </w:pPr>
    </w:p>
    <w:p w14:paraId="1F94081A" w14:textId="77777777" w:rsidR="00494017" w:rsidRPr="00FF083F" w:rsidRDefault="00494017" w:rsidP="00494017">
      <w:pPr>
        <w:pStyle w:val="PL"/>
        <w:shd w:val="clear" w:color="auto" w:fill="E6E6E6"/>
      </w:pPr>
      <w:r w:rsidRPr="00FF083F">
        <w:t>BandParameters-r11 ::= SEQUENCE {</w:t>
      </w:r>
    </w:p>
    <w:p w14:paraId="0D079143" w14:textId="77777777" w:rsidR="00494017" w:rsidRPr="00FF083F" w:rsidRDefault="00494017" w:rsidP="00494017">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765C5EB6" w14:textId="77777777" w:rsidR="00494017" w:rsidRPr="00FF083F" w:rsidRDefault="00494017" w:rsidP="00494017">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50AA6A7C" w14:textId="77777777" w:rsidR="00494017" w:rsidRPr="00FF083F" w:rsidRDefault="00494017" w:rsidP="00494017">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34C3EABE" w14:textId="77777777" w:rsidR="00494017" w:rsidRPr="00FF083F" w:rsidRDefault="00494017" w:rsidP="00494017">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5B1150BD" w14:textId="77777777" w:rsidR="00494017" w:rsidRPr="00FF083F" w:rsidRDefault="00494017" w:rsidP="00494017">
      <w:pPr>
        <w:pStyle w:val="PL"/>
        <w:shd w:val="clear" w:color="auto" w:fill="E6E6E6"/>
      </w:pPr>
      <w:r w:rsidRPr="00FF083F">
        <w:t>}</w:t>
      </w:r>
    </w:p>
    <w:p w14:paraId="42535B12" w14:textId="77777777" w:rsidR="00494017" w:rsidRPr="00FF083F" w:rsidRDefault="00494017" w:rsidP="00494017">
      <w:pPr>
        <w:pStyle w:val="PL"/>
        <w:shd w:val="clear" w:color="auto" w:fill="E6E6E6"/>
      </w:pPr>
    </w:p>
    <w:p w14:paraId="12D99769" w14:textId="77777777" w:rsidR="00494017" w:rsidRPr="00FF083F" w:rsidRDefault="00494017" w:rsidP="00494017">
      <w:pPr>
        <w:pStyle w:val="PL"/>
        <w:shd w:val="clear" w:color="auto" w:fill="E6E6E6"/>
      </w:pPr>
      <w:r w:rsidRPr="00FF083F">
        <w:t>BandParameters-v1270 ::= SEQUENCE {</w:t>
      </w:r>
    </w:p>
    <w:p w14:paraId="409250C4" w14:textId="77777777" w:rsidR="00494017" w:rsidRPr="00FF083F" w:rsidRDefault="00494017" w:rsidP="00494017">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48313CD4" w14:textId="77777777" w:rsidR="00494017" w:rsidRPr="00FF083F" w:rsidRDefault="00494017" w:rsidP="00494017">
      <w:pPr>
        <w:pStyle w:val="PL"/>
        <w:shd w:val="clear" w:color="auto" w:fill="E6E6E6"/>
      </w:pPr>
      <w:r w:rsidRPr="00FF083F">
        <w:t>}</w:t>
      </w:r>
    </w:p>
    <w:p w14:paraId="23F771C0" w14:textId="77777777" w:rsidR="00494017" w:rsidRPr="00FF083F" w:rsidRDefault="00494017" w:rsidP="00494017">
      <w:pPr>
        <w:pStyle w:val="PL"/>
        <w:shd w:val="clear" w:color="auto" w:fill="E6E6E6"/>
      </w:pPr>
    </w:p>
    <w:p w14:paraId="66D39955" w14:textId="77777777" w:rsidR="00494017" w:rsidRPr="00FF083F" w:rsidRDefault="00494017" w:rsidP="00494017">
      <w:pPr>
        <w:pStyle w:val="PL"/>
        <w:shd w:val="clear" w:color="auto" w:fill="E6E6E6"/>
      </w:pPr>
      <w:r w:rsidRPr="00FF083F">
        <w:t>BandParameters-r13 ::= SEQUENCE {</w:t>
      </w:r>
    </w:p>
    <w:p w14:paraId="5EAE2FC3" w14:textId="77777777" w:rsidR="00494017" w:rsidRPr="00FF083F" w:rsidRDefault="00494017" w:rsidP="00494017">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5B6B3C88" w14:textId="77777777" w:rsidR="00494017" w:rsidRPr="00FF083F" w:rsidRDefault="00494017" w:rsidP="00494017">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3BFE0E70" w14:textId="77777777" w:rsidR="00494017" w:rsidRPr="00FF083F" w:rsidRDefault="00494017" w:rsidP="00494017">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1C7CC125" w14:textId="77777777" w:rsidR="00494017" w:rsidRPr="00FF083F" w:rsidRDefault="00494017" w:rsidP="00494017">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790A75D7" w14:textId="77777777" w:rsidR="00494017" w:rsidRPr="00FF083F" w:rsidRDefault="00494017" w:rsidP="00494017">
      <w:pPr>
        <w:pStyle w:val="PL"/>
        <w:shd w:val="clear" w:color="auto" w:fill="E6E6E6"/>
      </w:pPr>
      <w:r w:rsidRPr="00FF083F">
        <w:t>}</w:t>
      </w:r>
    </w:p>
    <w:p w14:paraId="2157AB4C" w14:textId="77777777" w:rsidR="00494017" w:rsidRPr="00FF083F" w:rsidRDefault="00494017" w:rsidP="00494017">
      <w:pPr>
        <w:pStyle w:val="PL"/>
        <w:shd w:val="clear" w:color="auto" w:fill="E6E6E6"/>
      </w:pPr>
    </w:p>
    <w:p w14:paraId="3B53558E" w14:textId="77777777" w:rsidR="00494017" w:rsidRPr="00FF083F" w:rsidRDefault="00494017" w:rsidP="00494017">
      <w:pPr>
        <w:pStyle w:val="PL"/>
        <w:shd w:val="clear" w:color="auto" w:fill="E6E6E6"/>
      </w:pPr>
      <w:r w:rsidRPr="00FF083F">
        <w:t>BandParameters-v1320 ::= SEQUENCE {</w:t>
      </w:r>
    </w:p>
    <w:p w14:paraId="0706055A" w14:textId="77777777" w:rsidR="00494017" w:rsidRPr="00FF083F" w:rsidRDefault="00494017" w:rsidP="00494017">
      <w:pPr>
        <w:pStyle w:val="PL"/>
        <w:shd w:val="clear" w:color="auto" w:fill="E6E6E6"/>
      </w:pPr>
      <w:r w:rsidRPr="00FF083F">
        <w:tab/>
        <w:t>bandParametersDL-v1320</w:t>
      </w:r>
      <w:r w:rsidRPr="00FF083F">
        <w:tab/>
      </w:r>
      <w:r w:rsidRPr="00FF083F">
        <w:tab/>
      </w:r>
      <w:r w:rsidRPr="00FF083F">
        <w:tab/>
        <w:t>MIMO-CA-ParametersPerBoBC-r13</w:t>
      </w:r>
    </w:p>
    <w:p w14:paraId="0D07FC3B" w14:textId="77777777" w:rsidR="00494017" w:rsidRPr="00FF083F" w:rsidRDefault="00494017" w:rsidP="00494017">
      <w:pPr>
        <w:pStyle w:val="PL"/>
        <w:shd w:val="clear" w:color="auto" w:fill="E6E6E6"/>
      </w:pPr>
      <w:r w:rsidRPr="00FF083F">
        <w:t>}</w:t>
      </w:r>
    </w:p>
    <w:p w14:paraId="06640F32" w14:textId="77777777" w:rsidR="00494017" w:rsidRPr="00FF083F" w:rsidRDefault="00494017" w:rsidP="00494017">
      <w:pPr>
        <w:pStyle w:val="PL"/>
        <w:shd w:val="clear" w:color="auto" w:fill="E6E6E6"/>
      </w:pPr>
    </w:p>
    <w:p w14:paraId="47A7A7A3" w14:textId="77777777" w:rsidR="00494017" w:rsidRPr="00FF083F" w:rsidRDefault="00494017" w:rsidP="00494017">
      <w:pPr>
        <w:pStyle w:val="PL"/>
        <w:shd w:val="clear" w:color="auto" w:fill="E6E6E6"/>
      </w:pPr>
      <w:r w:rsidRPr="00FF083F">
        <w:t>BandParameters-v1380 ::=</w:t>
      </w:r>
      <w:r w:rsidRPr="00FF083F">
        <w:tab/>
        <w:t>SEQUENCE {</w:t>
      </w:r>
    </w:p>
    <w:p w14:paraId="05D6F415" w14:textId="77777777" w:rsidR="00494017" w:rsidRPr="00FF083F" w:rsidRDefault="00494017" w:rsidP="00494017">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225E7145" w14:textId="77777777" w:rsidR="00494017" w:rsidRPr="00FF083F" w:rsidRDefault="00494017" w:rsidP="00494017">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1C2C1AEB" w14:textId="77777777" w:rsidR="00494017" w:rsidRPr="00FF083F" w:rsidRDefault="00494017" w:rsidP="00494017">
      <w:pPr>
        <w:pStyle w:val="PL"/>
        <w:shd w:val="clear" w:color="auto" w:fill="E6E6E6"/>
      </w:pPr>
      <w:r w:rsidRPr="00FF083F">
        <w:t>}</w:t>
      </w:r>
    </w:p>
    <w:p w14:paraId="63115B59" w14:textId="77777777" w:rsidR="00494017" w:rsidRPr="00FF083F" w:rsidRDefault="00494017" w:rsidP="00494017">
      <w:pPr>
        <w:pStyle w:val="PL"/>
        <w:shd w:val="clear" w:color="auto" w:fill="E6E6E6"/>
      </w:pPr>
    </w:p>
    <w:p w14:paraId="2BEA4518" w14:textId="77777777" w:rsidR="00494017" w:rsidRPr="00FF083F" w:rsidRDefault="00494017" w:rsidP="00494017">
      <w:pPr>
        <w:pStyle w:val="PL"/>
        <w:shd w:val="clear" w:color="auto" w:fill="E6E6E6"/>
      </w:pPr>
      <w:r w:rsidRPr="00FF083F">
        <w:t>BandParameters-v1430 ::= SEQUENCE {</w:t>
      </w:r>
    </w:p>
    <w:p w14:paraId="55696270" w14:textId="77777777" w:rsidR="00494017" w:rsidRPr="00FF083F" w:rsidRDefault="00494017" w:rsidP="00494017">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46F24FC8" w14:textId="77777777" w:rsidR="00494017" w:rsidRPr="00FF083F" w:rsidRDefault="00494017" w:rsidP="00494017">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58EB977A" w14:textId="77777777" w:rsidR="00494017" w:rsidRPr="00FF083F" w:rsidRDefault="00494017" w:rsidP="00494017">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611F0BC5" w14:textId="77777777" w:rsidR="00494017" w:rsidRPr="00FF083F" w:rsidRDefault="00494017" w:rsidP="00494017">
      <w:pPr>
        <w:pStyle w:val="PL"/>
        <w:shd w:val="clear" w:color="auto" w:fill="E6E6E6"/>
      </w:pPr>
      <w:r w:rsidRPr="00FF083F">
        <w:tab/>
        <w:t>srs-CapabilityPerBandPairList-r14</w:t>
      </w:r>
      <w:r w:rsidRPr="00FF083F">
        <w:tab/>
      </w:r>
      <w:r w:rsidRPr="00FF083F">
        <w:tab/>
        <w:t>SEQUENCE (SIZE (1..maxSimultaneousBands-r10)) OF</w:t>
      </w:r>
    </w:p>
    <w:p w14:paraId="7F136658" w14:textId="77777777" w:rsidR="00494017" w:rsidRPr="00FF083F" w:rsidRDefault="00494017" w:rsidP="00494017">
      <w:pPr>
        <w:pStyle w:val="PL"/>
        <w:shd w:val="clear" w:color="auto" w:fill="E6E6E6"/>
      </w:pPr>
      <w:r w:rsidRPr="00FF083F">
        <w:tab/>
      </w:r>
      <w:r w:rsidRPr="00FF083F">
        <w:tab/>
      </w:r>
      <w:r w:rsidRPr="00FF083F">
        <w:tab/>
        <w:t>SRS-CapabilityPerBandPair-r14</w:t>
      </w:r>
      <w:r w:rsidRPr="00FF083F">
        <w:tab/>
        <w:t>OPTIONAL</w:t>
      </w:r>
    </w:p>
    <w:p w14:paraId="264A3FBF" w14:textId="77777777" w:rsidR="00494017" w:rsidRPr="00FF083F" w:rsidRDefault="00494017" w:rsidP="00494017">
      <w:pPr>
        <w:pStyle w:val="PL"/>
        <w:shd w:val="clear" w:color="auto" w:fill="E6E6E6"/>
      </w:pPr>
      <w:r w:rsidRPr="00FF083F">
        <w:t>}</w:t>
      </w:r>
    </w:p>
    <w:p w14:paraId="097C4CF2" w14:textId="77777777" w:rsidR="00494017" w:rsidRPr="00FF083F" w:rsidRDefault="00494017" w:rsidP="00494017">
      <w:pPr>
        <w:pStyle w:val="PL"/>
        <w:shd w:val="clear" w:color="auto" w:fill="E6E6E6"/>
      </w:pPr>
    </w:p>
    <w:p w14:paraId="00A08921" w14:textId="77777777" w:rsidR="00494017" w:rsidRPr="00FF083F" w:rsidRDefault="00494017" w:rsidP="00494017">
      <w:pPr>
        <w:pStyle w:val="PL"/>
        <w:shd w:val="clear" w:color="auto" w:fill="E6E6E6"/>
      </w:pPr>
      <w:r w:rsidRPr="00FF083F">
        <w:t>BandParameters-v1450 ::= SEQUENCE {</w:t>
      </w:r>
    </w:p>
    <w:p w14:paraId="29B966B8" w14:textId="77777777" w:rsidR="00494017" w:rsidRPr="00FF083F" w:rsidRDefault="00494017" w:rsidP="00494017">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48A66F5F" w14:textId="77777777" w:rsidR="00494017" w:rsidRPr="00FF083F" w:rsidRDefault="00494017" w:rsidP="00494017">
      <w:pPr>
        <w:pStyle w:val="PL"/>
        <w:shd w:val="clear" w:color="auto" w:fill="E6E6E6"/>
      </w:pPr>
      <w:r w:rsidRPr="00FF083F">
        <w:t>}</w:t>
      </w:r>
    </w:p>
    <w:p w14:paraId="340B5C47" w14:textId="77777777" w:rsidR="00494017" w:rsidRPr="00FF083F" w:rsidRDefault="00494017" w:rsidP="00494017">
      <w:pPr>
        <w:pStyle w:val="PL"/>
        <w:shd w:val="clear" w:color="auto" w:fill="E6E6E6"/>
      </w:pPr>
    </w:p>
    <w:p w14:paraId="32DFD9F9" w14:textId="77777777" w:rsidR="00494017" w:rsidRPr="00FF083F" w:rsidRDefault="00494017" w:rsidP="00494017">
      <w:pPr>
        <w:pStyle w:val="PL"/>
        <w:shd w:val="clear" w:color="auto" w:fill="E6E6E6"/>
      </w:pPr>
      <w:r w:rsidRPr="00FF083F">
        <w:t>BandParameters-v1470 ::= SEQUENCE {</w:t>
      </w:r>
    </w:p>
    <w:p w14:paraId="50B9F88D" w14:textId="77777777" w:rsidR="00494017" w:rsidRPr="00FF083F" w:rsidRDefault="00494017" w:rsidP="00494017">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098123ED" w14:textId="77777777" w:rsidR="00494017" w:rsidRPr="00FF083F" w:rsidRDefault="00494017" w:rsidP="00494017">
      <w:pPr>
        <w:pStyle w:val="PL"/>
        <w:shd w:val="clear" w:color="auto" w:fill="E6E6E6"/>
      </w:pPr>
      <w:r w:rsidRPr="00FF083F">
        <w:t>}</w:t>
      </w:r>
    </w:p>
    <w:p w14:paraId="3A4BE163" w14:textId="77777777" w:rsidR="00494017" w:rsidRPr="00FF083F" w:rsidRDefault="00494017" w:rsidP="00494017">
      <w:pPr>
        <w:pStyle w:val="PL"/>
        <w:shd w:val="clear" w:color="auto" w:fill="E6E6E6"/>
      </w:pPr>
    </w:p>
    <w:p w14:paraId="0C1265D7" w14:textId="77777777" w:rsidR="00494017" w:rsidRPr="00FF083F" w:rsidRDefault="00494017" w:rsidP="00494017">
      <w:pPr>
        <w:pStyle w:val="PL"/>
        <w:shd w:val="clear" w:color="auto" w:fill="E6E6E6"/>
      </w:pPr>
      <w:r w:rsidRPr="00FF083F">
        <w:t>BandParameters-v14b0 ::= SEQUENCE {</w:t>
      </w:r>
    </w:p>
    <w:p w14:paraId="38D99889" w14:textId="77777777" w:rsidR="00494017" w:rsidRPr="00FF083F" w:rsidRDefault="00494017" w:rsidP="00494017">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0EBD98CA" w14:textId="77777777" w:rsidR="00494017" w:rsidRPr="00FF083F" w:rsidRDefault="00494017" w:rsidP="00494017">
      <w:pPr>
        <w:pStyle w:val="PL"/>
        <w:shd w:val="clear" w:color="auto" w:fill="E6E6E6"/>
      </w:pPr>
      <w:r w:rsidRPr="00FF083F">
        <w:t>}</w:t>
      </w:r>
    </w:p>
    <w:p w14:paraId="1A9B28C5" w14:textId="77777777" w:rsidR="00494017" w:rsidRPr="00FF083F" w:rsidRDefault="00494017" w:rsidP="00494017">
      <w:pPr>
        <w:pStyle w:val="PL"/>
        <w:shd w:val="clear" w:color="auto" w:fill="E6E6E6"/>
      </w:pPr>
    </w:p>
    <w:p w14:paraId="4D77C78F" w14:textId="77777777" w:rsidR="00494017" w:rsidRPr="00FF083F" w:rsidRDefault="00494017" w:rsidP="00494017">
      <w:pPr>
        <w:pStyle w:val="PL"/>
        <w:shd w:val="clear" w:color="auto" w:fill="E6E6E6"/>
      </w:pPr>
      <w:r w:rsidRPr="00FF083F">
        <w:t>BandParameters-v1530 ::=</w:t>
      </w:r>
      <w:r w:rsidRPr="00FF083F">
        <w:tab/>
        <w:t>SEQUENCE {</w:t>
      </w:r>
    </w:p>
    <w:p w14:paraId="072FA96C" w14:textId="77777777" w:rsidR="00494017" w:rsidRPr="00FF083F" w:rsidRDefault="00494017" w:rsidP="00494017">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4A8339FF" w14:textId="77777777" w:rsidR="00494017" w:rsidRPr="00FF083F" w:rsidRDefault="00494017" w:rsidP="00494017">
      <w:pPr>
        <w:pStyle w:val="PL"/>
        <w:shd w:val="clear" w:color="auto" w:fill="E6E6E6"/>
      </w:pPr>
      <w:r w:rsidRPr="00FF083F">
        <w:tab/>
        <w:t>ue-TxAntennaSelection-SRS-2T4R-2Pairs-r15</w:t>
      </w:r>
      <w:r w:rsidRPr="00FF083F">
        <w:tab/>
      </w:r>
      <w:r w:rsidRPr="00FF083F">
        <w:tab/>
        <w:t>ENUMERATED {supported}</w:t>
      </w:r>
      <w:r w:rsidRPr="00FF083F">
        <w:tab/>
        <w:t>OPTIONAL,</w:t>
      </w:r>
    </w:p>
    <w:p w14:paraId="2754DA75" w14:textId="77777777" w:rsidR="00494017" w:rsidRPr="00FF083F" w:rsidRDefault="00494017" w:rsidP="00494017">
      <w:pPr>
        <w:pStyle w:val="PL"/>
        <w:shd w:val="clear" w:color="auto" w:fill="E6E6E6"/>
      </w:pPr>
      <w:r w:rsidRPr="00FF083F">
        <w:tab/>
        <w:t>ue-TxAntennaSelection-SRS-2T4R-3Pairs-r15</w:t>
      </w:r>
      <w:r w:rsidRPr="00FF083F">
        <w:tab/>
      </w:r>
      <w:r w:rsidRPr="00FF083F">
        <w:tab/>
        <w:t>ENUMERATED {supported}</w:t>
      </w:r>
      <w:r w:rsidRPr="00FF083F">
        <w:tab/>
        <w:t>OPTIONAL,</w:t>
      </w:r>
    </w:p>
    <w:p w14:paraId="7D4D86C7" w14:textId="77777777" w:rsidR="00494017" w:rsidRPr="00FF083F" w:rsidRDefault="00494017" w:rsidP="00494017">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2387D0D" w14:textId="77777777" w:rsidR="00494017" w:rsidRPr="00FF083F" w:rsidRDefault="00494017" w:rsidP="00494017">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6C221FD5" w14:textId="77777777" w:rsidR="00494017" w:rsidRPr="00FF083F" w:rsidRDefault="00494017" w:rsidP="00494017">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742C0C7C" w14:textId="77777777" w:rsidR="00494017" w:rsidRPr="00FF083F" w:rsidRDefault="00494017" w:rsidP="00494017">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58E7F6A5" w14:textId="77777777" w:rsidR="00494017" w:rsidRPr="00FF083F" w:rsidRDefault="00494017" w:rsidP="00494017">
      <w:pPr>
        <w:pStyle w:val="PL"/>
        <w:shd w:val="clear" w:color="auto" w:fill="E6E6E6"/>
      </w:pPr>
      <w:r w:rsidRPr="00FF083F">
        <w:t>}</w:t>
      </w:r>
    </w:p>
    <w:p w14:paraId="55EDECAF" w14:textId="77777777" w:rsidR="00494017" w:rsidRPr="00FF083F" w:rsidRDefault="00494017" w:rsidP="00494017">
      <w:pPr>
        <w:pStyle w:val="PL"/>
        <w:shd w:val="clear" w:color="auto" w:fill="E6E6E6"/>
      </w:pPr>
    </w:p>
    <w:p w14:paraId="239DE020" w14:textId="77777777" w:rsidR="00494017" w:rsidRPr="00FF083F" w:rsidRDefault="00494017" w:rsidP="00494017">
      <w:pPr>
        <w:pStyle w:val="PL"/>
        <w:shd w:val="clear" w:color="auto" w:fill="E6E6E6"/>
      </w:pPr>
      <w:r w:rsidRPr="00FF083F">
        <w:t xml:space="preserve">BandParameters-v1610 ::= </w:t>
      </w:r>
      <w:r w:rsidRPr="00FF083F">
        <w:tab/>
        <w:t>SEQUENCE {</w:t>
      </w:r>
    </w:p>
    <w:p w14:paraId="7AABEA56" w14:textId="77777777" w:rsidR="00494017" w:rsidRPr="00FF083F" w:rsidRDefault="00494017" w:rsidP="00494017">
      <w:pPr>
        <w:pStyle w:val="PL"/>
        <w:shd w:val="clear" w:color="auto" w:fill="E6E6E6"/>
      </w:pPr>
      <w:r w:rsidRPr="00FF083F">
        <w:tab/>
        <w:t>intraFreqDAPS-r16</w:t>
      </w:r>
      <w:r w:rsidRPr="00FF083F">
        <w:tab/>
      </w:r>
      <w:r w:rsidRPr="00FF083F">
        <w:tab/>
        <w:t>SEQUENCE {</w:t>
      </w:r>
    </w:p>
    <w:p w14:paraId="3049E6B8" w14:textId="77777777" w:rsidR="00494017" w:rsidRPr="00FF083F" w:rsidRDefault="00494017" w:rsidP="00494017">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1E24F5E4" w14:textId="77777777" w:rsidR="00494017" w:rsidRPr="00FF083F" w:rsidRDefault="00494017" w:rsidP="00494017">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0AF9E587" w14:textId="77777777" w:rsidR="00494017" w:rsidRPr="00FF083F" w:rsidRDefault="00494017" w:rsidP="00494017">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2FE71A46" w14:textId="77777777" w:rsidR="00494017" w:rsidRPr="00FF083F" w:rsidRDefault="00494017" w:rsidP="00494017">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FE7CC0A" w14:textId="77777777" w:rsidR="00494017" w:rsidRPr="00FF083F" w:rsidRDefault="00494017" w:rsidP="00494017">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0A8B88F5" w14:textId="77777777" w:rsidR="00494017" w:rsidRPr="00FF083F" w:rsidRDefault="00494017" w:rsidP="00494017">
      <w:pPr>
        <w:pStyle w:val="PL"/>
        <w:shd w:val="clear" w:color="auto" w:fill="E6E6E6"/>
        <w:rPr>
          <w:lang w:eastAsia="zh-CN"/>
        </w:rPr>
      </w:pPr>
      <w:r w:rsidRPr="00FF083F">
        <w:rPr>
          <w:lang w:eastAsia="zh-CN"/>
        </w:rPr>
        <w:tab/>
        <w:t>addSRS-AntennaSwitching-r16</w:t>
      </w:r>
      <w:r w:rsidRPr="00FF083F">
        <w:rPr>
          <w:lang w:eastAsia="zh-CN"/>
        </w:rPr>
        <w:tab/>
        <w:t>SEQUENCE {</w:t>
      </w:r>
    </w:p>
    <w:p w14:paraId="2611D302"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D8A974"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6E983AE"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76DA16C" w14:textId="77777777" w:rsidR="00494017" w:rsidRPr="00FF083F" w:rsidRDefault="00494017" w:rsidP="00494017">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3D685B3" w14:textId="77777777" w:rsidR="00494017" w:rsidRPr="00FF083F" w:rsidRDefault="00494017" w:rsidP="00494017">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77D3F938" w14:textId="77777777" w:rsidR="00494017" w:rsidRPr="00FF083F" w:rsidRDefault="00494017" w:rsidP="00494017">
      <w:pPr>
        <w:pStyle w:val="PL"/>
        <w:shd w:val="clear" w:color="auto" w:fill="E6E6E6"/>
      </w:pPr>
      <w:r w:rsidRPr="00FF083F">
        <w:rPr>
          <w:lang w:eastAsia="zh-CN"/>
        </w:rPr>
        <w:tab/>
        <w:t>srs-CapabilityPerBandPairList-v1610</w:t>
      </w:r>
      <w:r w:rsidRPr="00FF083F">
        <w:tab/>
      </w:r>
      <w:r w:rsidRPr="00FF083F">
        <w:tab/>
        <w:t>SEQUENCE (SIZE (1..maxSimultaneousBands-r10)) OF</w:t>
      </w:r>
    </w:p>
    <w:p w14:paraId="1A0CC757" w14:textId="77777777" w:rsidR="00494017" w:rsidRPr="00FF083F" w:rsidRDefault="00494017" w:rsidP="00494017">
      <w:pPr>
        <w:pStyle w:val="PL"/>
        <w:shd w:val="clear" w:color="auto" w:fill="E6E6E6"/>
      </w:pPr>
      <w:r w:rsidRPr="00FF083F">
        <w:tab/>
        <w:t>SRS-CapabilityPerBandPair-v1610</w:t>
      </w:r>
      <w:r w:rsidRPr="00FF083F">
        <w:tab/>
        <w:t>OPTIONAL</w:t>
      </w:r>
    </w:p>
    <w:p w14:paraId="774820F4" w14:textId="77777777" w:rsidR="00494017" w:rsidRPr="00FF083F" w:rsidRDefault="00494017" w:rsidP="00494017">
      <w:pPr>
        <w:pStyle w:val="PL"/>
        <w:shd w:val="clear" w:color="auto" w:fill="E6E6E6"/>
      </w:pPr>
      <w:r w:rsidRPr="00FF083F">
        <w:lastRenderedPageBreak/>
        <w:t>}</w:t>
      </w:r>
    </w:p>
    <w:p w14:paraId="2525345E" w14:textId="77777777" w:rsidR="00494017" w:rsidRPr="00FF083F" w:rsidRDefault="00494017" w:rsidP="00494017">
      <w:pPr>
        <w:pStyle w:val="PL"/>
        <w:shd w:val="clear" w:color="auto" w:fill="E6E6E6"/>
      </w:pPr>
    </w:p>
    <w:p w14:paraId="1F56BA37" w14:textId="77777777" w:rsidR="00494017" w:rsidRPr="00FF083F" w:rsidRDefault="00494017" w:rsidP="00494017">
      <w:pPr>
        <w:pStyle w:val="PL"/>
        <w:shd w:val="clear" w:color="auto" w:fill="E6E6E6"/>
      </w:pPr>
      <w:r w:rsidRPr="00FF083F">
        <w:t>V2X-BandParameters-r14 ::= SEQUENCE {</w:t>
      </w:r>
    </w:p>
    <w:p w14:paraId="5D328F12" w14:textId="77777777" w:rsidR="00494017" w:rsidRPr="00FF083F" w:rsidRDefault="00494017" w:rsidP="00494017">
      <w:pPr>
        <w:pStyle w:val="PL"/>
        <w:shd w:val="clear" w:color="auto" w:fill="E6E6E6"/>
      </w:pPr>
      <w:r w:rsidRPr="00FF083F">
        <w:tab/>
        <w:t>v2x-FreqBandEUTRA-r14</w:t>
      </w:r>
      <w:r w:rsidRPr="00FF083F">
        <w:tab/>
      </w:r>
      <w:r w:rsidRPr="00FF083F">
        <w:tab/>
      </w:r>
      <w:r w:rsidRPr="00FF083F">
        <w:tab/>
        <w:t>FreqBandIndicator-r11,</w:t>
      </w:r>
    </w:p>
    <w:p w14:paraId="77A77D21" w14:textId="77777777" w:rsidR="00494017" w:rsidRPr="00FF083F" w:rsidRDefault="00494017" w:rsidP="00494017">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6F7841CA" w14:textId="77777777" w:rsidR="00494017" w:rsidRPr="00FF083F" w:rsidRDefault="00494017" w:rsidP="00494017">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7380C450" w14:textId="77777777" w:rsidR="00494017" w:rsidRPr="00FF083F" w:rsidRDefault="00494017" w:rsidP="00494017">
      <w:pPr>
        <w:pStyle w:val="PL"/>
        <w:shd w:val="clear" w:color="auto" w:fill="E6E6E6"/>
      </w:pPr>
      <w:r w:rsidRPr="00FF083F">
        <w:t>}</w:t>
      </w:r>
    </w:p>
    <w:p w14:paraId="2DF81A7D" w14:textId="77777777" w:rsidR="00494017" w:rsidRPr="00FF083F" w:rsidRDefault="00494017" w:rsidP="00494017">
      <w:pPr>
        <w:pStyle w:val="PL"/>
        <w:shd w:val="clear" w:color="auto" w:fill="E6E6E6"/>
      </w:pPr>
    </w:p>
    <w:p w14:paraId="221CF6C4" w14:textId="77777777" w:rsidR="00494017" w:rsidRPr="00FF083F" w:rsidRDefault="00494017" w:rsidP="00494017">
      <w:pPr>
        <w:pStyle w:val="PL"/>
        <w:shd w:val="clear" w:color="auto" w:fill="E6E6E6"/>
      </w:pPr>
      <w:r w:rsidRPr="00FF083F">
        <w:t>V2X-BandParameters-v1530 ::= SEQUENCE {</w:t>
      </w:r>
    </w:p>
    <w:p w14:paraId="4C339060" w14:textId="77777777" w:rsidR="00494017" w:rsidRPr="00FF083F" w:rsidRDefault="00494017" w:rsidP="00494017">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71367E2D" w14:textId="77777777" w:rsidR="00494017" w:rsidRPr="00FF083F" w:rsidRDefault="00494017" w:rsidP="00494017">
      <w:pPr>
        <w:pStyle w:val="PL"/>
        <w:shd w:val="clear" w:color="auto" w:fill="E6E6E6"/>
      </w:pPr>
      <w:r w:rsidRPr="00FF083F">
        <w:t>}</w:t>
      </w:r>
    </w:p>
    <w:p w14:paraId="5293733E" w14:textId="77777777" w:rsidR="00494017" w:rsidRPr="00FF083F" w:rsidRDefault="00494017" w:rsidP="00494017">
      <w:pPr>
        <w:pStyle w:val="PL"/>
        <w:shd w:val="clear" w:color="auto" w:fill="E6E6E6"/>
      </w:pPr>
    </w:p>
    <w:p w14:paraId="7DB8E4C4" w14:textId="77777777" w:rsidR="00494017" w:rsidRPr="00FF083F" w:rsidRDefault="00494017" w:rsidP="00494017">
      <w:pPr>
        <w:pStyle w:val="PL"/>
        <w:shd w:val="clear" w:color="auto" w:fill="E6E6E6"/>
      </w:pPr>
      <w:r w:rsidRPr="00FF083F">
        <w:t>BandParametersTxSL-r14 ::= SEQUENCE {</w:t>
      </w:r>
    </w:p>
    <w:p w14:paraId="392D2BD7" w14:textId="77777777" w:rsidR="00494017" w:rsidRPr="00FF083F" w:rsidRDefault="00494017" w:rsidP="00494017">
      <w:pPr>
        <w:pStyle w:val="PL"/>
        <w:shd w:val="clear" w:color="auto" w:fill="E6E6E6"/>
      </w:pPr>
      <w:r w:rsidRPr="00FF083F">
        <w:tab/>
        <w:t>v2x-BandwidthClassTxSL-r14</w:t>
      </w:r>
      <w:r w:rsidRPr="00FF083F">
        <w:tab/>
      </w:r>
      <w:r w:rsidRPr="00FF083F">
        <w:tab/>
        <w:t>V2X-BandwidthClassSL-r14,</w:t>
      </w:r>
    </w:p>
    <w:p w14:paraId="14F79BAB" w14:textId="77777777" w:rsidR="00494017" w:rsidRPr="00FF083F" w:rsidRDefault="00494017" w:rsidP="00494017">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7A1BAA50" w14:textId="77777777" w:rsidR="00494017" w:rsidRPr="00FF083F" w:rsidRDefault="00494017" w:rsidP="00494017">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261ABF0" w14:textId="77777777" w:rsidR="00494017" w:rsidRPr="00FF083F" w:rsidRDefault="00494017" w:rsidP="00494017">
      <w:pPr>
        <w:pStyle w:val="PL"/>
        <w:shd w:val="clear" w:color="auto" w:fill="E6E6E6"/>
      </w:pPr>
      <w:r w:rsidRPr="00FF083F">
        <w:t>}</w:t>
      </w:r>
    </w:p>
    <w:p w14:paraId="480DC6D1" w14:textId="77777777" w:rsidR="00494017" w:rsidRPr="00FF083F" w:rsidRDefault="00494017" w:rsidP="00494017">
      <w:pPr>
        <w:pStyle w:val="PL"/>
        <w:shd w:val="clear" w:color="auto" w:fill="E6E6E6"/>
      </w:pPr>
    </w:p>
    <w:p w14:paraId="53911558" w14:textId="77777777" w:rsidR="00494017" w:rsidRPr="00FF083F" w:rsidRDefault="00494017" w:rsidP="00494017">
      <w:pPr>
        <w:pStyle w:val="PL"/>
        <w:shd w:val="clear" w:color="auto" w:fill="E6E6E6"/>
      </w:pPr>
      <w:r w:rsidRPr="00FF083F">
        <w:t>BandParametersRxSL-r14 ::= SEQUENCE {</w:t>
      </w:r>
    </w:p>
    <w:p w14:paraId="7FECAD80" w14:textId="77777777" w:rsidR="00494017" w:rsidRPr="00FF083F" w:rsidRDefault="00494017" w:rsidP="00494017">
      <w:pPr>
        <w:pStyle w:val="PL"/>
        <w:shd w:val="clear" w:color="auto" w:fill="E6E6E6"/>
      </w:pPr>
      <w:r w:rsidRPr="00FF083F">
        <w:tab/>
        <w:t>v2x-BandwidthClassRxSL-r14</w:t>
      </w:r>
      <w:r w:rsidRPr="00FF083F">
        <w:tab/>
      </w:r>
      <w:r w:rsidRPr="00FF083F">
        <w:tab/>
        <w:t>V2X-BandwidthClassSL-r14,</w:t>
      </w:r>
    </w:p>
    <w:p w14:paraId="35C91437" w14:textId="77777777" w:rsidR="00494017" w:rsidRPr="00FF083F" w:rsidRDefault="00494017" w:rsidP="00494017">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7E19609D" w14:textId="77777777" w:rsidR="00494017" w:rsidRPr="00FF083F" w:rsidRDefault="00494017" w:rsidP="00494017">
      <w:pPr>
        <w:pStyle w:val="PL"/>
        <w:shd w:val="clear" w:color="auto" w:fill="E6E6E6"/>
      </w:pPr>
      <w:r w:rsidRPr="00FF083F">
        <w:t>}</w:t>
      </w:r>
    </w:p>
    <w:p w14:paraId="2E9C50AF" w14:textId="77777777" w:rsidR="00494017" w:rsidRPr="00FF083F" w:rsidRDefault="00494017" w:rsidP="00494017">
      <w:pPr>
        <w:pStyle w:val="PL"/>
        <w:shd w:val="clear" w:color="auto" w:fill="E6E6E6"/>
      </w:pPr>
    </w:p>
    <w:p w14:paraId="3DD027E9" w14:textId="77777777" w:rsidR="00494017" w:rsidRPr="00FF083F" w:rsidRDefault="00494017" w:rsidP="00494017">
      <w:pPr>
        <w:pStyle w:val="PL"/>
        <w:shd w:val="clear" w:color="auto" w:fill="E6E6E6"/>
      </w:pPr>
      <w:r w:rsidRPr="00FF083F">
        <w:t>V2X-BandwidthClassSL-r14 ::= SEQUENCE (SIZE (1..maxBandwidthClass-r10)) OF V2X-BandwidthClass-r14</w:t>
      </w:r>
    </w:p>
    <w:p w14:paraId="7597E36B" w14:textId="77777777" w:rsidR="00494017" w:rsidRPr="00FF083F" w:rsidRDefault="00494017" w:rsidP="00494017">
      <w:pPr>
        <w:pStyle w:val="PL"/>
        <w:shd w:val="clear" w:color="auto" w:fill="E6E6E6"/>
      </w:pPr>
    </w:p>
    <w:p w14:paraId="5EFC6E8A" w14:textId="77777777" w:rsidR="00494017" w:rsidRPr="00FF083F" w:rsidRDefault="00494017" w:rsidP="00494017">
      <w:pPr>
        <w:pStyle w:val="PL"/>
        <w:shd w:val="clear" w:color="auto" w:fill="E6E6E6"/>
      </w:pPr>
      <w:r w:rsidRPr="00FF083F">
        <w:rPr>
          <w:rFonts w:eastAsia="SimSun"/>
        </w:rPr>
        <w:t>UL-256QAM-perCC</w:t>
      </w:r>
      <w:r w:rsidRPr="00FF083F">
        <w:t>-Info-r14 ::= SEQUENCE {</w:t>
      </w:r>
    </w:p>
    <w:p w14:paraId="152988EA" w14:textId="77777777" w:rsidR="00494017" w:rsidRPr="00FF083F" w:rsidRDefault="00494017" w:rsidP="00494017">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7576383F" w14:textId="77777777" w:rsidR="00494017" w:rsidRPr="00FF083F" w:rsidRDefault="00494017" w:rsidP="00494017">
      <w:pPr>
        <w:pStyle w:val="PL"/>
        <w:shd w:val="clear" w:color="auto" w:fill="E6E6E6"/>
      </w:pPr>
      <w:r w:rsidRPr="00FF083F">
        <w:t>}</w:t>
      </w:r>
    </w:p>
    <w:p w14:paraId="5358AE6A" w14:textId="77777777" w:rsidR="00494017" w:rsidRPr="00FF083F" w:rsidRDefault="00494017" w:rsidP="00494017">
      <w:pPr>
        <w:pStyle w:val="PL"/>
        <w:shd w:val="clear" w:color="auto" w:fill="E6E6E6"/>
      </w:pPr>
    </w:p>
    <w:p w14:paraId="0C27F725" w14:textId="77777777" w:rsidR="00494017" w:rsidRPr="00FF083F" w:rsidRDefault="00494017" w:rsidP="00494017">
      <w:pPr>
        <w:pStyle w:val="PL"/>
        <w:shd w:val="clear" w:color="auto" w:fill="E6E6E6"/>
      </w:pPr>
      <w:r w:rsidRPr="00FF083F">
        <w:t>FeatureSetDL-r15 ::=</w:t>
      </w:r>
      <w:r w:rsidRPr="00FF083F">
        <w:tab/>
        <w:t>SEQUENCE {</w:t>
      </w:r>
    </w:p>
    <w:p w14:paraId="744109B9" w14:textId="77777777" w:rsidR="00494017" w:rsidRPr="00FF083F" w:rsidRDefault="00494017" w:rsidP="00494017">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7E1F02C0" w14:textId="77777777" w:rsidR="00494017" w:rsidRPr="00FF083F" w:rsidRDefault="00494017" w:rsidP="00494017">
      <w:pPr>
        <w:pStyle w:val="PL"/>
        <w:shd w:val="clear" w:color="auto" w:fill="E6E6E6"/>
      </w:pPr>
      <w:r w:rsidRPr="00FF083F">
        <w:tab/>
        <w:t>featureSetPerCC-ListDL-r15</w:t>
      </w:r>
      <w:r w:rsidRPr="00FF083F">
        <w:tab/>
        <w:t>SEQUENCE (SIZE (1..maxServCell-r13)) OF FeatureSetDL-PerCC-Id-r15</w:t>
      </w:r>
    </w:p>
    <w:p w14:paraId="06B98C65" w14:textId="77777777" w:rsidR="00494017" w:rsidRPr="00FF083F" w:rsidRDefault="00494017" w:rsidP="00494017">
      <w:pPr>
        <w:pStyle w:val="PL"/>
        <w:shd w:val="clear" w:color="auto" w:fill="E6E6E6"/>
      </w:pPr>
      <w:r w:rsidRPr="00FF083F">
        <w:t>}</w:t>
      </w:r>
    </w:p>
    <w:p w14:paraId="174BAFEC" w14:textId="77777777" w:rsidR="00494017" w:rsidRPr="00FF083F" w:rsidRDefault="00494017" w:rsidP="00494017">
      <w:pPr>
        <w:pStyle w:val="PL"/>
        <w:shd w:val="clear" w:color="auto" w:fill="E6E6E6"/>
      </w:pPr>
    </w:p>
    <w:p w14:paraId="4DA8B12C" w14:textId="77777777" w:rsidR="00494017" w:rsidRPr="00FF083F" w:rsidRDefault="00494017" w:rsidP="00494017">
      <w:pPr>
        <w:pStyle w:val="PL"/>
        <w:shd w:val="clear" w:color="auto" w:fill="E6E6E6"/>
        <w:rPr>
          <w:rFonts w:eastAsia="Calibri"/>
        </w:rPr>
      </w:pPr>
      <w:r w:rsidRPr="00FF083F">
        <w:t>FeatureSetDL-v1550 ::=</w:t>
      </w:r>
      <w:r w:rsidRPr="00FF083F">
        <w:tab/>
        <w:t>SEQUENCE {</w:t>
      </w:r>
    </w:p>
    <w:p w14:paraId="5BA1C6EA" w14:textId="77777777" w:rsidR="00494017" w:rsidRPr="00FF083F" w:rsidRDefault="00494017" w:rsidP="00494017">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6858E85B" w14:textId="77777777" w:rsidR="00494017" w:rsidRPr="00FF083F" w:rsidRDefault="00494017" w:rsidP="00494017">
      <w:pPr>
        <w:pStyle w:val="PL"/>
        <w:shd w:val="clear" w:color="auto" w:fill="E6E6E6"/>
      </w:pPr>
      <w:r w:rsidRPr="00FF083F">
        <w:t>}</w:t>
      </w:r>
    </w:p>
    <w:p w14:paraId="35D6D3BC" w14:textId="77777777" w:rsidR="00494017" w:rsidRPr="00FF083F" w:rsidRDefault="00494017" w:rsidP="00494017">
      <w:pPr>
        <w:pStyle w:val="PL"/>
        <w:shd w:val="clear" w:color="auto" w:fill="E6E6E6"/>
      </w:pPr>
    </w:p>
    <w:p w14:paraId="0D85A3A0" w14:textId="77777777" w:rsidR="00494017" w:rsidRPr="00FF083F" w:rsidRDefault="00494017" w:rsidP="00494017">
      <w:pPr>
        <w:pStyle w:val="PL"/>
        <w:shd w:val="clear" w:color="auto" w:fill="E6E6E6"/>
      </w:pPr>
      <w:r w:rsidRPr="00FF083F">
        <w:t>FeatureSetDL-PerCC-r15 ::=</w:t>
      </w:r>
      <w:r w:rsidRPr="00FF083F">
        <w:tab/>
        <w:t>SEQUENCE {</w:t>
      </w:r>
    </w:p>
    <w:p w14:paraId="5AE2D9CF" w14:textId="77777777" w:rsidR="00494017" w:rsidRPr="00FF083F" w:rsidRDefault="00494017" w:rsidP="00494017">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BCACC3D" w14:textId="77777777" w:rsidR="00494017" w:rsidRPr="00FF083F" w:rsidRDefault="00494017" w:rsidP="00494017">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3E0A2B88" w14:textId="77777777" w:rsidR="00494017" w:rsidRPr="00FF083F" w:rsidRDefault="00494017" w:rsidP="00494017">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2734E569" w14:textId="77777777" w:rsidR="00494017" w:rsidRPr="00FF083F" w:rsidRDefault="00494017" w:rsidP="00494017">
      <w:pPr>
        <w:pStyle w:val="PL"/>
        <w:shd w:val="clear" w:color="auto" w:fill="E6E6E6"/>
      </w:pPr>
      <w:r w:rsidRPr="00FF083F">
        <w:t>}</w:t>
      </w:r>
    </w:p>
    <w:p w14:paraId="3351C14A" w14:textId="77777777" w:rsidR="00494017" w:rsidRPr="00FF083F" w:rsidRDefault="00494017" w:rsidP="00494017">
      <w:pPr>
        <w:pStyle w:val="PL"/>
        <w:shd w:val="clear" w:color="auto" w:fill="E6E6E6"/>
      </w:pPr>
    </w:p>
    <w:p w14:paraId="62710D0C" w14:textId="77777777" w:rsidR="00494017" w:rsidRPr="00FF083F" w:rsidRDefault="00494017" w:rsidP="00494017">
      <w:pPr>
        <w:pStyle w:val="PL"/>
        <w:shd w:val="clear" w:color="auto" w:fill="E6E6E6"/>
      </w:pPr>
      <w:r w:rsidRPr="00FF083F">
        <w:t>FeatureSetUL-r15 ::=</w:t>
      </w:r>
      <w:r w:rsidRPr="00FF083F">
        <w:tab/>
        <w:t>SEQUENCE {</w:t>
      </w:r>
    </w:p>
    <w:p w14:paraId="260E650B" w14:textId="77777777" w:rsidR="00494017" w:rsidRPr="00FF083F" w:rsidRDefault="00494017" w:rsidP="00494017">
      <w:pPr>
        <w:pStyle w:val="PL"/>
        <w:shd w:val="clear" w:color="auto" w:fill="E6E6E6"/>
      </w:pPr>
      <w:r w:rsidRPr="00FF083F">
        <w:tab/>
        <w:t>featureSetPerCC-ListUL-r15</w:t>
      </w:r>
      <w:r w:rsidRPr="00FF083F">
        <w:tab/>
        <w:t>SEQUENCE (SIZE(1..maxServCell-r13)) OF FeatureSetUL-PerCC-Id-r15</w:t>
      </w:r>
    </w:p>
    <w:p w14:paraId="11472F1D" w14:textId="77777777" w:rsidR="00494017" w:rsidRPr="00FF083F" w:rsidRDefault="00494017" w:rsidP="00494017">
      <w:pPr>
        <w:pStyle w:val="PL"/>
        <w:shd w:val="clear" w:color="auto" w:fill="E6E6E6"/>
      </w:pPr>
      <w:r w:rsidRPr="00FF083F">
        <w:t>}</w:t>
      </w:r>
    </w:p>
    <w:p w14:paraId="72E73663" w14:textId="77777777" w:rsidR="00494017" w:rsidRPr="00FF083F" w:rsidRDefault="00494017" w:rsidP="00494017">
      <w:pPr>
        <w:pStyle w:val="PL"/>
        <w:shd w:val="clear" w:color="auto" w:fill="E6E6E6"/>
      </w:pPr>
    </w:p>
    <w:p w14:paraId="2B1E5F6A" w14:textId="77777777" w:rsidR="00494017" w:rsidRPr="00FF083F" w:rsidRDefault="00494017" w:rsidP="00494017">
      <w:pPr>
        <w:pStyle w:val="PL"/>
        <w:shd w:val="clear" w:color="auto" w:fill="E6E6E6"/>
      </w:pPr>
      <w:r w:rsidRPr="00FF083F">
        <w:t>FeatureSetUL-PerCC-r15 ::=</w:t>
      </w:r>
      <w:r w:rsidRPr="00FF083F">
        <w:tab/>
        <w:t>SEQUENCE {</w:t>
      </w:r>
    </w:p>
    <w:p w14:paraId="473F2B44" w14:textId="77777777" w:rsidR="00494017" w:rsidRPr="00FF083F" w:rsidRDefault="00494017" w:rsidP="00494017">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5D6BADA9" w14:textId="77777777" w:rsidR="00494017" w:rsidRPr="00FF083F" w:rsidRDefault="00494017" w:rsidP="00494017">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6F2240F" w14:textId="77777777" w:rsidR="00494017" w:rsidRPr="00FF083F" w:rsidRDefault="00494017" w:rsidP="00494017">
      <w:pPr>
        <w:pStyle w:val="PL"/>
        <w:shd w:val="clear" w:color="auto" w:fill="E6E6E6"/>
      </w:pPr>
      <w:r w:rsidRPr="00FF083F">
        <w:t>}</w:t>
      </w:r>
    </w:p>
    <w:p w14:paraId="125E0A00" w14:textId="77777777" w:rsidR="00494017" w:rsidRPr="00FF083F" w:rsidRDefault="00494017" w:rsidP="00494017">
      <w:pPr>
        <w:pStyle w:val="PL"/>
        <w:shd w:val="clear" w:color="auto" w:fill="E6E6E6"/>
      </w:pPr>
    </w:p>
    <w:p w14:paraId="3CB25E78" w14:textId="77777777" w:rsidR="00494017" w:rsidRPr="00FF083F" w:rsidRDefault="00494017" w:rsidP="00494017">
      <w:pPr>
        <w:pStyle w:val="PL"/>
        <w:shd w:val="clear" w:color="auto" w:fill="E6E6E6"/>
      </w:pPr>
      <w:r w:rsidRPr="00FF083F">
        <w:t>FeatureSetDL-PerCC-Id-r15 ::=</w:t>
      </w:r>
      <w:r w:rsidRPr="00FF083F">
        <w:tab/>
        <w:t>INTEGER (0..maxPerCC-FeatureSets-r15)</w:t>
      </w:r>
    </w:p>
    <w:p w14:paraId="21DEEB7A" w14:textId="77777777" w:rsidR="00494017" w:rsidRPr="00FF083F" w:rsidRDefault="00494017" w:rsidP="00494017">
      <w:pPr>
        <w:pStyle w:val="PL"/>
        <w:shd w:val="clear" w:color="auto" w:fill="E6E6E6"/>
      </w:pPr>
    </w:p>
    <w:p w14:paraId="7FFC5E8A" w14:textId="77777777" w:rsidR="00494017" w:rsidRPr="00FF083F" w:rsidRDefault="00494017" w:rsidP="00494017">
      <w:pPr>
        <w:pStyle w:val="PL"/>
        <w:shd w:val="clear" w:color="auto" w:fill="E6E6E6"/>
      </w:pPr>
      <w:r w:rsidRPr="00FF083F">
        <w:t>FeatureSetUL-PerCC-Id-r15 ::=</w:t>
      </w:r>
      <w:r w:rsidRPr="00FF083F">
        <w:tab/>
        <w:t>INTEGER (0..maxPerCC-FeatureSets-r15)</w:t>
      </w:r>
    </w:p>
    <w:p w14:paraId="0FC3CF51" w14:textId="77777777" w:rsidR="00494017" w:rsidRPr="00FF083F" w:rsidRDefault="00494017" w:rsidP="00494017">
      <w:pPr>
        <w:pStyle w:val="PL"/>
        <w:shd w:val="clear" w:color="auto" w:fill="E6E6E6"/>
      </w:pPr>
    </w:p>
    <w:p w14:paraId="65F52194" w14:textId="77777777" w:rsidR="00494017" w:rsidRPr="00FF083F" w:rsidRDefault="00494017" w:rsidP="00494017">
      <w:pPr>
        <w:pStyle w:val="PL"/>
        <w:shd w:val="clear" w:color="auto" w:fill="E6E6E6"/>
      </w:pPr>
      <w:r w:rsidRPr="00FF083F">
        <w:t>BandParametersUL-r10 ::= SEQUENCE (SIZE (1..maxBandwidthClass-r10)) OF CA-MIMO-ParametersUL-r10</w:t>
      </w:r>
    </w:p>
    <w:p w14:paraId="08160BBA" w14:textId="77777777" w:rsidR="00494017" w:rsidRPr="00FF083F" w:rsidRDefault="00494017" w:rsidP="00494017">
      <w:pPr>
        <w:pStyle w:val="PL"/>
        <w:shd w:val="clear" w:color="auto" w:fill="E6E6E6"/>
      </w:pPr>
    </w:p>
    <w:p w14:paraId="50CC93B2" w14:textId="77777777" w:rsidR="00494017" w:rsidRPr="00FF083F" w:rsidRDefault="00494017" w:rsidP="00494017">
      <w:pPr>
        <w:pStyle w:val="PL"/>
        <w:shd w:val="clear" w:color="auto" w:fill="E6E6E6"/>
      </w:pPr>
      <w:r w:rsidRPr="00FF083F">
        <w:t>BandParametersUL-r13 ::= CA-MIMO-ParametersUL-r10</w:t>
      </w:r>
    </w:p>
    <w:p w14:paraId="534AE52F" w14:textId="77777777" w:rsidR="00494017" w:rsidRPr="00FF083F" w:rsidRDefault="00494017" w:rsidP="00494017">
      <w:pPr>
        <w:pStyle w:val="PL"/>
        <w:shd w:val="clear" w:color="auto" w:fill="E6E6E6"/>
      </w:pPr>
    </w:p>
    <w:p w14:paraId="7B472DE3" w14:textId="77777777" w:rsidR="00494017" w:rsidRPr="00FF083F" w:rsidRDefault="00494017" w:rsidP="00494017">
      <w:pPr>
        <w:pStyle w:val="PL"/>
        <w:shd w:val="clear" w:color="auto" w:fill="E6E6E6"/>
      </w:pPr>
      <w:r w:rsidRPr="00FF083F">
        <w:t>CA-MIMO-ParametersUL-r10 ::= SEQUENCE {</w:t>
      </w:r>
    </w:p>
    <w:p w14:paraId="74B85A4B" w14:textId="77777777" w:rsidR="00494017" w:rsidRPr="00FF083F" w:rsidRDefault="00494017" w:rsidP="00494017">
      <w:pPr>
        <w:pStyle w:val="PL"/>
        <w:shd w:val="clear" w:color="auto" w:fill="E6E6E6"/>
      </w:pPr>
      <w:r w:rsidRPr="00FF083F">
        <w:tab/>
        <w:t>ca-BandwidthClassUL-r10</w:t>
      </w:r>
      <w:r w:rsidRPr="00FF083F">
        <w:tab/>
      </w:r>
      <w:r w:rsidRPr="00FF083F">
        <w:tab/>
      </w:r>
      <w:r w:rsidRPr="00FF083F">
        <w:tab/>
      </w:r>
      <w:r w:rsidRPr="00FF083F">
        <w:tab/>
        <w:t>CA-BandwidthClass-r10,</w:t>
      </w:r>
    </w:p>
    <w:p w14:paraId="5F6CE0C3" w14:textId="77777777" w:rsidR="00494017" w:rsidRPr="00FF083F" w:rsidRDefault="00494017" w:rsidP="00494017">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6EF779DF" w14:textId="77777777" w:rsidR="00494017" w:rsidRPr="00FF083F" w:rsidRDefault="00494017" w:rsidP="00494017">
      <w:pPr>
        <w:pStyle w:val="PL"/>
        <w:shd w:val="clear" w:color="auto" w:fill="E6E6E6"/>
      </w:pPr>
      <w:r w:rsidRPr="00FF083F">
        <w:t>}</w:t>
      </w:r>
    </w:p>
    <w:p w14:paraId="270B4278" w14:textId="77777777" w:rsidR="00494017" w:rsidRPr="00FF083F" w:rsidRDefault="00494017" w:rsidP="00494017">
      <w:pPr>
        <w:pStyle w:val="PL"/>
        <w:shd w:val="clear" w:color="auto" w:fill="E6E6E6"/>
      </w:pPr>
    </w:p>
    <w:p w14:paraId="7601C324" w14:textId="77777777" w:rsidR="00494017" w:rsidRPr="00FF083F" w:rsidRDefault="00494017" w:rsidP="00494017">
      <w:pPr>
        <w:pStyle w:val="PL"/>
        <w:shd w:val="clear" w:color="auto" w:fill="E6E6E6"/>
      </w:pPr>
      <w:r w:rsidRPr="00FF083F">
        <w:t>CA-MIMO-ParametersUL-r15 ::= SEQUENCE {</w:t>
      </w:r>
    </w:p>
    <w:p w14:paraId="3CA83C35" w14:textId="77777777" w:rsidR="00494017" w:rsidRPr="00FF083F" w:rsidRDefault="00494017" w:rsidP="00494017">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1D1A881C" w14:textId="77777777" w:rsidR="00494017" w:rsidRPr="00FF083F" w:rsidRDefault="00494017" w:rsidP="00494017">
      <w:pPr>
        <w:pStyle w:val="PL"/>
        <w:shd w:val="clear" w:color="auto" w:fill="E6E6E6"/>
      </w:pPr>
      <w:r w:rsidRPr="00FF083F">
        <w:t>}</w:t>
      </w:r>
    </w:p>
    <w:p w14:paraId="1DE45F42" w14:textId="77777777" w:rsidR="00494017" w:rsidRPr="00FF083F" w:rsidRDefault="00494017" w:rsidP="00494017">
      <w:pPr>
        <w:pStyle w:val="PL"/>
        <w:shd w:val="clear" w:color="auto" w:fill="E6E6E6"/>
      </w:pPr>
    </w:p>
    <w:p w14:paraId="5D272C95" w14:textId="77777777" w:rsidR="00494017" w:rsidRPr="00FF083F" w:rsidRDefault="00494017" w:rsidP="00494017">
      <w:pPr>
        <w:pStyle w:val="PL"/>
        <w:shd w:val="clear" w:color="auto" w:fill="E6E6E6"/>
      </w:pPr>
      <w:r w:rsidRPr="00FF083F">
        <w:t>BandParametersDL-r10 ::= SEQUENCE (SIZE (1..maxBandwidthClass-r10)) OF CA-MIMO-ParametersDL-r10</w:t>
      </w:r>
    </w:p>
    <w:p w14:paraId="42E64684" w14:textId="77777777" w:rsidR="00494017" w:rsidRPr="00FF083F" w:rsidRDefault="00494017" w:rsidP="00494017">
      <w:pPr>
        <w:pStyle w:val="PL"/>
        <w:shd w:val="clear" w:color="auto" w:fill="E6E6E6"/>
      </w:pPr>
    </w:p>
    <w:p w14:paraId="172C0F7F" w14:textId="77777777" w:rsidR="00494017" w:rsidRPr="00FF083F" w:rsidRDefault="00494017" w:rsidP="00494017">
      <w:pPr>
        <w:pStyle w:val="PL"/>
        <w:shd w:val="clear" w:color="auto" w:fill="E6E6E6"/>
      </w:pPr>
      <w:r w:rsidRPr="00FF083F">
        <w:t>BandParametersDL-r13 ::= CA-MIMO-ParametersDL-r13</w:t>
      </w:r>
    </w:p>
    <w:p w14:paraId="105B30F0" w14:textId="77777777" w:rsidR="00494017" w:rsidRPr="00FF083F" w:rsidRDefault="00494017" w:rsidP="00494017">
      <w:pPr>
        <w:pStyle w:val="PL"/>
        <w:shd w:val="clear" w:color="auto" w:fill="E6E6E6"/>
      </w:pPr>
    </w:p>
    <w:p w14:paraId="15712AB3" w14:textId="77777777" w:rsidR="00494017" w:rsidRPr="00FF083F" w:rsidRDefault="00494017" w:rsidP="00494017">
      <w:pPr>
        <w:pStyle w:val="PL"/>
        <w:shd w:val="clear" w:color="auto" w:fill="E6E6E6"/>
      </w:pPr>
      <w:r w:rsidRPr="00FF083F">
        <w:t>CA-MIMO-ParametersDL-r10 ::= SEQUENCE {</w:t>
      </w:r>
    </w:p>
    <w:p w14:paraId="317FE1C1" w14:textId="77777777" w:rsidR="00494017" w:rsidRPr="00FF083F" w:rsidRDefault="00494017" w:rsidP="00494017">
      <w:pPr>
        <w:pStyle w:val="PL"/>
        <w:shd w:val="clear" w:color="auto" w:fill="E6E6E6"/>
      </w:pPr>
      <w:r w:rsidRPr="00FF083F">
        <w:tab/>
        <w:t>ca-BandwidthClassDL-r10</w:t>
      </w:r>
      <w:r w:rsidRPr="00FF083F">
        <w:tab/>
      </w:r>
      <w:r w:rsidRPr="00FF083F">
        <w:tab/>
      </w:r>
      <w:r w:rsidRPr="00FF083F">
        <w:tab/>
      </w:r>
      <w:r w:rsidRPr="00FF083F">
        <w:tab/>
        <w:t>CA-BandwidthClass-r10,</w:t>
      </w:r>
    </w:p>
    <w:p w14:paraId="120482F5" w14:textId="77777777" w:rsidR="00494017" w:rsidRPr="00FF083F" w:rsidRDefault="00494017" w:rsidP="00494017">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52209C50" w14:textId="77777777" w:rsidR="00494017" w:rsidRPr="00FF083F" w:rsidRDefault="00494017" w:rsidP="00494017">
      <w:pPr>
        <w:pStyle w:val="PL"/>
        <w:shd w:val="clear" w:color="auto" w:fill="E6E6E6"/>
      </w:pPr>
      <w:r w:rsidRPr="00FF083F">
        <w:t>}</w:t>
      </w:r>
    </w:p>
    <w:p w14:paraId="48198274" w14:textId="77777777" w:rsidR="00494017" w:rsidRPr="00FF083F" w:rsidRDefault="00494017" w:rsidP="00494017">
      <w:pPr>
        <w:pStyle w:val="PL"/>
        <w:shd w:val="clear" w:color="auto" w:fill="E6E6E6"/>
      </w:pPr>
    </w:p>
    <w:p w14:paraId="15AE6A5E" w14:textId="77777777" w:rsidR="00494017" w:rsidRPr="00FF083F" w:rsidRDefault="00494017" w:rsidP="00494017">
      <w:pPr>
        <w:pStyle w:val="PL"/>
        <w:shd w:val="clear" w:color="auto" w:fill="E6E6E6"/>
      </w:pPr>
      <w:r w:rsidRPr="00FF083F">
        <w:t>CA-MIMO-ParametersDL-v10i0 ::= SEQUENCE {</w:t>
      </w:r>
    </w:p>
    <w:p w14:paraId="5F3363E6" w14:textId="77777777" w:rsidR="00494017" w:rsidRPr="00FF083F" w:rsidRDefault="00494017" w:rsidP="00494017">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8C60E5" w14:textId="77777777" w:rsidR="00494017" w:rsidRPr="00FF083F" w:rsidRDefault="00494017" w:rsidP="00494017">
      <w:pPr>
        <w:pStyle w:val="PL"/>
        <w:shd w:val="clear" w:color="auto" w:fill="E6E6E6"/>
      </w:pPr>
      <w:r w:rsidRPr="00FF083F">
        <w:t>}</w:t>
      </w:r>
    </w:p>
    <w:p w14:paraId="116E1214" w14:textId="77777777" w:rsidR="00494017" w:rsidRPr="00FF083F" w:rsidRDefault="00494017" w:rsidP="00494017">
      <w:pPr>
        <w:pStyle w:val="PL"/>
        <w:shd w:val="clear" w:color="auto" w:fill="E6E6E6"/>
      </w:pPr>
    </w:p>
    <w:p w14:paraId="46B8376C" w14:textId="77777777" w:rsidR="00494017" w:rsidRPr="00FF083F" w:rsidRDefault="00494017" w:rsidP="00494017">
      <w:pPr>
        <w:pStyle w:val="PL"/>
        <w:shd w:val="clear" w:color="auto" w:fill="E6E6E6"/>
      </w:pPr>
      <w:r w:rsidRPr="00FF083F">
        <w:t>CA-MIMO-ParametersDL-v1270 ::= SEQUENCE {</w:t>
      </w:r>
    </w:p>
    <w:p w14:paraId="2432FFE1" w14:textId="77777777" w:rsidR="00494017" w:rsidRPr="00FF083F" w:rsidRDefault="00494017" w:rsidP="00494017">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538F25D1" w14:textId="77777777" w:rsidR="00494017" w:rsidRPr="00FF083F" w:rsidRDefault="00494017" w:rsidP="00494017">
      <w:pPr>
        <w:pStyle w:val="PL"/>
        <w:shd w:val="clear" w:color="auto" w:fill="E6E6E6"/>
      </w:pPr>
      <w:r w:rsidRPr="00FF083F">
        <w:t>}</w:t>
      </w:r>
    </w:p>
    <w:p w14:paraId="35AA9CEA" w14:textId="77777777" w:rsidR="00494017" w:rsidRPr="00FF083F" w:rsidRDefault="00494017" w:rsidP="00494017">
      <w:pPr>
        <w:pStyle w:val="PL"/>
        <w:shd w:val="clear" w:color="auto" w:fill="E6E6E6"/>
      </w:pPr>
    </w:p>
    <w:p w14:paraId="6D529C9D" w14:textId="77777777" w:rsidR="00494017" w:rsidRPr="00FF083F" w:rsidRDefault="00494017" w:rsidP="00494017">
      <w:pPr>
        <w:pStyle w:val="PL"/>
        <w:shd w:val="clear" w:color="auto" w:fill="E6E6E6"/>
      </w:pPr>
      <w:r w:rsidRPr="00FF083F">
        <w:t>CA-MIMO-ParametersDL-r13 ::= SEQUENCE {</w:t>
      </w:r>
    </w:p>
    <w:p w14:paraId="154F2A8C" w14:textId="77777777" w:rsidR="00494017" w:rsidRPr="00FF083F" w:rsidRDefault="00494017" w:rsidP="00494017">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19200BE9" w14:textId="77777777" w:rsidR="00494017" w:rsidRPr="00FF083F" w:rsidRDefault="00494017" w:rsidP="00494017">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7D75B552" w14:textId="77777777" w:rsidR="00494017" w:rsidRPr="00FF083F" w:rsidRDefault="00494017" w:rsidP="00494017">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7B9F62A" w14:textId="77777777" w:rsidR="00494017" w:rsidRPr="00FF083F" w:rsidRDefault="00494017" w:rsidP="00494017">
      <w:pPr>
        <w:pStyle w:val="PL"/>
        <w:shd w:val="clear" w:color="auto" w:fill="E6E6E6"/>
      </w:pPr>
      <w:r w:rsidRPr="00FF083F">
        <w:tab/>
        <w:t>intraBandContiguousCC-InfoList-r13</w:t>
      </w:r>
      <w:r w:rsidRPr="00FF083F">
        <w:tab/>
      </w:r>
      <w:r w:rsidRPr="00FF083F">
        <w:tab/>
        <w:t>SEQUENCE (SIZE (1..maxServCell-r13)) OF IntraBandContiguousCC-Info-r12</w:t>
      </w:r>
    </w:p>
    <w:p w14:paraId="242567FA" w14:textId="77777777" w:rsidR="00494017" w:rsidRPr="00FF083F" w:rsidRDefault="00494017" w:rsidP="00494017">
      <w:pPr>
        <w:pStyle w:val="PL"/>
        <w:shd w:val="clear" w:color="auto" w:fill="E6E6E6"/>
      </w:pPr>
      <w:r w:rsidRPr="00FF083F">
        <w:t>}</w:t>
      </w:r>
    </w:p>
    <w:p w14:paraId="4A129692" w14:textId="77777777" w:rsidR="00494017" w:rsidRPr="00FF083F" w:rsidRDefault="00494017" w:rsidP="00494017">
      <w:pPr>
        <w:pStyle w:val="PL"/>
        <w:shd w:val="clear" w:color="auto" w:fill="E6E6E6"/>
      </w:pPr>
    </w:p>
    <w:p w14:paraId="46273415" w14:textId="77777777" w:rsidR="00494017" w:rsidRPr="00FF083F" w:rsidRDefault="00494017" w:rsidP="00494017">
      <w:pPr>
        <w:pStyle w:val="PL"/>
        <w:shd w:val="clear" w:color="auto" w:fill="E6E6E6"/>
      </w:pPr>
      <w:r w:rsidRPr="00FF083F">
        <w:t>CA-MIMO-ParametersDL-r15 ::= SEQUENCE {</w:t>
      </w:r>
    </w:p>
    <w:p w14:paraId="6905E9AF" w14:textId="77777777" w:rsidR="00494017" w:rsidRPr="00FF083F" w:rsidRDefault="00494017" w:rsidP="00494017">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22E2D989" w14:textId="77777777" w:rsidR="00494017" w:rsidRPr="00FF083F" w:rsidRDefault="00494017" w:rsidP="00494017">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C01304" w14:textId="77777777" w:rsidR="00494017" w:rsidRPr="00FF083F" w:rsidRDefault="00494017" w:rsidP="00494017">
      <w:pPr>
        <w:pStyle w:val="PL"/>
        <w:shd w:val="clear" w:color="auto" w:fill="E6E6E6"/>
      </w:pPr>
      <w:r w:rsidRPr="00FF083F">
        <w:tab/>
        <w:t>intraBandContiguousCC-InfoList-r15</w:t>
      </w:r>
      <w:r w:rsidRPr="00FF083F">
        <w:tab/>
      </w:r>
      <w:r w:rsidRPr="00FF083F">
        <w:tab/>
        <w:t>SEQUENCE (SIZE (1..maxServCell-r13)) OF</w:t>
      </w:r>
    </w:p>
    <w:p w14:paraId="2AA66DC6" w14:textId="77777777" w:rsidR="00494017" w:rsidRPr="00FF083F" w:rsidRDefault="00494017" w:rsidP="00494017">
      <w:pPr>
        <w:pStyle w:val="PL"/>
        <w:shd w:val="clear" w:color="auto" w:fill="E6E6E6"/>
      </w:pPr>
      <w:r w:rsidRPr="00FF083F">
        <w:tab/>
        <w:t>IntraBandContiguousCC-Info-r12</w:t>
      </w:r>
      <w:r w:rsidRPr="00FF083F">
        <w:tab/>
      </w:r>
      <w:r w:rsidRPr="00FF083F">
        <w:tab/>
      </w:r>
      <w:r w:rsidRPr="00FF083F">
        <w:tab/>
      </w:r>
      <w:r w:rsidRPr="00FF083F">
        <w:tab/>
        <w:t>OPTIONAL</w:t>
      </w:r>
    </w:p>
    <w:p w14:paraId="4DCE1F5E" w14:textId="77777777" w:rsidR="00494017" w:rsidRPr="00FF083F" w:rsidRDefault="00494017" w:rsidP="00494017">
      <w:pPr>
        <w:pStyle w:val="PL"/>
        <w:shd w:val="clear" w:color="auto" w:fill="E6E6E6"/>
      </w:pPr>
      <w:r w:rsidRPr="00FF083F">
        <w:t>}</w:t>
      </w:r>
    </w:p>
    <w:p w14:paraId="77963C33" w14:textId="77777777" w:rsidR="00494017" w:rsidRPr="00FF083F" w:rsidRDefault="00494017" w:rsidP="00494017">
      <w:pPr>
        <w:pStyle w:val="PL"/>
        <w:shd w:val="clear" w:color="auto" w:fill="E6E6E6"/>
      </w:pPr>
    </w:p>
    <w:p w14:paraId="599075AC" w14:textId="77777777" w:rsidR="00494017" w:rsidRPr="00FF083F" w:rsidRDefault="00494017" w:rsidP="00494017">
      <w:pPr>
        <w:pStyle w:val="PL"/>
        <w:shd w:val="clear" w:color="auto" w:fill="E6E6E6"/>
      </w:pPr>
      <w:r w:rsidRPr="00FF083F">
        <w:t>IntraBandContiguousCC-Info-r12 ::= SEQUENCE {</w:t>
      </w:r>
    </w:p>
    <w:p w14:paraId="15FF3F26" w14:textId="77777777" w:rsidR="00494017" w:rsidRPr="00FF083F" w:rsidRDefault="00494017" w:rsidP="00494017">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7C264B59" w14:textId="77777777" w:rsidR="00494017" w:rsidRPr="00FF083F" w:rsidRDefault="00494017" w:rsidP="00494017">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64259E86" w14:textId="77777777" w:rsidR="00494017" w:rsidRPr="00FF083F" w:rsidRDefault="00494017" w:rsidP="00494017">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123F6B00" w14:textId="77777777" w:rsidR="00494017" w:rsidRPr="00FF083F" w:rsidRDefault="00494017" w:rsidP="00494017">
      <w:pPr>
        <w:pStyle w:val="PL"/>
        <w:shd w:val="clear" w:color="auto" w:fill="E6E6E6"/>
      </w:pPr>
      <w:r w:rsidRPr="00FF083F">
        <w:t>}</w:t>
      </w:r>
    </w:p>
    <w:p w14:paraId="25F89D31" w14:textId="77777777" w:rsidR="00494017" w:rsidRPr="00FF083F" w:rsidRDefault="00494017" w:rsidP="00494017">
      <w:pPr>
        <w:pStyle w:val="PL"/>
        <w:shd w:val="clear" w:color="auto" w:fill="E6E6E6"/>
      </w:pPr>
    </w:p>
    <w:p w14:paraId="4DB3317F" w14:textId="77777777" w:rsidR="00494017" w:rsidRPr="00FF083F" w:rsidRDefault="00494017" w:rsidP="00494017">
      <w:pPr>
        <w:pStyle w:val="PL"/>
        <w:shd w:val="clear" w:color="auto" w:fill="E6E6E6"/>
      </w:pPr>
      <w:r w:rsidRPr="00FF083F">
        <w:t>CA-BandwidthClass-r10 ::= ENUMERATED {a, b, c, d, e, f, ...}</w:t>
      </w:r>
    </w:p>
    <w:p w14:paraId="6E7EC706" w14:textId="77777777" w:rsidR="00494017" w:rsidRPr="00FF083F" w:rsidRDefault="00494017" w:rsidP="00494017">
      <w:pPr>
        <w:pStyle w:val="PL"/>
        <w:shd w:val="clear" w:color="auto" w:fill="E6E6E6"/>
      </w:pPr>
    </w:p>
    <w:p w14:paraId="10A634FB" w14:textId="77777777" w:rsidR="00494017" w:rsidRPr="00FF083F" w:rsidRDefault="00494017" w:rsidP="00494017">
      <w:pPr>
        <w:pStyle w:val="PL"/>
        <w:shd w:val="clear" w:color="auto" w:fill="E6E6E6"/>
      </w:pPr>
      <w:r w:rsidRPr="00FF083F">
        <w:t>V2X-BandwidthClass-r14 ::= ENUMERATED {a, b, c, d, e, f, ..., c1-v1530}</w:t>
      </w:r>
    </w:p>
    <w:p w14:paraId="534B4824" w14:textId="77777777" w:rsidR="00494017" w:rsidRPr="00FF083F" w:rsidRDefault="00494017" w:rsidP="00494017">
      <w:pPr>
        <w:pStyle w:val="PL"/>
        <w:shd w:val="clear" w:color="auto" w:fill="E6E6E6"/>
      </w:pPr>
    </w:p>
    <w:p w14:paraId="0A1B6772" w14:textId="77777777" w:rsidR="00494017" w:rsidRPr="00FF083F" w:rsidRDefault="00494017" w:rsidP="00494017">
      <w:pPr>
        <w:pStyle w:val="PL"/>
        <w:shd w:val="clear" w:color="auto" w:fill="E6E6E6"/>
      </w:pPr>
      <w:r w:rsidRPr="00FF083F">
        <w:t>MIMO-CapabilityUL-r10 ::= ENUMERATED {twoLayers, fourLayers}</w:t>
      </w:r>
    </w:p>
    <w:p w14:paraId="585C3623" w14:textId="77777777" w:rsidR="00494017" w:rsidRPr="00FF083F" w:rsidRDefault="00494017" w:rsidP="00494017">
      <w:pPr>
        <w:pStyle w:val="PL"/>
        <w:shd w:val="clear" w:color="auto" w:fill="E6E6E6"/>
      </w:pPr>
    </w:p>
    <w:p w14:paraId="6495BF9E" w14:textId="77777777" w:rsidR="00494017" w:rsidRPr="00FF083F" w:rsidRDefault="00494017" w:rsidP="00494017">
      <w:pPr>
        <w:pStyle w:val="PL"/>
        <w:shd w:val="clear" w:color="auto" w:fill="E6E6E6"/>
      </w:pPr>
      <w:r w:rsidRPr="00FF083F">
        <w:t>MIMO-CapabilityDL-r10 ::= ENUMERATED {twoLayers, fourLayers, eightLayers}</w:t>
      </w:r>
    </w:p>
    <w:p w14:paraId="5FE5079C" w14:textId="77777777" w:rsidR="00494017" w:rsidRPr="00FF083F" w:rsidRDefault="00494017" w:rsidP="00494017">
      <w:pPr>
        <w:pStyle w:val="PL"/>
        <w:shd w:val="clear" w:color="auto" w:fill="E6E6E6"/>
      </w:pPr>
    </w:p>
    <w:p w14:paraId="7061C522" w14:textId="77777777" w:rsidR="00494017" w:rsidRPr="00FF083F" w:rsidRDefault="00494017" w:rsidP="00494017">
      <w:pPr>
        <w:pStyle w:val="PL"/>
        <w:shd w:val="clear" w:color="auto" w:fill="E6E6E6"/>
      </w:pPr>
      <w:r w:rsidRPr="00FF083F">
        <w:t>MUST-Parameters-r14 ::= SEQUENCE {</w:t>
      </w:r>
    </w:p>
    <w:p w14:paraId="71D4A4E8" w14:textId="77777777" w:rsidR="00494017" w:rsidRPr="00FF083F" w:rsidRDefault="00494017" w:rsidP="00494017">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C7465B" w14:textId="77777777" w:rsidR="00494017" w:rsidRPr="00FF083F" w:rsidRDefault="00494017" w:rsidP="00494017">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48E2BE17" w14:textId="77777777" w:rsidR="00494017" w:rsidRPr="00FF083F" w:rsidRDefault="00494017" w:rsidP="00494017">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3DA35890" w14:textId="77777777" w:rsidR="00494017" w:rsidRPr="00FF083F" w:rsidRDefault="00494017" w:rsidP="00494017">
      <w:pPr>
        <w:pStyle w:val="PL"/>
        <w:shd w:val="clear" w:color="auto" w:fill="E6E6E6"/>
      </w:pPr>
      <w:r w:rsidRPr="00FF083F">
        <w:tab/>
        <w:t>must-TM89-UpToThreeInterferingLayers-r14</w:t>
      </w:r>
      <w:r w:rsidRPr="00FF083F">
        <w:tab/>
        <w:t>ENUMERATED {supported}</w:t>
      </w:r>
      <w:r w:rsidRPr="00FF083F">
        <w:tab/>
      </w:r>
      <w:r w:rsidRPr="00FF083F">
        <w:tab/>
        <w:t>OPTIONAL,</w:t>
      </w:r>
    </w:p>
    <w:p w14:paraId="3E896ED8" w14:textId="77777777" w:rsidR="00494017" w:rsidRPr="00FF083F" w:rsidRDefault="00494017" w:rsidP="00494017">
      <w:pPr>
        <w:pStyle w:val="PL"/>
        <w:shd w:val="clear" w:color="auto" w:fill="E6E6E6"/>
      </w:pPr>
      <w:r w:rsidRPr="00FF083F">
        <w:tab/>
        <w:t>must-TM10-UpToThreeInterferingLayers-r14</w:t>
      </w:r>
      <w:r w:rsidRPr="00FF083F">
        <w:tab/>
        <w:t>ENUMERATED {supported}</w:t>
      </w:r>
      <w:r w:rsidRPr="00FF083F">
        <w:tab/>
      </w:r>
      <w:r w:rsidRPr="00FF083F">
        <w:tab/>
        <w:t>OPTIONAL</w:t>
      </w:r>
    </w:p>
    <w:p w14:paraId="396E28D7" w14:textId="77777777" w:rsidR="00494017" w:rsidRPr="00FF083F" w:rsidRDefault="00494017" w:rsidP="00494017">
      <w:pPr>
        <w:pStyle w:val="PL"/>
        <w:shd w:val="clear" w:color="auto" w:fill="E6E6E6"/>
      </w:pPr>
      <w:r w:rsidRPr="00FF083F">
        <w:t>}</w:t>
      </w:r>
    </w:p>
    <w:p w14:paraId="522187D0" w14:textId="77777777" w:rsidR="00494017" w:rsidRPr="00FF083F" w:rsidRDefault="00494017" w:rsidP="00494017">
      <w:pPr>
        <w:pStyle w:val="PL"/>
        <w:shd w:val="clear" w:color="auto" w:fill="E6E6E6"/>
      </w:pPr>
    </w:p>
    <w:p w14:paraId="6B6409E1" w14:textId="77777777" w:rsidR="00494017" w:rsidRPr="00FF083F" w:rsidRDefault="00494017" w:rsidP="00494017">
      <w:pPr>
        <w:pStyle w:val="PL"/>
        <w:shd w:val="clear" w:color="auto" w:fill="E6E6E6"/>
      </w:pPr>
      <w:r w:rsidRPr="00FF083F">
        <w:t>SupportedBandListEUTRA ::=</w:t>
      </w:r>
      <w:r w:rsidRPr="00FF083F">
        <w:tab/>
      </w:r>
      <w:r w:rsidRPr="00FF083F">
        <w:tab/>
      </w:r>
      <w:r w:rsidRPr="00FF083F">
        <w:tab/>
        <w:t>SEQUENCE (SIZE (1..maxBands)) OF SupportedBandEUTRA</w:t>
      </w:r>
    </w:p>
    <w:p w14:paraId="77DBFC57" w14:textId="77777777" w:rsidR="00494017" w:rsidRPr="00FF083F" w:rsidRDefault="00494017" w:rsidP="00494017">
      <w:pPr>
        <w:pStyle w:val="PL"/>
        <w:shd w:val="clear" w:color="auto" w:fill="E6E6E6"/>
      </w:pPr>
    </w:p>
    <w:p w14:paraId="4D6C7C55" w14:textId="77777777" w:rsidR="00494017" w:rsidRPr="00FF083F" w:rsidRDefault="00494017" w:rsidP="00494017">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55EAA3EA" w14:textId="77777777" w:rsidR="00494017" w:rsidRPr="00FF083F" w:rsidRDefault="00494017" w:rsidP="00494017">
      <w:pPr>
        <w:pStyle w:val="PL"/>
        <w:shd w:val="clear" w:color="auto" w:fill="E6E6E6"/>
        <w:rPr>
          <w:rFonts w:eastAsia="SimSun"/>
        </w:rPr>
      </w:pPr>
    </w:p>
    <w:p w14:paraId="259F3C73" w14:textId="77777777" w:rsidR="00494017" w:rsidRPr="00FF083F" w:rsidRDefault="00494017" w:rsidP="00494017">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68DEC597" w14:textId="77777777" w:rsidR="00494017" w:rsidRPr="00FF083F" w:rsidRDefault="00494017" w:rsidP="00494017">
      <w:pPr>
        <w:pStyle w:val="PL"/>
        <w:shd w:val="clear" w:color="auto" w:fill="E6E6E6"/>
      </w:pPr>
    </w:p>
    <w:p w14:paraId="454F2C70" w14:textId="77777777" w:rsidR="00494017" w:rsidRPr="00FF083F" w:rsidRDefault="00494017" w:rsidP="00494017">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0968A4D3" w14:textId="77777777" w:rsidR="00494017" w:rsidRPr="00FF083F" w:rsidRDefault="00494017" w:rsidP="00494017">
      <w:pPr>
        <w:pStyle w:val="PL"/>
        <w:shd w:val="clear" w:color="auto" w:fill="E6E6E6"/>
      </w:pPr>
    </w:p>
    <w:p w14:paraId="0E87E7DB" w14:textId="77777777" w:rsidR="00494017" w:rsidRPr="00FF083F" w:rsidRDefault="00494017" w:rsidP="00494017">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0ED66EB0" w14:textId="77777777" w:rsidR="00494017" w:rsidRPr="00FF083F" w:rsidRDefault="00494017" w:rsidP="00494017">
      <w:pPr>
        <w:pStyle w:val="PL"/>
        <w:shd w:val="clear" w:color="auto" w:fill="E6E6E6"/>
      </w:pPr>
    </w:p>
    <w:p w14:paraId="53611D45" w14:textId="77777777" w:rsidR="00494017" w:rsidRPr="00FF083F" w:rsidRDefault="00494017" w:rsidP="00494017">
      <w:pPr>
        <w:pStyle w:val="PL"/>
        <w:shd w:val="clear" w:color="auto" w:fill="E6E6E6"/>
      </w:pPr>
      <w:r w:rsidRPr="00FF083F">
        <w:t>SupportedBandEUTRA ::=</w:t>
      </w:r>
      <w:r w:rsidRPr="00FF083F">
        <w:tab/>
      </w:r>
      <w:r w:rsidRPr="00FF083F">
        <w:tab/>
      </w:r>
      <w:r w:rsidRPr="00FF083F">
        <w:tab/>
      </w:r>
      <w:r w:rsidRPr="00FF083F">
        <w:tab/>
        <w:t>SEQUENCE {</w:t>
      </w:r>
    </w:p>
    <w:p w14:paraId="4FACB6E8" w14:textId="77777777" w:rsidR="00494017" w:rsidRPr="00FF083F" w:rsidRDefault="00494017" w:rsidP="00494017">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2FF1D021" w14:textId="77777777" w:rsidR="00494017" w:rsidRPr="00FF083F" w:rsidRDefault="00494017" w:rsidP="00494017">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6ACA4067" w14:textId="77777777" w:rsidR="00494017" w:rsidRPr="00FF083F" w:rsidRDefault="00494017" w:rsidP="00494017">
      <w:pPr>
        <w:pStyle w:val="PL"/>
        <w:shd w:val="clear" w:color="auto" w:fill="E6E6E6"/>
      </w:pPr>
      <w:r w:rsidRPr="00FF083F">
        <w:t>}</w:t>
      </w:r>
    </w:p>
    <w:p w14:paraId="6C159505" w14:textId="77777777" w:rsidR="00494017" w:rsidRPr="00FF083F" w:rsidRDefault="00494017" w:rsidP="00494017">
      <w:pPr>
        <w:pStyle w:val="PL"/>
        <w:shd w:val="clear" w:color="auto" w:fill="E6E6E6"/>
      </w:pPr>
    </w:p>
    <w:p w14:paraId="1302C659" w14:textId="77777777" w:rsidR="00494017" w:rsidRPr="00FF083F" w:rsidRDefault="00494017" w:rsidP="00494017">
      <w:pPr>
        <w:pStyle w:val="PL"/>
        <w:shd w:val="clear" w:color="auto" w:fill="E6E6E6"/>
      </w:pPr>
      <w:r w:rsidRPr="00FF083F">
        <w:t>SupportedBandEUTRA-v9e0 ::=</w:t>
      </w:r>
      <w:r w:rsidRPr="00FF083F">
        <w:tab/>
      </w:r>
      <w:r w:rsidRPr="00FF083F">
        <w:tab/>
        <w:t>SEQUENCE {</w:t>
      </w:r>
    </w:p>
    <w:p w14:paraId="6C7FFC9A" w14:textId="77777777" w:rsidR="00494017" w:rsidRPr="00FF083F" w:rsidRDefault="00494017" w:rsidP="00494017">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050A8999" w14:textId="77777777" w:rsidR="00494017" w:rsidRPr="00FF083F" w:rsidRDefault="00494017" w:rsidP="00494017">
      <w:pPr>
        <w:pStyle w:val="PL"/>
        <w:shd w:val="clear" w:color="auto" w:fill="E6E6E6"/>
        <w:rPr>
          <w:rFonts w:eastAsia="SimSun"/>
        </w:rPr>
      </w:pPr>
      <w:r w:rsidRPr="00FF083F">
        <w:t>}</w:t>
      </w:r>
    </w:p>
    <w:p w14:paraId="004D6A8F" w14:textId="77777777" w:rsidR="00494017" w:rsidRPr="00FF083F" w:rsidRDefault="00494017" w:rsidP="00494017">
      <w:pPr>
        <w:pStyle w:val="PL"/>
        <w:shd w:val="clear" w:color="auto" w:fill="E6E6E6"/>
        <w:rPr>
          <w:rFonts w:eastAsia="SimSun"/>
        </w:rPr>
      </w:pPr>
    </w:p>
    <w:p w14:paraId="34FD975D" w14:textId="77777777" w:rsidR="00494017" w:rsidRPr="00FF083F" w:rsidRDefault="00494017" w:rsidP="00494017">
      <w:pPr>
        <w:pStyle w:val="PL"/>
        <w:shd w:val="clear" w:color="auto" w:fill="E6E6E6"/>
      </w:pPr>
      <w:r w:rsidRPr="00FF083F">
        <w:t>SupportedBandEUTRA-v1250 ::=</w:t>
      </w:r>
      <w:r w:rsidRPr="00FF083F">
        <w:tab/>
      </w:r>
      <w:r w:rsidRPr="00FF083F">
        <w:tab/>
        <w:t>SEQUENCE {</w:t>
      </w:r>
    </w:p>
    <w:p w14:paraId="7FA49317" w14:textId="77777777" w:rsidR="00494017" w:rsidRPr="00FF083F" w:rsidRDefault="00494017" w:rsidP="00494017">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67ABCC71" w14:textId="77777777" w:rsidR="00494017" w:rsidRPr="00FF083F" w:rsidRDefault="00494017" w:rsidP="00494017">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4CF0B41" w14:textId="77777777" w:rsidR="00494017" w:rsidRPr="00FF083F" w:rsidRDefault="00494017" w:rsidP="00494017">
      <w:pPr>
        <w:pStyle w:val="PL"/>
        <w:shd w:val="clear" w:color="auto" w:fill="E6E6E6"/>
      </w:pPr>
      <w:r w:rsidRPr="00FF083F">
        <w:t>}</w:t>
      </w:r>
    </w:p>
    <w:p w14:paraId="55EF8E49" w14:textId="77777777" w:rsidR="00494017" w:rsidRPr="00FF083F" w:rsidRDefault="00494017" w:rsidP="00494017">
      <w:pPr>
        <w:pStyle w:val="PL"/>
        <w:shd w:val="clear" w:color="auto" w:fill="E6E6E6"/>
      </w:pPr>
    </w:p>
    <w:p w14:paraId="62325FE8" w14:textId="77777777" w:rsidR="00494017" w:rsidRPr="00FF083F" w:rsidRDefault="00494017" w:rsidP="00494017">
      <w:pPr>
        <w:pStyle w:val="PL"/>
        <w:shd w:val="clear" w:color="auto" w:fill="E6E6E6"/>
      </w:pPr>
      <w:r w:rsidRPr="00FF083F">
        <w:t>SupportedBandEUTRA-v1310 ::=</w:t>
      </w:r>
      <w:r w:rsidRPr="00FF083F">
        <w:tab/>
      </w:r>
      <w:r w:rsidRPr="00FF083F">
        <w:tab/>
        <w:t>SEQUENCE {</w:t>
      </w:r>
    </w:p>
    <w:p w14:paraId="41963BDF" w14:textId="77777777" w:rsidR="00494017" w:rsidRPr="00FF083F" w:rsidRDefault="00494017" w:rsidP="00494017">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3B83A5C4" w14:textId="77777777" w:rsidR="00494017" w:rsidRPr="00FF083F" w:rsidRDefault="00494017" w:rsidP="00494017">
      <w:pPr>
        <w:pStyle w:val="PL"/>
        <w:shd w:val="clear" w:color="auto" w:fill="E6E6E6"/>
      </w:pPr>
      <w:r w:rsidRPr="00FF083F">
        <w:t>}</w:t>
      </w:r>
    </w:p>
    <w:p w14:paraId="447B1C2E" w14:textId="77777777" w:rsidR="00494017" w:rsidRPr="00FF083F" w:rsidRDefault="00494017" w:rsidP="00494017">
      <w:pPr>
        <w:pStyle w:val="PL"/>
        <w:shd w:val="clear" w:color="auto" w:fill="E6E6E6"/>
      </w:pPr>
      <w:r w:rsidRPr="00FF083F">
        <w:t>SupportedBandEUTRA-v1320 ::=</w:t>
      </w:r>
      <w:r w:rsidRPr="00FF083F">
        <w:tab/>
      </w:r>
      <w:r w:rsidRPr="00FF083F">
        <w:tab/>
        <w:t>SEQUENCE {</w:t>
      </w:r>
    </w:p>
    <w:p w14:paraId="41F4F198" w14:textId="77777777" w:rsidR="00494017" w:rsidRPr="00FF083F" w:rsidRDefault="00494017" w:rsidP="00494017">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CE528BC" w14:textId="77777777" w:rsidR="00494017" w:rsidRPr="00FF083F" w:rsidRDefault="00494017" w:rsidP="00494017">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2E58B04E" w14:textId="77777777" w:rsidR="00494017" w:rsidRPr="00FF083F" w:rsidRDefault="00494017" w:rsidP="00494017">
      <w:pPr>
        <w:pStyle w:val="PL"/>
        <w:shd w:val="clear" w:color="auto" w:fill="E6E6E6"/>
      </w:pPr>
      <w:r w:rsidRPr="00FF083F">
        <w:t>}</w:t>
      </w:r>
    </w:p>
    <w:p w14:paraId="1B706B7E" w14:textId="77777777" w:rsidR="00494017" w:rsidRPr="00FF083F" w:rsidRDefault="00494017" w:rsidP="00494017">
      <w:pPr>
        <w:pStyle w:val="PL"/>
        <w:shd w:val="clear" w:color="auto" w:fill="E6E6E6"/>
      </w:pPr>
    </w:p>
    <w:p w14:paraId="42D87B5E" w14:textId="77777777" w:rsidR="00494017" w:rsidRPr="00FF083F" w:rsidRDefault="00494017" w:rsidP="00494017">
      <w:pPr>
        <w:pStyle w:val="PL"/>
        <w:shd w:val="clear" w:color="auto" w:fill="E6E6E6"/>
      </w:pPr>
      <w:r w:rsidRPr="00FF083F">
        <w:t>MeasParameters ::=</w:t>
      </w:r>
      <w:r w:rsidRPr="00FF083F">
        <w:tab/>
      </w:r>
      <w:r w:rsidRPr="00FF083F">
        <w:tab/>
      </w:r>
      <w:r w:rsidRPr="00FF083F">
        <w:tab/>
      </w:r>
      <w:r w:rsidRPr="00FF083F">
        <w:tab/>
      </w:r>
      <w:r w:rsidRPr="00FF083F">
        <w:tab/>
        <w:t>SEQUENCE {</w:t>
      </w:r>
    </w:p>
    <w:p w14:paraId="0601A0A4" w14:textId="77777777" w:rsidR="00494017" w:rsidRPr="00FF083F" w:rsidRDefault="00494017" w:rsidP="00494017">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077C5EBE" w14:textId="77777777" w:rsidR="00494017" w:rsidRPr="00FF083F" w:rsidRDefault="00494017" w:rsidP="00494017">
      <w:pPr>
        <w:pStyle w:val="PL"/>
        <w:shd w:val="clear" w:color="auto" w:fill="E6E6E6"/>
      </w:pPr>
      <w:r w:rsidRPr="00FF083F">
        <w:t>}</w:t>
      </w:r>
    </w:p>
    <w:p w14:paraId="494B441D" w14:textId="77777777" w:rsidR="00494017" w:rsidRPr="00FF083F" w:rsidRDefault="00494017" w:rsidP="00494017">
      <w:pPr>
        <w:pStyle w:val="PL"/>
        <w:shd w:val="clear" w:color="auto" w:fill="E6E6E6"/>
      </w:pPr>
    </w:p>
    <w:p w14:paraId="6780E300" w14:textId="77777777" w:rsidR="00494017" w:rsidRPr="00FF083F" w:rsidRDefault="00494017" w:rsidP="00494017">
      <w:pPr>
        <w:pStyle w:val="PL"/>
        <w:shd w:val="clear" w:color="auto" w:fill="E6E6E6"/>
      </w:pPr>
      <w:r w:rsidRPr="00FF083F">
        <w:t>MeasParameters-v1020 ::=</w:t>
      </w:r>
      <w:r w:rsidRPr="00FF083F">
        <w:tab/>
      </w:r>
      <w:r w:rsidRPr="00FF083F">
        <w:tab/>
      </w:r>
      <w:r w:rsidRPr="00FF083F">
        <w:tab/>
        <w:t>SEQUENCE {</w:t>
      </w:r>
    </w:p>
    <w:p w14:paraId="5691685E" w14:textId="77777777" w:rsidR="00494017" w:rsidRPr="00FF083F" w:rsidRDefault="00494017" w:rsidP="00494017">
      <w:pPr>
        <w:pStyle w:val="PL"/>
        <w:shd w:val="clear" w:color="auto" w:fill="E6E6E6"/>
      </w:pPr>
      <w:r w:rsidRPr="00FF083F">
        <w:tab/>
        <w:t>bandCombinationListEUTRA-r10</w:t>
      </w:r>
      <w:r w:rsidRPr="00FF083F">
        <w:tab/>
      </w:r>
      <w:r w:rsidRPr="00FF083F">
        <w:tab/>
      </w:r>
      <w:r w:rsidRPr="00FF083F">
        <w:tab/>
        <w:t>BandCombinationListEUTRA-r10</w:t>
      </w:r>
    </w:p>
    <w:p w14:paraId="235DB12C" w14:textId="77777777" w:rsidR="00494017" w:rsidRPr="00FF083F" w:rsidRDefault="00494017" w:rsidP="00494017">
      <w:pPr>
        <w:pStyle w:val="PL"/>
        <w:shd w:val="clear" w:color="auto" w:fill="E6E6E6"/>
      </w:pPr>
      <w:r w:rsidRPr="00FF083F">
        <w:t>}</w:t>
      </w:r>
    </w:p>
    <w:p w14:paraId="5C62A259" w14:textId="77777777" w:rsidR="00494017" w:rsidRPr="00FF083F" w:rsidRDefault="00494017" w:rsidP="00494017">
      <w:pPr>
        <w:pStyle w:val="PL"/>
        <w:shd w:val="clear" w:color="auto" w:fill="E6E6E6"/>
      </w:pPr>
    </w:p>
    <w:p w14:paraId="4EFB2778" w14:textId="77777777" w:rsidR="00494017" w:rsidRPr="00FF083F" w:rsidRDefault="00494017" w:rsidP="00494017">
      <w:pPr>
        <w:pStyle w:val="PL"/>
        <w:shd w:val="clear" w:color="auto" w:fill="E6E6E6"/>
      </w:pPr>
      <w:r w:rsidRPr="00FF083F">
        <w:t>MeasParameters-v1130 ::=</w:t>
      </w:r>
      <w:r w:rsidRPr="00FF083F">
        <w:tab/>
      </w:r>
      <w:r w:rsidRPr="00FF083F">
        <w:tab/>
      </w:r>
      <w:r w:rsidRPr="00FF083F">
        <w:tab/>
        <w:t>SEQUENCE {</w:t>
      </w:r>
    </w:p>
    <w:p w14:paraId="1425F918" w14:textId="77777777" w:rsidR="00494017" w:rsidRPr="00FF083F" w:rsidRDefault="00494017" w:rsidP="00494017">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FD1C0AC" w14:textId="77777777" w:rsidR="00494017" w:rsidRPr="00FF083F" w:rsidRDefault="00494017" w:rsidP="00494017">
      <w:pPr>
        <w:pStyle w:val="PL"/>
        <w:shd w:val="clear" w:color="auto" w:fill="E6E6E6"/>
      </w:pPr>
      <w:r w:rsidRPr="00FF083F">
        <w:t>}</w:t>
      </w:r>
    </w:p>
    <w:p w14:paraId="7CD94DBD" w14:textId="77777777" w:rsidR="00494017" w:rsidRPr="00FF083F" w:rsidRDefault="00494017" w:rsidP="00494017">
      <w:pPr>
        <w:pStyle w:val="PL"/>
        <w:shd w:val="clear" w:color="auto" w:fill="E6E6E6"/>
      </w:pPr>
    </w:p>
    <w:p w14:paraId="378841E6" w14:textId="77777777" w:rsidR="00494017" w:rsidRPr="00FF083F" w:rsidRDefault="00494017" w:rsidP="00494017">
      <w:pPr>
        <w:pStyle w:val="PL"/>
        <w:shd w:val="clear" w:color="auto" w:fill="E6E6E6"/>
      </w:pPr>
      <w:r w:rsidRPr="00FF083F">
        <w:t>MeasParameters-v11a0 ::=</w:t>
      </w:r>
      <w:r w:rsidRPr="00FF083F">
        <w:tab/>
      </w:r>
      <w:r w:rsidRPr="00FF083F">
        <w:tab/>
      </w:r>
      <w:r w:rsidRPr="00FF083F">
        <w:tab/>
        <w:t>SEQUENCE {</w:t>
      </w:r>
    </w:p>
    <w:p w14:paraId="0154E050" w14:textId="77777777" w:rsidR="00494017" w:rsidRPr="00FF083F" w:rsidRDefault="00494017" w:rsidP="00494017">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302E02AE" w14:textId="77777777" w:rsidR="00494017" w:rsidRPr="00FF083F" w:rsidRDefault="00494017" w:rsidP="00494017">
      <w:pPr>
        <w:pStyle w:val="PL"/>
        <w:shd w:val="clear" w:color="auto" w:fill="E6E6E6"/>
      </w:pPr>
      <w:r w:rsidRPr="00FF083F">
        <w:t>}</w:t>
      </w:r>
    </w:p>
    <w:p w14:paraId="702987BA" w14:textId="77777777" w:rsidR="00494017" w:rsidRPr="00FF083F" w:rsidRDefault="00494017" w:rsidP="00494017">
      <w:pPr>
        <w:pStyle w:val="PL"/>
        <w:shd w:val="clear" w:color="auto" w:fill="E6E6E6"/>
      </w:pPr>
    </w:p>
    <w:p w14:paraId="0448F0F5" w14:textId="77777777" w:rsidR="00494017" w:rsidRPr="00FF083F" w:rsidRDefault="00494017" w:rsidP="00494017">
      <w:pPr>
        <w:pStyle w:val="PL"/>
        <w:shd w:val="clear" w:color="auto" w:fill="E6E6E6"/>
      </w:pPr>
      <w:r w:rsidRPr="00FF083F">
        <w:t>MeasParameters-v1250 ::=</w:t>
      </w:r>
      <w:r w:rsidRPr="00FF083F">
        <w:tab/>
      </w:r>
      <w:r w:rsidRPr="00FF083F">
        <w:tab/>
      </w:r>
      <w:r w:rsidRPr="00FF083F">
        <w:tab/>
        <w:t>SEQUENCE {</w:t>
      </w:r>
      <w:r w:rsidRPr="00FF083F">
        <w:tab/>
      </w:r>
    </w:p>
    <w:p w14:paraId="7D50A4F7" w14:textId="77777777" w:rsidR="00494017" w:rsidRPr="00FF083F" w:rsidRDefault="00494017" w:rsidP="00494017">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D5A041" w14:textId="77777777" w:rsidR="00494017" w:rsidRPr="00FF083F" w:rsidRDefault="00494017" w:rsidP="00494017">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33718F4B" w14:textId="77777777" w:rsidR="00494017" w:rsidRPr="00FF083F" w:rsidRDefault="00494017" w:rsidP="00494017">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92F422" w14:textId="77777777" w:rsidR="00494017" w:rsidRPr="00FF083F" w:rsidRDefault="00494017" w:rsidP="00494017">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EAC858E" w14:textId="77777777" w:rsidR="00494017" w:rsidRPr="00FF083F" w:rsidRDefault="00494017" w:rsidP="00494017">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6B8C842E" w14:textId="77777777" w:rsidR="00494017" w:rsidRPr="00FF083F" w:rsidRDefault="00494017" w:rsidP="00494017">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08B7D29F" w14:textId="77777777" w:rsidR="00494017" w:rsidRPr="00FF083F" w:rsidRDefault="00494017" w:rsidP="00494017">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0F17E59F" w14:textId="77777777" w:rsidR="00494017" w:rsidRPr="00FF083F" w:rsidRDefault="00494017" w:rsidP="00494017">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22D0BFA8" w14:textId="77777777" w:rsidR="00494017" w:rsidRPr="00FF083F" w:rsidRDefault="00494017" w:rsidP="00494017">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3D556107" w14:textId="77777777" w:rsidR="00494017" w:rsidRPr="00FF083F" w:rsidRDefault="00494017" w:rsidP="00494017">
      <w:pPr>
        <w:pStyle w:val="PL"/>
        <w:shd w:val="clear" w:color="auto" w:fill="E6E6E6"/>
      </w:pPr>
      <w:r w:rsidRPr="00FF083F">
        <w:t>}</w:t>
      </w:r>
    </w:p>
    <w:p w14:paraId="0F7830F3" w14:textId="77777777" w:rsidR="00494017" w:rsidRPr="00FF083F" w:rsidRDefault="00494017" w:rsidP="00494017">
      <w:pPr>
        <w:pStyle w:val="PL"/>
        <w:shd w:val="clear" w:color="auto" w:fill="E6E6E6"/>
      </w:pPr>
    </w:p>
    <w:p w14:paraId="10FA80DE" w14:textId="77777777" w:rsidR="00494017" w:rsidRPr="00FF083F" w:rsidRDefault="00494017" w:rsidP="00494017">
      <w:pPr>
        <w:pStyle w:val="PL"/>
        <w:shd w:val="clear" w:color="auto" w:fill="E6E6E6"/>
      </w:pPr>
      <w:r w:rsidRPr="00FF083F">
        <w:t>MeasParameters-v1310 ::=</w:t>
      </w:r>
      <w:r w:rsidRPr="00FF083F">
        <w:tab/>
      </w:r>
      <w:r w:rsidRPr="00FF083F">
        <w:tab/>
      </w:r>
      <w:r w:rsidRPr="00FF083F">
        <w:tab/>
        <w:t>SEQUENCE {</w:t>
      </w:r>
    </w:p>
    <w:p w14:paraId="752E8D07" w14:textId="77777777" w:rsidR="00494017" w:rsidRPr="00FF083F" w:rsidRDefault="00494017" w:rsidP="00494017">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E53138" w14:textId="77777777" w:rsidR="00494017" w:rsidRPr="00FF083F" w:rsidRDefault="00494017" w:rsidP="00494017">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49DE592" w14:textId="77777777" w:rsidR="00494017" w:rsidRPr="00FF083F" w:rsidRDefault="00494017" w:rsidP="00494017">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087CDCAC" w14:textId="77777777" w:rsidR="00494017" w:rsidRPr="00FF083F" w:rsidRDefault="00494017" w:rsidP="00494017">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92A62AA" w14:textId="77777777" w:rsidR="00494017" w:rsidRPr="00FF083F" w:rsidRDefault="00494017" w:rsidP="00494017">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A17E5BB" w14:textId="77777777" w:rsidR="00494017" w:rsidRPr="00FF083F" w:rsidRDefault="00494017" w:rsidP="00494017">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71D505D5" w14:textId="77777777" w:rsidR="00494017" w:rsidRPr="00FF083F" w:rsidRDefault="00494017" w:rsidP="00494017">
      <w:pPr>
        <w:pStyle w:val="PL"/>
        <w:shd w:val="clear" w:color="auto" w:fill="E6E6E6"/>
      </w:pPr>
      <w:r w:rsidRPr="00FF083F">
        <w:tab/>
        <w:t>rssi-AndChannelOccupancyReporting-r13</w:t>
      </w:r>
      <w:r w:rsidRPr="00FF083F">
        <w:tab/>
        <w:t>ENUMERATED {supported}</w:t>
      </w:r>
      <w:r w:rsidRPr="00FF083F">
        <w:tab/>
      </w:r>
      <w:r w:rsidRPr="00FF083F">
        <w:tab/>
        <w:t>OPTIONAL</w:t>
      </w:r>
    </w:p>
    <w:p w14:paraId="144DA07C" w14:textId="77777777" w:rsidR="00494017" w:rsidRPr="00FF083F" w:rsidRDefault="00494017" w:rsidP="00494017">
      <w:pPr>
        <w:pStyle w:val="PL"/>
        <w:shd w:val="clear" w:color="auto" w:fill="E6E6E6"/>
      </w:pPr>
      <w:r w:rsidRPr="00FF083F">
        <w:t>}</w:t>
      </w:r>
    </w:p>
    <w:p w14:paraId="0112824D" w14:textId="77777777" w:rsidR="00494017" w:rsidRPr="00FF083F" w:rsidRDefault="00494017" w:rsidP="00494017">
      <w:pPr>
        <w:pStyle w:val="PL"/>
        <w:shd w:val="clear" w:color="auto" w:fill="E6E6E6"/>
      </w:pPr>
    </w:p>
    <w:p w14:paraId="3E1D81DD" w14:textId="77777777" w:rsidR="00494017" w:rsidRPr="00FF083F" w:rsidRDefault="00494017" w:rsidP="00494017">
      <w:pPr>
        <w:pStyle w:val="PL"/>
        <w:shd w:val="clear" w:color="auto" w:fill="E6E6E6"/>
      </w:pPr>
      <w:r w:rsidRPr="00FF083F">
        <w:t>MeasParameters-v1430 ::=</w:t>
      </w:r>
      <w:r w:rsidRPr="00FF083F">
        <w:tab/>
      </w:r>
      <w:r w:rsidRPr="00FF083F">
        <w:tab/>
      </w:r>
      <w:r w:rsidRPr="00FF083F">
        <w:tab/>
        <w:t>SEQUENCE {</w:t>
      </w:r>
    </w:p>
    <w:p w14:paraId="0D0BD67A" w14:textId="77777777" w:rsidR="00494017" w:rsidRPr="00FF083F" w:rsidRDefault="00494017" w:rsidP="00494017">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2FC770" w14:textId="77777777" w:rsidR="00494017" w:rsidRPr="00FF083F" w:rsidRDefault="00494017" w:rsidP="00494017">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602C13F" w14:textId="77777777" w:rsidR="00494017" w:rsidRPr="00FF083F" w:rsidRDefault="00494017" w:rsidP="00494017">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2BC5226" w14:textId="77777777" w:rsidR="00494017" w:rsidRPr="00FF083F" w:rsidRDefault="00494017" w:rsidP="00494017">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2DA8417D" w14:textId="77777777" w:rsidR="00494017" w:rsidRPr="00FF083F" w:rsidRDefault="00494017" w:rsidP="00494017">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AE52F67" w14:textId="77777777" w:rsidR="00494017" w:rsidRPr="00FF083F" w:rsidRDefault="00494017" w:rsidP="00494017">
      <w:pPr>
        <w:pStyle w:val="PL"/>
        <w:shd w:val="clear" w:color="auto" w:fill="E6E6E6"/>
      </w:pPr>
      <w:r w:rsidRPr="00FF083F">
        <w:t>}</w:t>
      </w:r>
    </w:p>
    <w:p w14:paraId="355857D6" w14:textId="77777777" w:rsidR="00494017" w:rsidRPr="00FF083F" w:rsidRDefault="00494017" w:rsidP="00494017">
      <w:pPr>
        <w:pStyle w:val="PL"/>
        <w:shd w:val="clear" w:color="auto" w:fill="E6E6E6"/>
      </w:pPr>
    </w:p>
    <w:p w14:paraId="192E8948" w14:textId="77777777" w:rsidR="00494017" w:rsidRPr="00FF083F" w:rsidRDefault="00494017" w:rsidP="00494017">
      <w:pPr>
        <w:pStyle w:val="PL"/>
        <w:shd w:val="clear" w:color="auto" w:fill="E6E6E6"/>
      </w:pPr>
      <w:r w:rsidRPr="00FF083F">
        <w:t>MeasParameters-v1520 ::=</w:t>
      </w:r>
      <w:r w:rsidRPr="00FF083F">
        <w:tab/>
      </w:r>
      <w:r w:rsidRPr="00FF083F">
        <w:tab/>
      </w:r>
      <w:r w:rsidRPr="00FF083F">
        <w:tab/>
        <w:t>SEQUENCE {</w:t>
      </w:r>
    </w:p>
    <w:p w14:paraId="29554F26" w14:textId="77777777" w:rsidR="00494017" w:rsidRPr="00FF083F" w:rsidRDefault="00494017" w:rsidP="00494017">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48CA1CED" w14:textId="77777777" w:rsidR="00494017" w:rsidRPr="00FF083F" w:rsidRDefault="00494017" w:rsidP="00494017">
      <w:pPr>
        <w:pStyle w:val="PL"/>
        <w:shd w:val="clear" w:color="auto" w:fill="E6E6E6"/>
      </w:pPr>
      <w:r w:rsidRPr="00FF083F">
        <w:t>}</w:t>
      </w:r>
    </w:p>
    <w:p w14:paraId="0CC48BD0" w14:textId="77777777" w:rsidR="00494017" w:rsidRPr="00FF083F" w:rsidRDefault="00494017" w:rsidP="00494017">
      <w:pPr>
        <w:pStyle w:val="PL"/>
        <w:shd w:val="clear" w:color="auto" w:fill="E6E6E6"/>
      </w:pPr>
    </w:p>
    <w:p w14:paraId="6B346AA0" w14:textId="77777777" w:rsidR="00494017" w:rsidRPr="00FF083F" w:rsidRDefault="00494017" w:rsidP="00494017">
      <w:pPr>
        <w:pStyle w:val="PL"/>
        <w:shd w:val="clear" w:color="auto" w:fill="E6E6E6"/>
      </w:pPr>
      <w:r w:rsidRPr="00FF083F">
        <w:t>MeasParameters-v1530 ::=</w:t>
      </w:r>
      <w:r w:rsidRPr="00FF083F">
        <w:tab/>
      </w:r>
      <w:r w:rsidRPr="00FF083F">
        <w:tab/>
      </w:r>
      <w:r w:rsidRPr="00FF083F">
        <w:tab/>
        <w:t>SEQUENCE {</w:t>
      </w:r>
    </w:p>
    <w:p w14:paraId="54EB6194" w14:textId="77777777" w:rsidR="00494017" w:rsidRPr="00FF083F" w:rsidRDefault="00494017" w:rsidP="00494017">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650B4281" w14:textId="77777777" w:rsidR="00494017" w:rsidRPr="00FF083F" w:rsidRDefault="00494017" w:rsidP="00494017">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7C034399" w14:textId="77777777" w:rsidR="00494017" w:rsidRPr="00FF083F" w:rsidRDefault="00494017" w:rsidP="00494017">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244544A3" w14:textId="77777777" w:rsidR="00494017" w:rsidRPr="00FF083F" w:rsidRDefault="00494017" w:rsidP="00494017">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1066E507" w14:textId="77777777" w:rsidR="00494017" w:rsidRPr="00FF083F" w:rsidRDefault="00494017" w:rsidP="00494017">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6CFFC7" w14:textId="77777777" w:rsidR="00494017" w:rsidRPr="00FF083F" w:rsidRDefault="00494017" w:rsidP="00494017">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2E9D6503" w14:textId="77777777" w:rsidR="00494017" w:rsidRPr="00FF083F" w:rsidRDefault="00494017" w:rsidP="00494017">
      <w:pPr>
        <w:pStyle w:val="PL"/>
        <w:shd w:val="clear" w:color="auto" w:fill="E6E6E6"/>
      </w:pPr>
      <w:r w:rsidRPr="00FF083F">
        <w:t>}</w:t>
      </w:r>
    </w:p>
    <w:p w14:paraId="6738F742" w14:textId="77777777" w:rsidR="00494017" w:rsidRPr="00FF083F" w:rsidRDefault="00494017" w:rsidP="00494017">
      <w:pPr>
        <w:pStyle w:val="PL"/>
        <w:shd w:val="clear" w:color="auto" w:fill="E6E6E6"/>
      </w:pPr>
    </w:p>
    <w:p w14:paraId="0F7290A5" w14:textId="77777777" w:rsidR="00494017" w:rsidRPr="00FF083F" w:rsidRDefault="00494017" w:rsidP="00494017">
      <w:pPr>
        <w:pStyle w:val="PL"/>
        <w:shd w:val="clear" w:color="auto" w:fill="E6E6E6"/>
      </w:pPr>
      <w:r w:rsidRPr="00FF083F">
        <w:t>MeasParameters-v1610 ::=</w:t>
      </w:r>
      <w:r w:rsidRPr="00FF083F">
        <w:tab/>
        <w:t>SEQUENCE {</w:t>
      </w:r>
    </w:p>
    <w:p w14:paraId="3923D279" w14:textId="77777777" w:rsidR="00494017" w:rsidRPr="00FF083F" w:rsidRDefault="00494017" w:rsidP="00494017">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2E4E3F34" w14:textId="77777777" w:rsidR="00494017" w:rsidRPr="00FF083F" w:rsidRDefault="00494017" w:rsidP="00494017">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ADB802A" w14:textId="77777777" w:rsidR="00494017" w:rsidRPr="00FF083F" w:rsidRDefault="00494017" w:rsidP="00494017">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1D08FAB" w14:textId="77777777" w:rsidR="00494017" w:rsidRPr="00FF083F" w:rsidRDefault="00494017" w:rsidP="00494017">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92466BD" w14:textId="77777777" w:rsidR="00494017" w:rsidRPr="00FF083F" w:rsidRDefault="00494017" w:rsidP="00494017">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648655C5" w14:textId="77777777" w:rsidR="00494017" w:rsidRPr="00FF083F" w:rsidRDefault="00494017" w:rsidP="00494017">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1095631A" w14:textId="77777777" w:rsidR="00494017" w:rsidRPr="00FF083F" w:rsidRDefault="00494017" w:rsidP="00494017">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4E078B93" w14:textId="77777777" w:rsidR="00494017" w:rsidRPr="00FF083F" w:rsidRDefault="00494017" w:rsidP="00494017">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128269E9" w14:textId="77777777" w:rsidR="00494017" w:rsidRPr="00FF083F" w:rsidRDefault="00494017" w:rsidP="00494017">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3025CB83" w14:textId="77777777" w:rsidR="00494017" w:rsidRPr="00FF083F" w:rsidRDefault="00494017" w:rsidP="00494017">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34FD3F73" w14:textId="77777777" w:rsidR="00494017" w:rsidRPr="00FF083F" w:rsidRDefault="00494017" w:rsidP="00494017">
      <w:pPr>
        <w:pStyle w:val="PL"/>
        <w:shd w:val="clear" w:color="auto" w:fill="E6E6E6"/>
      </w:pPr>
      <w:r w:rsidRPr="00FF083F">
        <w:t>}</w:t>
      </w:r>
    </w:p>
    <w:p w14:paraId="7277F6F7" w14:textId="77777777" w:rsidR="00494017" w:rsidRPr="00FF083F" w:rsidRDefault="00494017" w:rsidP="00494017">
      <w:pPr>
        <w:pStyle w:val="PL"/>
        <w:shd w:val="clear" w:color="auto" w:fill="E6E6E6"/>
      </w:pPr>
    </w:p>
    <w:p w14:paraId="7F4A59E9" w14:textId="77777777" w:rsidR="00494017" w:rsidRPr="00FF083F" w:rsidRDefault="00494017" w:rsidP="00494017">
      <w:pPr>
        <w:pStyle w:val="PL"/>
        <w:shd w:val="clear" w:color="auto" w:fill="E6E6E6"/>
      </w:pPr>
      <w:r w:rsidRPr="00FF083F">
        <w:t>MeasGapInfoNR ::= SEQUENCE {</w:t>
      </w:r>
    </w:p>
    <w:p w14:paraId="62684D55" w14:textId="77777777" w:rsidR="00494017" w:rsidRPr="00FF083F" w:rsidRDefault="00494017" w:rsidP="00494017">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566BA24D" w14:textId="77777777" w:rsidR="00494017" w:rsidRPr="00FF083F" w:rsidRDefault="00494017" w:rsidP="00494017">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7A3E3771" w14:textId="77777777" w:rsidR="00494017" w:rsidRPr="00FF083F" w:rsidRDefault="00494017" w:rsidP="00494017">
      <w:pPr>
        <w:pStyle w:val="PL"/>
        <w:shd w:val="clear" w:color="auto" w:fill="E6E6E6"/>
      </w:pPr>
      <w:r w:rsidRPr="00FF083F">
        <w:t>}</w:t>
      </w:r>
    </w:p>
    <w:p w14:paraId="3FE1D13A" w14:textId="77777777" w:rsidR="00494017" w:rsidRPr="00FF083F" w:rsidRDefault="00494017" w:rsidP="00494017">
      <w:pPr>
        <w:pStyle w:val="PL"/>
        <w:shd w:val="clear" w:color="auto" w:fill="E6E6E6"/>
      </w:pPr>
    </w:p>
    <w:p w14:paraId="55247C8E" w14:textId="77777777" w:rsidR="00494017" w:rsidRPr="00FF083F" w:rsidRDefault="00494017" w:rsidP="00494017">
      <w:pPr>
        <w:pStyle w:val="PL"/>
        <w:shd w:val="clear" w:color="auto" w:fill="E6E6E6"/>
      </w:pPr>
      <w:r w:rsidRPr="00FF083F">
        <w:lastRenderedPageBreak/>
        <w:t>BandListEUTRA ::=</w:t>
      </w:r>
      <w:r w:rsidRPr="00FF083F">
        <w:tab/>
      </w:r>
      <w:r w:rsidRPr="00FF083F">
        <w:tab/>
      </w:r>
      <w:r w:rsidRPr="00FF083F">
        <w:tab/>
      </w:r>
      <w:r w:rsidRPr="00FF083F">
        <w:tab/>
      </w:r>
      <w:r w:rsidRPr="00FF083F">
        <w:tab/>
        <w:t>SEQUENCE (SIZE (1..maxBands)) OF BandInfoEUTRA</w:t>
      </w:r>
    </w:p>
    <w:p w14:paraId="73CB2F4C" w14:textId="77777777" w:rsidR="00494017" w:rsidRPr="00FF083F" w:rsidRDefault="00494017" w:rsidP="00494017">
      <w:pPr>
        <w:pStyle w:val="PL"/>
        <w:shd w:val="clear" w:color="auto" w:fill="E6E6E6"/>
      </w:pPr>
    </w:p>
    <w:p w14:paraId="54E25D09" w14:textId="77777777" w:rsidR="00494017" w:rsidRPr="00FF083F" w:rsidRDefault="00494017" w:rsidP="00494017">
      <w:pPr>
        <w:pStyle w:val="PL"/>
        <w:shd w:val="clear" w:color="auto" w:fill="E6E6E6"/>
      </w:pPr>
      <w:r w:rsidRPr="00FF083F">
        <w:t>BandCombinationListEUTRA-r10 ::=</w:t>
      </w:r>
      <w:r w:rsidRPr="00FF083F">
        <w:tab/>
        <w:t>SEQUENCE (SIZE (1..maxBandComb-r10)) OF BandInfoEUTRA</w:t>
      </w:r>
    </w:p>
    <w:p w14:paraId="0B1807CD" w14:textId="77777777" w:rsidR="00494017" w:rsidRPr="00FF083F" w:rsidRDefault="00494017" w:rsidP="00494017">
      <w:pPr>
        <w:pStyle w:val="PL"/>
        <w:shd w:val="clear" w:color="auto" w:fill="E6E6E6"/>
      </w:pPr>
    </w:p>
    <w:p w14:paraId="33EFFBAC" w14:textId="77777777" w:rsidR="00494017" w:rsidRPr="00FF083F" w:rsidRDefault="00494017" w:rsidP="00494017">
      <w:pPr>
        <w:pStyle w:val="PL"/>
        <w:shd w:val="clear" w:color="auto" w:fill="E6E6E6"/>
      </w:pPr>
      <w:r w:rsidRPr="00FF083F">
        <w:t>BandInfoEUTRA ::=</w:t>
      </w:r>
      <w:r w:rsidRPr="00FF083F">
        <w:tab/>
      </w:r>
      <w:r w:rsidRPr="00FF083F">
        <w:tab/>
      </w:r>
      <w:r w:rsidRPr="00FF083F">
        <w:tab/>
      </w:r>
      <w:r w:rsidRPr="00FF083F">
        <w:tab/>
      </w:r>
      <w:r w:rsidRPr="00FF083F">
        <w:tab/>
        <w:t>SEQUENCE {</w:t>
      </w:r>
    </w:p>
    <w:p w14:paraId="1896B1CE" w14:textId="77777777" w:rsidR="00494017" w:rsidRPr="00FF083F" w:rsidRDefault="00494017" w:rsidP="00494017">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682FE7C7" w14:textId="77777777" w:rsidR="00494017" w:rsidRPr="00FF083F" w:rsidRDefault="00494017" w:rsidP="00494017">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10DBA320" w14:textId="77777777" w:rsidR="00494017" w:rsidRPr="00FF083F" w:rsidRDefault="00494017" w:rsidP="00494017">
      <w:pPr>
        <w:pStyle w:val="PL"/>
        <w:shd w:val="clear" w:color="auto" w:fill="E6E6E6"/>
      </w:pPr>
      <w:r w:rsidRPr="00FF083F">
        <w:t>}</w:t>
      </w:r>
    </w:p>
    <w:p w14:paraId="550DB055" w14:textId="77777777" w:rsidR="00494017" w:rsidRPr="00FF083F" w:rsidRDefault="00494017" w:rsidP="00494017">
      <w:pPr>
        <w:pStyle w:val="PL"/>
        <w:shd w:val="clear" w:color="auto" w:fill="E6E6E6"/>
      </w:pPr>
    </w:p>
    <w:p w14:paraId="09327F14" w14:textId="77777777" w:rsidR="00494017" w:rsidRPr="00FF083F" w:rsidRDefault="00494017" w:rsidP="00494017">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7141DFB4" w14:textId="77777777" w:rsidR="00494017" w:rsidRPr="00FF083F" w:rsidRDefault="00494017" w:rsidP="00494017">
      <w:pPr>
        <w:pStyle w:val="PL"/>
        <w:shd w:val="clear" w:color="auto" w:fill="E6E6E6"/>
      </w:pPr>
    </w:p>
    <w:p w14:paraId="072FFA80" w14:textId="77777777" w:rsidR="00494017" w:rsidRPr="00FF083F" w:rsidRDefault="00494017" w:rsidP="00494017">
      <w:pPr>
        <w:pStyle w:val="PL"/>
        <w:shd w:val="clear" w:color="auto" w:fill="E6E6E6"/>
      </w:pPr>
      <w:r w:rsidRPr="00FF083F">
        <w:t>InterFreqBandInfo ::=</w:t>
      </w:r>
      <w:r w:rsidRPr="00FF083F">
        <w:tab/>
      </w:r>
      <w:r w:rsidRPr="00FF083F">
        <w:tab/>
      </w:r>
      <w:r w:rsidRPr="00FF083F">
        <w:tab/>
      </w:r>
      <w:r w:rsidRPr="00FF083F">
        <w:tab/>
        <w:t>SEQUENCE {</w:t>
      </w:r>
    </w:p>
    <w:p w14:paraId="56A9A896" w14:textId="77777777" w:rsidR="00494017" w:rsidRPr="00FF083F" w:rsidRDefault="00494017" w:rsidP="00494017">
      <w:pPr>
        <w:pStyle w:val="PL"/>
        <w:shd w:val="clear" w:color="auto" w:fill="E6E6E6"/>
      </w:pPr>
      <w:r w:rsidRPr="00FF083F">
        <w:tab/>
        <w:t>interFreqNeedForGaps</w:t>
      </w:r>
      <w:r w:rsidRPr="00FF083F">
        <w:tab/>
      </w:r>
      <w:r w:rsidRPr="00FF083F">
        <w:tab/>
      </w:r>
      <w:r w:rsidRPr="00FF083F">
        <w:tab/>
      </w:r>
      <w:r w:rsidRPr="00FF083F">
        <w:tab/>
        <w:t>BOOLEAN</w:t>
      </w:r>
    </w:p>
    <w:p w14:paraId="45B56326" w14:textId="77777777" w:rsidR="00494017" w:rsidRPr="00FF083F" w:rsidRDefault="00494017" w:rsidP="00494017">
      <w:pPr>
        <w:pStyle w:val="PL"/>
        <w:shd w:val="clear" w:color="auto" w:fill="E6E6E6"/>
      </w:pPr>
      <w:r w:rsidRPr="00FF083F">
        <w:t>}</w:t>
      </w:r>
    </w:p>
    <w:p w14:paraId="5AA98EC8" w14:textId="77777777" w:rsidR="00494017" w:rsidRPr="00FF083F" w:rsidRDefault="00494017" w:rsidP="00494017">
      <w:pPr>
        <w:pStyle w:val="PL"/>
        <w:shd w:val="clear" w:color="auto" w:fill="E6E6E6"/>
      </w:pPr>
    </w:p>
    <w:p w14:paraId="35D770AA" w14:textId="77777777" w:rsidR="00494017" w:rsidRPr="00FF083F" w:rsidRDefault="00494017" w:rsidP="00494017">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2509F3B7" w14:textId="77777777" w:rsidR="00494017" w:rsidRPr="00FF083F" w:rsidRDefault="00494017" w:rsidP="00494017">
      <w:pPr>
        <w:pStyle w:val="PL"/>
        <w:shd w:val="clear" w:color="auto" w:fill="E6E6E6"/>
      </w:pPr>
    </w:p>
    <w:p w14:paraId="09D771AD" w14:textId="77777777" w:rsidR="00494017" w:rsidRPr="00FF083F" w:rsidRDefault="00494017" w:rsidP="00494017">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2930A42F" w14:textId="77777777" w:rsidR="00494017" w:rsidRPr="00FF083F" w:rsidRDefault="00494017" w:rsidP="00494017">
      <w:pPr>
        <w:pStyle w:val="PL"/>
        <w:shd w:val="clear" w:color="auto" w:fill="E6E6E6"/>
      </w:pPr>
    </w:p>
    <w:p w14:paraId="4A176A9A" w14:textId="77777777" w:rsidR="00494017" w:rsidRPr="00FF083F" w:rsidRDefault="00494017" w:rsidP="00494017">
      <w:pPr>
        <w:pStyle w:val="PL"/>
        <w:shd w:val="clear" w:color="auto" w:fill="E6E6E6"/>
      </w:pPr>
      <w:r w:rsidRPr="00FF083F">
        <w:t>InterRAT-BandInfo ::=</w:t>
      </w:r>
      <w:r w:rsidRPr="00FF083F">
        <w:tab/>
      </w:r>
      <w:r w:rsidRPr="00FF083F">
        <w:tab/>
      </w:r>
      <w:r w:rsidRPr="00FF083F">
        <w:tab/>
      </w:r>
      <w:r w:rsidRPr="00FF083F">
        <w:tab/>
        <w:t>SEQUENCE {</w:t>
      </w:r>
    </w:p>
    <w:p w14:paraId="7F617361" w14:textId="77777777" w:rsidR="00494017" w:rsidRPr="00FF083F" w:rsidRDefault="00494017" w:rsidP="00494017">
      <w:pPr>
        <w:pStyle w:val="PL"/>
        <w:shd w:val="clear" w:color="auto" w:fill="E6E6E6"/>
      </w:pPr>
      <w:r w:rsidRPr="00FF083F">
        <w:tab/>
        <w:t>interRAT-NeedForGaps</w:t>
      </w:r>
      <w:r w:rsidRPr="00FF083F">
        <w:tab/>
      </w:r>
      <w:r w:rsidRPr="00FF083F">
        <w:tab/>
      </w:r>
      <w:r w:rsidRPr="00FF083F">
        <w:tab/>
      </w:r>
      <w:r w:rsidRPr="00FF083F">
        <w:tab/>
        <w:t>BOOLEAN</w:t>
      </w:r>
    </w:p>
    <w:p w14:paraId="58943D7C" w14:textId="77777777" w:rsidR="00494017" w:rsidRPr="00FF083F" w:rsidRDefault="00494017" w:rsidP="00494017">
      <w:pPr>
        <w:pStyle w:val="PL"/>
        <w:shd w:val="clear" w:color="auto" w:fill="E6E6E6"/>
      </w:pPr>
      <w:r w:rsidRPr="00FF083F">
        <w:t>}</w:t>
      </w:r>
    </w:p>
    <w:p w14:paraId="4A079197" w14:textId="77777777" w:rsidR="00494017" w:rsidRPr="00FF083F" w:rsidRDefault="00494017" w:rsidP="00494017">
      <w:pPr>
        <w:pStyle w:val="PL"/>
        <w:shd w:val="clear" w:color="auto" w:fill="E6E6E6"/>
      </w:pPr>
    </w:p>
    <w:p w14:paraId="1F693C01" w14:textId="77777777" w:rsidR="00494017" w:rsidRPr="00FF083F" w:rsidRDefault="00494017" w:rsidP="00494017">
      <w:pPr>
        <w:pStyle w:val="PL"/>
        <w:shd w:val="clear" w:color="auto" w:fill="E6E6E6"/>
      </w:pPr>
      <w:r w:rsidRPr="00FF083F">
        <w:t>InterRAT-BandInfoNR ::=</w:t>
      </w:r>
      <w:r w:rsidRPr="00FF083F">
        <w:tab/>
      </w:r>
      <w:r w:rsidRPr="00FF083F">
        <w:tab/>
      </w:r>
      <w:r w:rsidRPr="00FF083F">
        <w:tab/>
        <w:t>SEQUENCE {</w:t>
      </w:r>
    </w:p>
    <w:p w14:paraId="232FA64A" w14:textId="77777777" w:rsidR="00494017" w:rsidRPr="00FF083F" w:rsidRDefault="00494017" w:rsidP="00494017">
      <w:pPr>
        <w:pStyle w:val="PL"/>
        <w:shd w:val="clear" w:color="auto" w:fill="E6E6E6"/>
      </w:pPr>
      <w:r w:rsidRPr="00FF083F">
        <w:tab/>
        <w:t>interRAT-NeedForGapsNR</w:t>
      </w:r>
      <w:r w:rsidRPr="00FF083F">
        <w:tab/>
      </w:r>
      <w:r w:rsidRPr="00FF083F">
        <w:tab/>
      </w:r>
      <w:r w:rsidRPr="00FF083F">
        <w:tab/>
      </w:r>
      <w:r w:rsidRPr="00FF083F">
        <w:tab/>
        <w:t>BOOLEAN</w:t>
      </w:r>
    </w:p>
    <w:p w14:paraId="760B3A00" w14:textId="77777777" w:rsidR="00494017" w:rsidRPr="00FF083F" w:rsidRDefault="00494017" w:rsidP="00494017">
      <w:pPr>
        <w:pStyle w:val="PL"/>
        <w:shd w:val="clear" w:color="auto" w:fill="E6E6E6"/>
      </w:pPr>
      <w:r w:rsidRPr="00FF083F">
        <w:t>}</w:t>
      </w:r>
    </w:p>
    <w:p w14:paraId="27BCF907" w14:textId="77777777" w:rsidR="00494017" w:rsidRPr="00FF083F" w:rsidRDefault="00494017" w:rsidP="00494017">
      <w:pPr>
        <w:pStyle w:val="PL"/>
        <w:shd w:val="clear" w:color="auto" w:fill="E6E6E6"/>
      </w:pPr>
    </w:p>
    <w:p w14:paraId="17AA5218" w14:textId="77777777" w:rsidR="00494017" w:rsidRPr="00FF083F" w:rsidRDefault="00494017" w:rsidP="00494017">
      <w:pPr>
        <w:pStyle w:val="PL"/>
        <w:shd w:val="clear" w:color="auto" w:fill="E6E6E6"/>
      </w:pPr>
      <w:r w:rsidRPr="00FF083F">
        <w:t>IRAT-ParametersNR-r15 ::=</w:t>
      </w:r>
      <w:r w:rsidRPr="00FF083F">
        <w:tab/>
      </w:r>
      <w:r w:rsidRPr="00FF083F">
        <w:tab/>
        <w:t>SEQUENCE {</w:t>
      </w:r>
    </w:p>
    <w:p w14:paraId="7C1C204E" w14:textId="77777777" w:rsidR="00494017" w:rsidRPr="00FF083F" w:rsidRDefault="00494017" w:rsidP="00494017">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5E105C60" w14:textId="77777777" w:rsidR="00494017" w:rsidRPr="00FF083F" w:rsidRDefault="00494017" w:rsidP="00494017">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34B4BB72" w14:textId="77777777" w:rsidR="00494017" w:rsidRPr="00FF083F" w:rsidRDefault="00494017" w:rsidP="00494017">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1487E5D3" w14:textId="77777777" w:rsidR="00494017" w:rsidRPr="00FF083F" w:rsidRDefault="00494017" w:rsidP="00494017">
      <w:pPr>
        <w:pStyle w:val="PL"/>
        <w:shd w:val="clear" w:color="auto" w:fill="E6E6E6"/>
      </w:pPr>
      <w:r w:rsidRPr="00FF083F">
        <w:t>}</w:t>
      </w:r>
    </w:p>
    <w:p w14:paraId="3C888839" w14:textId="77777777" w:rsidR="00494017" w:rsidRPr="00FF083F" w:rsidRDefault="00494017" w:rsidP="00494017">
      <w:pPr>
        <w:pStyle w:val="PL"/>
        <w:shd w:val="clear" w:color="auto" w:fill="E6E6E6"/>
      </w:pPr>
    </w:p>
    <w:p w14:paraId="5CDED1DD" w14:textId="77777777" w:rsidR="00494017" w:rsidRPr="00FF083F" w:rsidRDefault="00494017" w:rsidP="00494017">
      <w:pPr>
        <w:pStyle w:val="PL"/>
        <w:shd w:val="clear" w:color="auto" w:fill="E6E6E6"/>
      </w:pPr>
      <w:r w:rsidRPr="00FF083F">
        <w:t>IRAT-ParametersNR-v1540 ::=</w:t>
      </w:r>
      <w:r w:rsidRPr="00FF083F">
        <w:tab/>
      </w:r>
      <w:r w:rsidRPr="00FF083F">
        <w:tab/>
        <w:t>SEQUENCE {</w:t>
      </w:r>
    </w:p>
    <w:p w14:paraId="6B25FF59" w14:textId="77777777" w:rsidR="00494017" w:rsidRPr="00FF083F" w:rsidRDefault="00494017" w:rsidP="00494017">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2BC1E109" w14:textId="77777777" w:rsidR="00494017" w:rsidRPr="00FF083F" w:rsidRDefault="00494017" w:rsidP="00494017">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47E2D8BB" w14:textId="77777777" w:rsidR="00494017" w:rsidRPr="00FF083F" w:rsidRDefault="00494017" w:rsidP="00494017">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64A15C31" w14:textId="77777777" w:rsidR="00494017" w:rsidRPr="00FF083F" w:rsidRDefault="00494017" w:rsidP="00494017">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1D5AB0F9" w14:textId="77777777" w:rsidR="00494017" w:rsidRPr="00FF083F" w:rsidRDefault="00494017" w:rsidP="00494017">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3B440CE2" w14:textId="77777777" w:rsidR="00494017" w:rsidRPr="00FF083F" w:rsidRDefault="00494017" w:rsidP="00494017">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CAF1E6E" w14:textId="77777777" w:rsidR="00494017" w:rsidRPr="00FF083F" w:rsidRDefault="00494017" w:rsidP="00494017">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252F441E" w14:textId="77777777" w:rsidR="00494017" w:rsidRPr="00FF083F" w:rsidRDefault="00494017" w:rsidP="00494017">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21550ACB" w14:textId="77777777" w:rsidR="00494017" w:rsidRPr="00FF083F" w:rsidRDefault="00494017" w:rsidP="00494017">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68BC3B2" w14:textId="77777777" w:rsidR="00494017" w:rsidRPr="00FF083F" w:rsidRDefault="00494017" w:rsidP="00494017">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DF551C" w14:textId="77777777" w:rsidR="00494017" w:rsidRPr="00FF083F" w:rsidRDefault="00494017" w:rsidP="00494017">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4D0FE04" w14:textId="77777777" w:rsidR="00494017" w:rsidRPr="00FF083F" w:rsidRDefault="00494017" w:rsidP="00494017">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10ADE068" w14:textId="77777777" w:rsidR="00494017" w:rsidRPr="00FF083F" w:rsidRDefault="00494017" w:rsidP="00494017">
      <w:pPr>
        <w:pStyle w:val="PL"/>
        <w:shd w:val="clear" w:color="auto" w:fill="E6E6E6"/>
      </w:pPr>
      <w:r w:rsidRPr="00FF083F">
        <w:t>}</w:t>
      </w:r>
    </w:p>
    <w:p w14:paraId="7986C07B" w14:textId="77777777" w:rsidR="00494017" w:rsidRPr="00FF083F" w:rsidRDefault="00494017" w:rsidP="00494017">
      <w:pPr>
        <w:pStyle w:val="PL"/>
        <w:shd w:val="clear" w:color="auto" w:fill="E6E6E6"/>
      </w:pPr>
    </w:p>
    <w:p w14:paraId="4193328F" w14:textId="77777777" w:rsidR="00494017" w:rsidRPr="00FF083F" w:rsidRDefault="00494017" w:rsidP="00494017">
      <w:pPr>
        <w:pStyle w:val="PL"/>
        <w:shd w:val="clear" w:color="auto" w:fill="E6E6E6"/>
      </w:pPr>
      <w:r w:rsidRPr="00FF083F">
        <w:t>IRAT-ParametersNR-v1560 ::=</w:t>
      </w:r>
      <w:r w:rsidRPr="00FF083F">
        <w:tab/>
      </w:r>
      <w:r w:rsidRPr="00FF083F">
        <w:tab/>
        <w:t>SEQUENCE {</w:t>
      </w:r>
    </w:p>
    <w:p w14:paraId="470765CD" w14:textId="77777777" w:rsidR="00494017" w:rsidRPr="00FF083F" w:rsidRDefault="00494017" w:rsidP="00494017">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1D938C0" w14:textId="77777777" w:rsidR="00494017" w:rsidRPr="00FF083F" w:rsidRDefault="00494017" w:rsidP="00494017">
      <w:pPr>
        <w:pStyle w:val="PL"/>
        <w:shd w:val="clear" w:color="auto" w:fill="E6E6E6"/>
      </w:pPr>
      <w:r w:rsidRPr="00FF083F">
        <w:t>}</w:t>
      </w:r>
    </w:p>
    <w:p w14:paraId="0562D7F9" w14:textId="77777777" w:rsidR="00494017" w:rsidRPr="00FF083F" w:rsidRDefault="00494017" w:rsidP="00494017">
      <w:pPr>
        <w:pStyle w:val="PL"/>
        <w:shd w:val="clear" w:color="auto" w:fill="E6E6E6"/>
      </w:pPr>
    </w:p>
    <w:p w14:paraId="3C04241B" w14:textId="77777777" w:rsidR="00494017" w:rsidRPr="00FF083F" w:rsidRDefault="00494017" w:rsidP="00494017">
      <w:pPr>
        <w:pStyle w:val="PL"/>
        <w:shd w:val="clear" w:color="auto" w:fill="E6E6E6"/>
      </w:pPr>
      <w:r w:rsidRPr="00FF083F">
        <w:t>IRAT-ParametersNR-v1570 ::=</w:t>
      </w:r>
      <w:r w:rsidRPr="00FF083F">
        <w:tab/>
      </w:r>
      <w:r w:rsidRPr="00FF083F">
        <w:tab/>
        <w:t>SEQUENCE {</w:t>
      </w:r>
    </w:p>
    <w:p w14:paraId="05E9F692" w14:textId="77777777" w:rsidR="00494017" w:rsidRPr="00FF083F" w:rsidRDefault="00494017" w:rsidP="00494017">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BA4F043" w14:textId="77777777" w:rsidR="00494017" w:rsidRPr="00FF083F" w:rsidRDefault="00494017" w:rsidP="00494017">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1A24782" w14:textId="77777777" w:rsidR="00494017" w:rsidRPr="00FF083F" w:rsidRDefault="00494017" w:rsidP="00494017">
      <w:pPr>
        <w:pStyle w:val="PL"/>
        <w:shd w:val="clear" w:color="auto" w:fill="E6E6E6"/>
      </w:pPr>
      <w:r w:rsidRPr="00FF083F">
        <w:t>}</w:t>
      </w:r>
    </w:p>
    <w:p w14:paraId="499E01CB" w14:textId="77777777" w:rsidR="00494017" w:rsidRPr="00FF083F" w:rsidRDefault="00494017" w:rsidP="00494017">
      <w:pPr>
        <w:pStyle w:val="PL"/>
        <w:shd w:val="clear" w:color="auto" w:fill="E6E6E6"/>
      </w:pPr>
    </w:p>
    <w:p w14:paraId="4DB7B219" w14:textId="77777777" w:rsidR="00494017" w:rsidRPr="00FF083F" w:rsidRDefault="00494017" w:rsidP="00494017">
      <w:pPr>
        <w:pStyle w:val="PL"/>
        <w:shd w:val="clear" w:color="auto" w:fill="E6E6E6"/>
        <w:rPr>
          <w:rFonts w:eastAsia="SimSun"/>
          <w:lang w:eastAsia="zh-CN"/>
        </w:rPr>
      </w:pPr>
      <w:r w:rsidRPr="00FF083F">
        <w:t>IRAT-ParametersNR-v1610 ::=</w:t>
      </w:r>
      <w:r w:rsidRPr="00FF083F">
        <w:tab/>
      </w:r>
      <w:r w:rsidRPr="00FF083F">
        <w:tab/>
        <w:t>SEQUENCE {</w:t>
      </w:r>
    </w:p>
    <w:p w14:paraId="1B3836DC" w14:textId="77777777" w:rsidR="00494017" w:rsidRPr="00FF083F" w:rsidRDefault="00494017" w:rsidP="00494017">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69D5E3A" w14:textId="77777777" w:rsidR="00494017" w:rsidRPr="00FF083F" w:rsidRDefault="00494017" w:rsidP="00494017">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6E34BBC5" w14:textId="77777777" w:rsidR="00494017" w:rsidRPr="00FF083F" w:rsidRDefault="00494017" w:rsidP="00494017">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78147990" w14:textId="77777777" w:rsidR="00494017" w:rsidRPr="00FF083F" w:rsidRDefault="00494017" w:rsidP="00494017">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44887309" w14:textId="77777777" w:rsidR="00494017" w:rsidRPr="00FF083F" w:rsidRDefault="00494017" w:rsidP="00494017">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41B2057F" w14:textId="77777777" w:rsidR="00494017" w:rsidRPr="00FF083F" w:rsidRDefault="00494017" w:rsidP="00494017">
      <w:pPr>
        <w:pStyle w:val="PL"/>
        <w:shd w:val="clear" w:color="auto" w:fill="E6E6E6"/>
      </w:pPr>
      <w:r w:rsidRPr="00FF083F">
        <w:t>}</w:t>
      </w:r>
    </w:p>
    <w:p w14:paraId="6589C22F" w14:textId="77777777" w:rsidR="00494017" w:rsidRPr="00FF083F" w:rsidRDefault="00494017" w:rsidP="00494017">
      <w:pPr>
        <w:pStyle w:val="PL"/>
        <w:shd w:val="clear" w:color="auto" w:fill="E6E6E6"/>
      </w:pPr>
    </w:p>
    <w:p w14:paraId="70EB783D" w14:textId="77777777" w:rsidR="00494017" w:rsidRPr="00FF083F" w:rsidRDefault="00494017" w:rsidP="00494017">
      <w:pPr>
        <w:pStyle w:val="PL"/>
        <w:shd w:val="clear" w:color="auto" w:fill="E6E6E6"/>
      </w:pPr>
      <w:r w:rsidRPr="00FF083F">
        <w:t>EUTRA-5GC-Parameters-r15 ::=</w:t>
      </w:r>
      <w:r w:rsidRPr="00FF083F">
        <w:tab/>
      </w:r>
      <w:r w:rsidRPr="00FF083F">
        <w:tab/>
        <w:t>SEQUENCE {</w:t>
      </w:r>
    </w:p>
    <w:p w14:paraId="14709CF8" w14:textId="77777777" w:rsidR="00494017" w:rsidRPr="00FF083F" w:rsidRDefault="00494017" w:rsidP="00494017">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42A3A5" w14:textId="77777777" w:rsidR="00494017" w:rsidRPr="00FF083F" w:rsidRDefault="00494017" w:rsidP="00494017">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7A8CCAB4" w14:textId="77777777" w:rsidR="00494017" w:rsidRPr="00FF083F" w:rsidRDefault="00494017" w:rsidP="00494017">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494C76" w14:textId="77777777" w:rsidR="00494017" w:rsidRPr="00FF083F" w:rsidRDefault="00494017" w:rsidP="00494017">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5070217" w14:textId="77777777" w:rsidR="00494017" w:rsidRPr="00FF083F" w:rsidRDefault="00494017" w:rsidP="00494017">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38E8012D" w14:textId="77777777" w:rsidR="00494017" w:rsidRPr="00FF083F" w:rsidRDefault="00494017" w:rsidP="00494017">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781E680" w14:textId="77777777" w:rsidR="00494017" w:rsidRPr="00FF083F" w:rsidRDefault="00494017" w:rsidP="00494017">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749D76" w14:textId="77777777" w:rsidR="00494017" w:rsidRPr="00FF083F" w:rsidRDefault="00494017" w:rsidP="00494017">
      <w:pPr>
        <w:pStyle w:val="PL"/>
        <w:shd w:val="clear" w:color="auto" w:fill="E6E6E6"/>
      </w:pPr>
      <w:r w:rsidRPr="00FF083F">
        <w:t>}</w:t>
      </w:r>
    </w:p>
    <w:p w14:paraId="4DC96CFE" w14:textId="77777777" w:rsidR="00494017" w:rsidRPr="00FF083F" w:rsidRDefault="00494017" w:rsidP="00494017">
      <w:pPr>
        <w:pStyle w:val="PL"/>
        <w:shd w:val="clear" w:color="auto" w:fill="E6E6E6"/>
      </w:pPr>
    </w:p>
    <w:p w14:paraId="43671DCC" w14:textId="77777777" w:rsidR="00494017" w:rsidRPr="00FF083F" w:rsidRDefault="00494017" w:rsidP="00494017">
      <w:pPr>
        <w:pStyle w:val="PL"/>
        <w:shd w:val="clear" w:color="auto" w:fill="E6E6E6"/>
      </w:pPr>
      <w:r w:rsidRPr="00FF083F">
        <w:t>EUTRA-5GC-Parameters-v1610 ::=</w:t>
      </w:r>
      <w:r w:rsidRPr="00FF083F">
        <w:tab/>
        <w:t>SEQUENCE {</w:t>
      </w:r>
    </w:p>
    <w:p w14:paraId="65EEE68F" w14:textId="77777777" w:rsidR="00494017" w:rsidRPr="00FF083F" w:rsidRDefault="00494017" w:rsidP="00494017">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190FF8C8" w14:textId="77777777" w:rsidR="00494017" w:rsidRPr="00FF083F" w:rsidRDefault="00494017" w:rsidP="00494017">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14C7DBAA" w14:textId="77777777" w:rsidR="00494017" w:rsidRPr="00FF083F" w:rsidRDefault="00494017" w:rsidP="00494017">
      <w:pPr>
        <w:pStyle w:val="PL"/>
        <w:shd w:val="clear" w:color="auto" w:fill="E6E6E6"/>
      </w:pPr>
      <w:r w:rsidRPr="00FF083F">
        <w:lastRenderedPageBreak/>
        <w:t>}</w:t>
      </w:r>
    </w:p>
    <w:p w14:paraId="5242B56A" w14:textId="77777777" w:rsidR="00494017" w:rsidRPr="00FF083F" w:rsidRDefault="00494017" w:rsidP="00494017">
      <w:pPr>
        <w:pStyle w:val="PL"/>
        <w:shd w:val="clear" w:color="auto" w:fill="E6E6E6"/>
      </w:pPr>
    </w:p>
    <w:p w14:paraId="6436873C" w14:textId="77777777" w:rsidR="00494017" w:rsidRPr="00FF083F" w:rsidRDefault="00494017" w:rsidP="00494017">
      <w:pPr>
        <w:pStyle w:val="PL"/>
        <w:shd w:val="clear" w:color="auto" w:fill="E6E6E6"/>
      </w:pPr>
      <w:r w:rsidRPr="00FF083F">
        <w:t>PDCP-ParametersNR-r15 ::=</w:t>
      </w:r>
      <w:r w:rsidRPr="00FF083F">
        <w:tab/>
      </w:r>
      <w:r w:rsidRPr="00FF083F">
        <w:tab/>
        <w:t>SEQUENCE {</w:t>
      </w:r>
    </w:p>
    <w:p w14:paraId="1AEEFFEF" w14:textId="77777777" w:rsidR="00494017" w:rsidRPr="00FF083F" w:rsidRDefault="00494017" w:rsidP="00494017">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5DDD4652" w14:textId="77777777" w:rsidR="00494017" w:rsidRPr="00FF083F" w:rsidRDefault="00494017" w:rsidP="00494017">
      <w:pPr>
        <w:pStyle w:val="PL"/>
        <w:shd w:val="clear" w:color="auto" w:fill="E6E6E6"/>
      </w:pPr>
      <w:r w:rsidRPr="00FF083F">
        <w:tab/>
        <w:t>rohc-ContextMaxSessions-r15</w:t>
      </w:r>
      <w:r w:rsidRPr="00FF083F">
        <w:tab/>
      </w:r>
      <w:r w:rsidRPr="00FF083F">
        <w:tab/>
      </w:r>
      <w:r w:rsidRPr="00FF083F">
        <w:tab/>
        <w:t>ENUMERATED {</w:t>
      </w:r>
    </w:p>
    <w:p w14:paraId="0CDF911B"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7CE8010"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4813DC0D"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3CEDAA7A" w14:textId="77777777" w:rsidR="00494017" w:rsidRPr="00FF083F" w:rsidRDefault="00494017" w:rsidP="00494017">
      <w:pPr>
        <w:pStyle w:val="PL"/>
        <w:shd w:val="clear" w:color="auto" w:fill="E6E6E6"/>
      </w:pPr>
      <w:r w:rsidRPr="00FF083F">
        <w:tab/>
        <w:t>rohc-ProfilesUL-Only-r15</w:t>
      </w:r>
      <w:r w:rsidRPr="00FF083F">
        <w:tab/>
      </w:r>
      <w:r w:rsidRPr="00FF083F">
        <w:tab/>
      </w:r>
      <w:r w:rsidRPr="00FF083F">
        <w:tab/>
      </w:r>
      <w:r w:rsidRPr="00FF083F">
        <w:tab/>
        <w:t>SEQUENCE {</w:t>
      </w:r>
    </w:p>
    <w:p w14:paraId="04B1D64D" w14:textId="77777777" w:rsidR="00494017" w:rsidRPr="00FF083F" w:rsidRDefault="00494017" w:rsidP="00494017">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3577027E" w14:textId="77777777" w:rsidR="00494017" w:rsidRPr="00FF083F" w:rsidRDefault="00494017" w:rsidP="00494017">
      <w:pPr>
        <w:pStyle w:val="PL"/>
        <w:shd w:val="clear" w:color="auto" w:fill="E6E6E6"/>
      </w:pPr>
      <w:r w:rsidRPr="00FF083F">
        <w:tab/>
        <w:t>},</w:t>
      </w:r>
    </w:p>
    <w:p w14:paraId="31A7704B" w14:textId="77777777" w:rsidR="00494017" w:rsidRPr="00FF083F" w:rsidRDefault="00494017" w:rsidP="00494017">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7F8BC2E3" w14:textId="77777777" w:rsidR="00494017" w:rsidRPr="00FF083F" w:rsidRDefault="00494017" w:rsidP="00494017">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FC06FE8" w14:textId="77777777" w:rsidR="00494017" w:rsidRPr="00FF083F" w:rsidRDefault="00494017" w:rsidP="00494017">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491F16D" w14:textId="77777777" w:rsidR="00494017" w:rsidRPr="00FF083F" w:rsidRDefault="00494017" w:rsidP="00494017">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6DE7836A" w14:textId="77777777" w:rsidR="00494017" w:rsidRPr="00FF083F" w:rsidRDefault="00494017" w:rsidP="00494017">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65A968C6" w14:textId="77777777" w:rsidR="00494017" w:rsidRPr="00FF083F" w:rsidRDefault="00494017" w:rsidP="00494017">
      <w:pPr>
        <w:pStyle w:val="PL"/>
        <w:shd w:val="clear" w:color="auto" w:fill="E6E6E6"/>
      </w:pPr>
      <w:r w:rsidRPr="00FF083F">
        <w:t>}</w:t>
      </w:r>
    </w:p>
    <w:p w14:paraId="2F256A18" w14:textId="77777777" w:rsidR="00494017" w:rsidRPr="00FF083F" w:rsidRDefault="00494017" w:rsidP="00494017">
      <w:pPr>
        <w:pStyle w:val="PL"/>
        <w:shd w:val="clear" w:color="auto" w:fill="E6E6E6"/>
      </w:pPr>
    </w:p>
    <w:p w14:paraId="4963DF5A" w14:textId="77777777" w:rsidR="00494017" w:rsidRPr="00FF083F" w:rsidRDefault="00494017" w:rsidP="00494017">
      <w:pPr>
        <w:pStyle w:val="PL"/>
        <w:shd w:val="clear" w:color="auto" w:fill="E6E6E6"/>
      </w:pPr>
      <w:r w:rsidRPr="00FF083F">
        <w:t>PDCP-ParametersNR-v1560 ::=</w:t>
      </w:r>
      <w:r w:rsidRPr="00FF083F">
        <w:tab/>
      </w:r>
      <w:r w:rsidRPr="00FF083F">
        <w:tab/>
        <w:t>SEQUENCE {</w:t>
      </w:r>
    </w:p>
    <w:p w14:paraId="177C6839" w14:textId="77777777" w:rsidR="00494017" w:rsidRPr="00FF083F" w:rsidRDefault="00494017" w:rsidP="00494017">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1AB71519" w14:textId="77777777" w:rsidR="00494017" w:rsidRPr="00FF083F" w:rsidRDefault="00494017" w:rsidP="00494017">
      <w:pPr>
        <w:pStyle w:val="PL"/>
        <w:shd w:val="clear" w:color="auto" w:fill="E6E6E6"/>
      </w:pPr>
      <w:r w:rsidRPr="00FF083F">
        <w:t>}</w:t>
      </w:r>
    </w:p>
    <w:p w14:paraId="7CB11102" w14:textId="77777777" w:rsidR="00494017" w:rsidRPr="00FF083F" w:rsidRDefault="00494017" w:rsidP="00494017">
      <w:pPr>
        <w:pStyle w:val="PL"/>
        <w:shd w:val="clear" w:color="auto" w:fill="E6E6E6"/>
      </w:pPr>
    </w:p>
    <w:p w14:paraId="2FE66B05" w14:textId="77777777" w:rsidR="00494017" w:rsidRPr="00FF083F" w:rsidRDefault="00494017" w:rsidP="00494017">
      <w:pPr>
        <w:pStyle w:val="PL"/>
        <w:shd w:val="clear" w:color="auto" w:fill="E6E6E6"/>
      </w:pPr>
      <w:r w:rsidRPr="00FF083F">
        <w:t>ROHC-ProfileSupportList-r15 ::=</w:t>
      </w:r>
      <w:r w:rsidRPr="00FF083F">
        <w:tab/>
        <w:t>SEQUENCE {</w:t>
      </w:r>
    </w:p>
    <w:p w14:paraId="35A46ADF" w14:textId="77777777" w:rsidR="00494017" w:rsidRPr="00FF083F" w:rsidRDefault="00494017" w:rsidP="00494017">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FA4AE7F" w14:textId="77777777" w:rsidR="00494017" w:rsidRPr="00FF083F" w:rsidRDefault="00494017" w:rsidP="00494017">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6BC734E5" w14:textId="77777777" w:rsidR="00494017" w:rsidRPr="00FF083F" w:rsidRDefault="00494017" w:rsidP="00494017">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544531A5" w14:textId="77777777" w:rsidR="00494017" w:rsidRPr="00FF083F" w:rsidRDefault="00494017" w:rsidP="00494017">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7D8E7BE7" w14:textId="77777777" w:rsidR="00494017" w:rsidRPr="00FF083F" w:rsidRDefault="00494017" w:rsidP="00494017">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5E343B83" w14:textId="77777777" w:rsidR="00494017" w:rsidRPr="00FF083F" w:rsidRDefault="00494017" w:rsidP="00494017">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14DBEE54" w14:textId="77777777" w:rsidR="00494017" w:rsidRPr="00FF083F" w:rsidRDefault="00494017" w:rsidP="00494017">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5452C8E8" w14:textId="77777777" w:rsidR="00494017" w:rsidRPr="00FF083F" w:rsidRDefault="00494017" w:rsidP="00494017">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06F2558F" w14:textId="77777777" w:rsidR="00494017" w:rsidRPr="00FF083F" w:rsidRDefault="00494017" w:rsidP="00494017">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19C90A4C" w14:textId="77777777" w:rsidR="00494017" w:rsidRPr="00FF083F" w:rsidRDefault="00494017" w:rsidP="00494017">
      <w:pPr>
        <w:pStyle w:val="PL"/>
        <w:shd w:val="clear" w:color="auto" w:fill="E6E6E6"/>
      </w:pPr>
      <w:r w:rsidRPr="00FF083F">
        <w:t>}</w:t>
      </w:r>
    </w:p>
    <w:p w14:paraId="509CB3B1" w14:textId="77777777" w:rsidR="00494017" w:rsidRPr="00FF083F" w:rsidRDefault="00494017" w:rsidP="00494017">
      <w:pPr>
        <w:pStyle w:val="PL"/>
        <w:shd w:val="clear" w:color="auto" w:fill="E6E6E6"/>
      </w:pPr>
    </w:p>
    <w:p w14:paraId="26A65BFA" w14:textId="77777777" w:rsidR="00494017" w:rsidRPr="00FF083F" w:rsidRDefault="00494017" w:rsidP="00494017">
      <w:pPr>
        <w:pStyle w:val="PL"/>
        <w:shd w:val="clear" w:color="auto" w:fill="E6E6E6"/>
      </w:pPr>
      <w:r w:rsidRPr="00FF083F">
        <w:t>SupportedBandListNR-r15 ::=</w:t>
      </w:r>
      <w:r w:rsidRPr="00FF083F">
        <w:tab/>
      </w:r>
      <w:r w:rsidRPr="00FF083F">
        <w:tab/>
        <w:t>SEQUENCE (SIZE (1..maxBandsNR-r15)) OF SupportedBandNR-r15</w:t>
      </w:r>
    </w:p>
    <w:p w14:paraId="57235505" w14:textId="77777777" w:rsidR="00494017" w:rsidRPr="00FF083F" w:rsidRDefault="00494017" w:rsidP="00494017">
      <w:pPr>
        <w:pStyle w:val="PL"/>
        <w:shd w:val="clear" w:color="auto" w:fill="E6E6E6"/>
      </w:pPr>
    </w:p>
    <w:p w14:paraId="01817A6F" w14:textId="77777777" w:rsidR="00494017" w:rsidRPr="00FF083F" w:rsidRDefault="00494017" w:rsidP="00494017">
      <w:pPr>
        <w:pStyle w:val="PL"/>
        <w:shd w:val="clear" w:color="auto" w:fill="E6E6E6"/>
      </w:pPr>
      <w:r w:rsidRPr="00FF083F">
        <w:t>SupportedBandNR-r15 ::=</w:t>
      </w:r>
      <w:r w:rsidRPr="00FF083F">
        <w:tab/>
      </w:r>
      <w:r w:rsidRPr="00FF083F">
        <w:tab/>
      </w:r>
      <w:r w:rsidRPr="00FF083F">
        <w:tab/>
        <w:t>SEQUENCE {</w:t>
      </w:r>
    </w:p>
    <w:p w14:paraId="5F42B117" w14:textId="77777777" w:rsidR="00494017" w:rsidRPr="00FF083F" w:rsidRDefault="00494017" w:rsidP="00494017">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1C90A51D" w14:textId="77777777" w:rsidR="00494017" w:rsidRPr="00FF083F" w:rsidRDefault="00494017" w:rsidP="00494017">
      <w:pPr>
        <w:pStyle w:val="PL"/>
        <w:shd w:val="clear" w:color="auto" w:fill="E6E6E6"/>
      </w:pPr>
      <w:r w:rsidRPr="00FF083F">
        <w:t>}</w:t>
      </w:r>
    </w:p>
    <w:p w14:paraId="741AFBBC" w14:textId="77777777" w:rsidR="00494017" w:rsidRPr="00FF083F" w:rsidRDefault="00494017" w:rsidP="00494017">
      <w:pPr>
        <w:pStyle w:val="PL"/>
        <w:shd w:val="clear" w:color="auto" w:fill="E6E6E6"/>
      </w:pPr>
    </w:p>
    <w:p w14:paraId="4A384FF6" w14:textId="77777777" w:rsidR="00494017" w:rsidRPr="00FF083F" w:rsidRDefault="00494017" w:rsidP="00494017">
      <w:pPr>
        <w:pStyle w:val="PL"/>
        <w:shd w:val="clear" w:color="auto" w:fill="E6E6E6"/>
      </w:pPr>
      <w:r w:rsidRPr="00FF083F">
        <w:t>IRAT-ParametersUTRA-FDD ::=</w:t>
      </w:r>
      <w:r w:rsidRPr="00FF083F">
        <w:tab/>
      </w:r>
      <w:r w:rsidRPr="00FF083F">
        <w:tab/>
        <w:t>SEQUENCE {</w:t>
      </w:r>
    </w:p>
    <w:p w14:paraId="6D606329" w14:textId="77777777" w:rsidR="00494017" w:rsidRPr="00FF083F" w:rsidRDefault="00494017" w:rsidP="00494017">
      <w:pPr>
        <w:pStyle w:val="PL"/>
        <w:shd w:val="clear" w:color="auto" w:fill="E6E6E6"/>
      </w:pPr>
      <w:r w:rsidRPr="00FF083F">
        <w:tab/>
        <w:t>supportedBandListUTRA-FDD</w:t>
      </w:r>
      <w:r w:rsidRPr="00FF083F">
        <w:tab/>
      </w:r>
      <w:r w:rsidRPr="00FF083F">
        <w:tab/>
      </w:r>
      <w:r w:rsidRPr="00FF083F">
        <w:tab/>
        <w:t>SupportedBandListUTRA-FDD</w:t>
      </w:r>
    </w:p>
    <w:p w14:paraId="25C91116" w14:textId="77777777" w:rsidR="00494017" w:rsidRPr="00FF083F" w:rsidRDefault="00494017" w:rsidP="00494017">
      <w:pPr>
        <w:pStyle w:val="PL"/>
        <w:shd w:val="clear" w:color="auto" w:fill="E6E6E6"/>
      </w:pPr>
      <w:r w:rsidRPr="00FF083F">
        <w:t>}</w:t>
      </w:r>
    </w:p>
    <w:p w14:paraId="2DA12FC4" w14:textId="77777777" w:rsidR="00494017" w:rsidRPr="00FF083F" w:rsidRDefault="00494017" w:rsidP="00494017">
      <w:pPr>
        <w:pStyle w:val="PL"/>
        <w:shd w:val="clear" w:color="auto" w:fill="E6E6E6"/>
      </w:pPr>
    </w:p>
    <w:p w14:paraId="1BB24394" w14:textId="77777777" w:rsidR="00494017" w:rsidRPr="00FF083F" w:rsidRDefault="00494017" w:rsidP="00494017">
      <w:pPr>
        <w:pStyle w:val="PL"/>
        <w:shd w:val="clear" w:color="auto" w:fill="E6E6E6"/>
      </w:pPr>
      <w:r w:rsidRPr="00FF083F">
        <w:t>IRAT-ParametersUTRA-v920 ::=</w:t>
      </w:r>
      <w:r w:rsidRPr="00FF083F">
        <w:tab/>
      </w:r>
      <w:r w:rsidRPr="00FF083F">
        <w:tab/>
        <w:t>SEQUENCE {</w:t>
      </w:r>
    </w:p>
    <w:p w14:paraId="20D74249" w14:textId="77777777" w:rsidR="00494017" w:rsidRPr="00FF083F" w:rsidRDefault="00494017" w:rsidP="00494017">
      <w:pPr>
        <w:pStyle w:val="PL"/>
        <w:shd w:val="clear" w:color="auto" w:fill="E6E6E6"/>
      </w:pPr>
      <w:r w:rsidRPr="00FF083F">
        <w:tab/>
        <w:t>e-RedirectionUTRA-r9</w:t>
      </w:r>
      <w:r w:rsidRPr="00FF083F">
        <w:tab/>
      </w:r>
      <w:r w:rsidRPr="00FF083F">
        <w:tab/>
      </w:r>
      <w:r w:rsidRPr="00FF083F">
        <w:tab/>
      </w:r>
      <w:r w:rsidRPr="00FF083F">
        <w:tab/>
        <w:t>ENUMERATED {supported}</w:t>
      </w:r>
    </w:p>
    <w:p w14:paraId="7D16A2DD" w14:textId="77777777" w:rsidR="00494017" w:rsidRPr="00FF083F" w:rsidRDefault="00494017" w:rsidP="00494017">
      <w:pPr>
        <w:pStyle w:val="PL"/>
        <w:shd w:val="clear" w:color="auto" w:fill="E6E6E6"/>
      </w:pPr>
      <w:r w:rsidRPr="00FF083F">
        <w:t>}</w:t>
      </w:r>
    </w:p>
    <w:p w14:paraId="6872E8E6" w14:textId="77777777" w:rsidR="00494017" w:rsidRPr="00FF083F" w:rsidRDefault="00494017" w:rsidP="00494017">
      <w:pPr>
        <w:pStyle w:val="PL"/>
        <w:shd w:val="clear" w:color="auto" w:fill="E6E6E6"/>
      </w:pPr>
    </w:p>
    <w:p w14:paraId="1B5DC00F" w14:textId="77777777" w:rsidR="00494017" w:rsidRPr="00FF083F" w:rsidRDefault="00494017" w:rsidP="00494017">
      <w:pPr>
        <w:pStyle w:val="PL"/>
        <w:shd w:val="clear" w:color="auto" w:fill="E6E6E6"/>
      </w:pPr>
      <w:r w:rsidRPr="00FF083F">
        <w:t>IRAT-ParametersUTRA-v9c0 ::=</w:t>
      </w:r>
      <w:r w:rsidRPr="00FF083F">
        <w:tab/>
      </w:r>
      <w:r w:rsidRPr="00FF083F">
        <w:tab/>
        <w:t>SEQUENCE {</w:t>
      </w:r>
    </w:p>
    <w:p w14:paraId="769DC6A1" w14:textId="77777777" w:rsidR="00494017" w:rsidRPr="00FF083F" w:rsidRDefault="00494017" w:rsidP="00494017">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D9FDC2" w14:textId="77777777" w:rsidR="00494017" w:rsidRPr="00FF083F" w:rsidRDefault="00494017" w:rsidP="00494017">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4EE8CB46" w14:textId="77777777" w:rsidR="00494017" w:rsidRPr="00FF083F" w:rsidRDefault="00494017" w:rsidP="00494017">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53CB276D" w14:textId="77777777" w:rsidR="00494017" w:rsidRPr="00FF083F" w:rsidRDefault="00494017" w:rsidP="00494017">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33B46920" w14:textId="77777777" w:rsidR="00494017" w:rsidRPr="00FF083F" w:rsidRDefault="00494017" w:rsidP="00494017">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B31B303" w14:textId="77777777" w:rsidR="00494017" w:rsidRPr="00FF083F" w:rsidRDefault="00494017" w:rsidP="00494017">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2CAD5162" w14:textId="77777777" w:rsidR="00494017" w:rsidRPr="00FF083F" w:rsidRDefault="00494017" w:rsidP="00494017">
      <w:pPr>
        <w:pStyle w:val="PL"/>
        <w:shd w:val="clear" w:color="auto" w:fill="E6E6E6"/>
      </w:pPr>
      <w:r w:rsidRPr="00FF083F">
        <w:t>}</w:t>
      </w:r>
    </w:p>
    <w:p w14:paraId="1017E788" w14:textId="77777777" w:rsidR="00494017" w:rsidRPr="00FF083F" w:rsidRDefault="00494017" w:rsidP="00494017">
      <w:pPr>
        <w:pStyle w:val="PL"/>
        <w:shd w:val="clear" w:color="auto" w:fill="E6E6E6"/>
      </w:pPr>
    </w:p>
    <w:p w14:paraId="001A1876" w14:textId="77777777" w:rsidR="00494017" w:rsidRPr="00FF083F" w:rsidRDefault="00494017" w:rsidP="00494017">
      <w:pPr>
        <w:pStyle w:val="PL"/>
        <w:shd w:val="clear" w:color="auto" w:fill="E6E6E6"/>
      </w:pPr>
      <w:r w:rsidRPr="00FF083F">
        <w:t>IRAT-ParametersUTRA-v9h0 ::=</w:t>
      </w:r>
      <w:r w:rsidRPr="00FF083F">
        <w:tab/>
      </w:r>
      <w:r w:rsidRPr="00FF083F">
        <w:tab/>
        <w:t>SEQUENCE {</w:t>
      </w:r>
    </w:p>
    <w:p w14:paraId="0429285C" w14:textId="77777777" w:rsidR="00494017" w:rsidRPr="00FF083F" w:rsidRDefault="00494017" w:rsidP="00494017">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39FDFB75" w14:textId="77777777" w:rsidR="00494017" w:rsidRPr="00FF083F" w:rsidRDefault="00494017" w:rsidP="00494017">
      <w:pPr>
        <w:pStyle w:val="PL"/>
        <w:shd w:val="clear" w:color="auto" w:fill="E6E6E6"/>
      </w:pPr>
      <w:r w:rsidRPr="00FF083F">
        <w:t>}</w:t>
      </w:r>
    </w:p>
    <w:p w14:paraId="5FA49BE4" w14:textId="77777777" w:rsidR="00494017" w:rsidRPr="00FF083F" w:rsidRDefault="00494017" w:rsidP="00494017">
      <w:pPr>
        <w:pStyle w:val="PL"/>
        <w:shd w:val="clear" w:color="auto" w:fill="E6E6E6"/>
      </w:pPr>
    </w:p>
    <w:p w14:paraId="48FD7276" w14:textId="77777777" w:rsidR="00494017" w:rsidRPr="00FF083F" w:rsidRDefault="00494017" w:rsidP="00494017">
      <w:pPr>
        <w:pStyle w:val="PL"/>
        <w:shd w:val="clear" w:color="auto" w:fill="E6E6E6"/>
      </w:pPr>
      <w:r w:rsidRPr="00FF083F">
        <w:t>SupportedBandListUTRA-FDD ::=</w:t>
      </w:r>
      <w:r w:rsidRPr="00FF083F">
        <w:tab/>
      </w:r>
      <w:r w:rsidRPr="00FF083F">
        <w:tab/>
        <w:t>SEQUENCE (SIZE (1..maxBands)) OF SupportedBandUTRA-FDD</w:t>
      </w:r>
    </w:p>
    <w:p w14:paraId="3E1D03A4" w14:textId="77777777" w:rsidR="00494017" w:rsidRPr="00FF083F" w:rsidRDefault="00494017" w:rsidP="00494017">
      <w:pPr>
        <w:pStyle w:val="PL"/>
        <w:shd w:val="clear" w:color="auto" w:fill="E6E6E6"/>
      </w:pPr>
    </w:p>
    <w:p w14:paraId="7A217E32" w14:textId="77777777" w:rsidR="00494017" w:rsidRPr="00FF083F" w:rsidRDefault="00494017" w:rsidP="00494017">
      <w:pPr>
        <w:pStyle w:val="PL"/>
        <w:shd w:val="clear" w:color="auto" w:fill="E6E6E6"/>
      </w:pPr>
      <w:r w:rsidRPr="00FF083F">
        <w:t>SupportedBandUTRA-FDD ::=</w:t>
      </w:r>
      <w:r w:rsidRPr="00FF083F">
        <w:tab/>
      </w:r>
      <w:r w:rsidRPr="00FF083F">
        <w:tab/>
      </w:r>
      <w:r w:rsidRPr="00FF083F">
        <w:tab/>
        <w:t>ENUMERATED {</w:t>
      </w:r>
    </w:p>
    <w:p w14:paraId="71F33946"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1AE92F0A"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7EBE48CD"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64FBED30"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2FC72913"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067F8131"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48BEC9F"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670175F6" w14:textId="77777777" w:rsidR="00494017" w:rsidRPr="00FF083F" w:rsidRDefault="00494017" w:rsidP="00494017">
      <w:pPr>
        <w:pStyle w:val="PL"/>
        <w:shd w:val="clear" w:color="auto" w:fill="E6E6E6"/>
      </w:pPr>
    </w:p>
    <w:p w14:paraId="3E175547" w14:textId="77777777" w:rsidR="00494017" w:rsidRPr="00FF083F" w:rsidRDefault="00494017" w:rsidP="00494017">
      <w:pPr>
        <w:pStyle w:val="PL"/>
        <w:shd w:val="clear" w:color="auto" w:fill="E6E6E6"/>
      </w:pPr>
      <w:r w:rsidRPr="00FF083F">
        <w:t>IRAT-ParametersUTRA-TDD128 ::=</w:t>
      </w:r>
      <w:r w:rsidRPr="00FF083F">
        <w:tab/>
      </w:r>
      <w:r w:rsidRPr="00FF083F">
        <w:tab/>
        <w:t>SEQUENCE {</w:t>
      </w:r>
    </w:p>
    <w:p w14:paraId="202F68C0" w14:textId="77777777" w:rsidR="00494017" w:rsidRPr="00FF083F" w:rsidRDefault="00494017" w:rsidP="00494017">
      <w:pPr>
        <w:pStyle w:val="PL"/>
        <w:shd w:val="clear" w:color="auto" w:fill="E6E6E6"/>
      </w:pPr>
      <w:r w:rsidRPr="00FF083F">
        <w:tab/>
        <w:t>supportedBandListUTRA-TDD128</w:t>
      </w:r>
      <w:r w:rsidRPr="00FF083F">
        <w:tab/>
      </w:r>
      <w:r w:rsidRPr="00FF083F">
        <w:tab/>
        <w:t>SupportedBandListUTRA-TDD128</w:t>
      </w:r>
    </w:p>
    <w:p w14:paraId="55D24D10" w14:textId="77777777" w:rsidR="00494017" w:rsidRPr="00FF083F" w:rsidRDefault="00494017" w:rsidP="00494017">
      <w:pPr>
        <w:pStyle w:val="PL"/>
        <w:shd w:val="clear" w:color="auto" w:fill="E6E6E6"/>
      </w:pPr>
      <w:r w:rsidRPr="00FF083F">
        <w:t>}</w:t>
      </w:r>
    </w:p>
    <w:p w14:paraId="7FE34B4E" w14:textId="77777777" w:rsidR="00494017" w:rsidRPr="00FF083F" w:rsidRDefault="00494017" w:rsidP="00494017">
      <w:pPr>
        <w:pStyle w:val="PL"/>
        <w:shd w:val="clear" w:color="auto" w:fill="E6E6E6"/>
      </w:pPr>
    </w:p>
    <w:p w14:paraId="4DCCF023" w14:textId="77777777" w:rsidR="00494017" w:rsidRPr="00FF083F" w:rsidRDefault="00494017" w:rsidP="00494017">
      <w:pPr>
        <w:pStyle w:val="PL"/>
        <w:shd w:val="clear" w:color="auto" w:fill="E6E6E6"/>
      </w:pPr>
      <w:r w:rsidRPr="00FF083F">
        <w:t>SupportedBandListUTRA-TDD128 ::=</w:t>
      </w:r>
      <w:r w:rsidRPr="00FF083F">
        <w:tab/>
        <w:t>SEQUENCE (SIZE (1..maxBands)) OF SupportedBandUTRA-TDD128</w:t>
      </w:r>
    </w:p>
    <w:p w14:paraId="4A2551D8" w14:textId="77777777" w:rsidR="00494017" w:rsidRPr="00FF083F" w:rsidRDefault="00494017" w:rsidP="00494017">
      <w:pPr>
        <w:pStyle w:val="PL"/>
        <w:shd w:val="clear" w:color="auto" w:fill="E6E6E6"/>
      </w:pPr>
    </w:p>
    <w:p w14:paraId="14C1B139" w14:textId="77777777" w:rsidR="00494017" w:rsidRPr="00FF083F" w:rsidRDefault="00494017" w:rsidP="00494017">
      <w:pPr>
        <w:pStyle w:val="PL"/>
        <w:shd w:val="clear" w:color="auto" w:fill="E6E6E6"/>
      </w:pPr>
      <w:r w:rsidRPr="00FF083F">
        <w:lastRenderedPageBreak/>
        <w:t>SupportedBandUTRA-TDD128 ::=</w:t>
      </w:r>
      <w:r w:rsidRPr="00FF083F">
        <w:tab/>
      </w:r>
      <w:r w:rsidRPr="00FF083F">
        <w:tab/>
        <w:t>ENUMERATED {</w:t>
      </w:r>
    </w:p>
    <w:p w14:paraId="65B8A4CE"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77976F83"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079DFE63" w14:textId="77777777" w:rsidR="00494017" w:rsidRPr="00FF083F" w:rsidRDefault="00494017" w:rsidP="00494017">
      <w:pPr>
        <w:pStyle w:val="PL"/>
        <w:shd w:val="clear" w:color="auto" w:fill="E6E6E6"/>
      </w:pPr>
    </w:p>
    <w:p w14:paraId="5334D0F0" w14:textId="77777777" w:rsidR="00494017" w:rsidRPr="00FF083F" w:rsidRDefault="00494017" w:rsidP="00494017">
      <w:pPr>
        <w:pStyle w:val="PL"/>
        <w:shd w:val="clear" w:color="auto" w:fill="E6E6E6"/>
      </w:pPr>
      <w:r w:rsidRPr="00FF083F">
        <w:t>IRAT-ParametersUTRA-TDD384 ::=</w:t>
      </w:r>
      <w:r w:rsidRPr="00FF083F">
        <w:tab/>
      </w:r>
      <w:r w:rsidRPr="00FF083F">
        <w:tab/>
        <w:t>SEQUENCE {</w:t>
      </w:r>
    </w:p>
    <w:p w14:paraId="2C407123" w14:textId="77777777" w:rsidR="00494017" w:rsidRPr="00FF083F" w:rsidRDefault="00494017" w:rsidP="00494017">
      <w:pPr>
        <w:pStyle w:val="PL"/>
        <w:shd w:val="clear" w:color="auto" w:fill="E6E6E6"/>
      </w:pPr>
      <w:r w:rsidRPr="00FF083F">
        <w:tab/>
        <w:t>supportedBandListUTRA-TDD384</w:t>
      </w:r>
      <w:r w:rsidRPr="00FF083F">
        <w:tab/>
      </w:r>
      <w:r w:rsidRPr="00FF083F">
        <w:tab/>
        <w:t>SupportedBandListUTRA-TDD384</w:t>
      </w:r>
    </w:p>
    <w:p w14:paraId="3F411F69" w14:textId="77777777" w:rsidR="00494017" w:rsidRPr="00FF083F" w:rsidRDefault="00494017" w:rsidP="00494017">
      <w:pPr>
        <w:pStyle w:val="PL"/>
        <w:shd w:val="clear" w:color="auto" w:fill="E6E6E6"/>
      </w:pPr>
      <w:r w:rsidRPr="00FF083F">
        <w:t>}</w:t>
      </w:r>
    </w:p>
    <w:p w14:paraId="405ED4DD" w14:textId="77777777" w:rsidR="00494017" w:rsidRPr="00FF083F" w:rsidRDefault="00494017" w:rsidP="00494017">
      <w:pPr>
        <w:pStyle w:val="PL"/>
        <w:shd w:val="clear" w:color="auto" w:fill="E6E6E6"/>
      </w:pPr>
    </w:p>
    <w:p w14:paraId="1118F456" w14:textId="77777777" w:rsidR="00494017" w:rsidRPr="00FF083F" w:rsidRDefault="00494017" w:rsidP="00494017">
      <w:pPr>
        <w:pStyle w:val="PL"/>
        <w:shd w:val="clear" w:color="auto" w:fill="E6E6E6"/>
      </w:pPr>
      <w:r w:rsidRPr="00FF083F">
        <w:t>SupportedBandListUTRA-TDD384 ::=</w:t>
      </w:r>
      <w:r w:rsidRPr="00FF083F">
        <w:tab/>
        <w:t>SEQUENCE (SIZE (1..maxBands)) OF SupportedBandUTRA-TDD384</w:t>
      </w:r>
    </w:p>
    <w:p w14:paraId="056236C0" w14:textId="77777777" w:rsidR="00494017" w:rsidRPr="00FF083F" w:rsidRDefault="00494017" w:rsidP="00494017">
      <w:pPr>
        <w:pStyle w:val="PL"/>
        <w:shd w:val="clear" w:color="auto" w:fill="E6E6E6"/>
      </w:pPr>
    </w:p>
    <w:p w14:paraId="23DB1D5F" w14:textId="77777777" w:rsidR="00494017" w:rsidRPr="00FF083F" w:rsidRDefault="00494017" w:rsidP="00494017">
      <w:pPr>
        <w:pStyle w:val="PL"/>
        <w:shd w:val="clear" w:color="auto" w:fill="E6E6E6"/>
      </w:pPr>
      <w:r w:rsidRPr="00FF083F">
        <w:t>SupportedBandUTRA-TDD384 ::=</w:t>
      </w:r>
      <w:r w:rsidRPr="00FF083F">
        <w:tab/>
      </w:r>
      <w:r w:rsidRPr="00FF083F">
        <w:tab/>
        <w:t>ENUMERATED {</w:t>
      </w:r>
    </w:p>
    <w:p w14:paraId="28029324"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05D38673"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ED9B05D" w14:textId="77777777" w:rsidR="00494017" w:rsidRPr="00FF083F" w:rsidRDefault="00494017" w:rsidP="00494017">
      <w:pPr>
        <w:pStyle w:val="PL"/>
        <w:shd w:val="clear" w:color="auto" w:fill="E6E6E6"/>
      </w:pPr>
    </w:p>
    <w:p w14:paraId="204F974F" w14:textId="77777777" w:rsidR="00494017" w:rsidRPr="00FF083F" w:rsidRDefault="00494017" w:rsidP="00494017">
      <w:pPr>
        <w:pStyle w:val="PL"/>
        <w:shd w:val="clear" w:color="auto" w:fill="E6E6E6"/>
      </w:pPr>
      <w:r w:rsidRPr="00FF083F">
        <w:t>IRAT-ParametersUTRA-TDD768 ::=</w:t>
      </w:r>
      <w:r w:rsidRPr="00FF083F">
        <w:tab/>
      </w:r>
      <w:r w:rsidRPr="00FF083F">
        <w:tab/>
        <w:t>SEQUENCE {</w:t>
      </w:r>
    </w:p>
    <w:p w14:paraId="286C7C08" w14:textId="77777777" w:rsidR="00494017" w:rsidRPr="00FF083F" w:rsidRDefault="00494017" w:rsidP="00494017">
      <w:pPr>
        <w:pStyle w:val="PL"/>
        <w:shd w:val="clear" w:color="auto" w:fill="E6E6E6"/>
      </w:pPr>
      <w:r w:rsidRPr="00FF083F">
        <w:tab/>
        <w:t>supportedBandListUTRA-TDD768</w:t>
      </w:r>
      <w:r w:rsidRPr="00FF083F">
        <w:tab/>
      </w:r>
      <w:r w:rsidRPr="00FF083F">
        <w:tab/>
        <w:t>SupportedBandListUTRA-TDD768</w:t>
      </w:r>
    </w:p>
    <w:p w14:paraId="64DEF993" w14:textId="77777777" w:rsidR="00494017" w:rsidRPr="00FF083F" w:rsidRDefault="00494017" w:rsidP="00494017">
      <w:pPr>
        <w:pStyle w:val="PL"/>
        <w:shd w:val="clear" w:color="auto" w:fill="E6E6E6"/>
      </w:pPr>
      <w:r w:rsidRPr="00FF083F">
        <w:t>}</w:t>
      </w:r>
    </w:p>
    <w:p w14:paraId="59195EDB" w14:textId="77777777" w:rsidR="00494017" w:rsidRPr="00FF083F" w:rsidRDefault="00494017" w:rsidP="00494017">
      <w:pPr>
        <w:pStyle w:val="PL"/>
        <w:shd w:val="clear" w:color="auto" w:fill="E6E6E6"/>
      </w:pPr>
    </w:p>
    <w:p w14:paraId="3D58EB53" w14:textId="77777777" w:rsidR="00494017" w:rsidRPr="00FF083F" w:rsidRDefault="00494017" w:rsidP="00494017">
      <w:pPr>
        <w:pStyle w:val="PL"/>
        <w:shd w:val="clear" w:color="auto" w:fill="E6E6E6"/>
      </w:pPr>
      <w:r w:rsidRPr="00FF083F">
        <w:t>SupportedBandListUTRA-TDD768 ::=</w:t>
      </w:r>
      <w:r w:rsidRPr="00FF083F">
        <w:tab/>
        <w:t>SEQUENCE (SIZE (1..maxBands)) OF SupportedBandUTRA-TDD768</w:t>
      </w:r>
    </w:p>
    <w:p w14:paraId="17489AFC" w14:textId="77777777" w:rsidR="00494017" w:rsidRPr="00FF083F" w:rsidRDefault="00494017" w:rsidP="00494017">
      <w:pPr>
        <w:pStyle w:val="PL"/>
        <w:shd w:val="clear" w:color="auto" w:fill="E6E6E6"/>
      </w:pPr>
    </w:p>
    <w:p w14:paraId="576E6221" w14:textId="77777777" w:rsidR="00494017" w:rsidRPr="00FF083F" w:rsidRDefault="00494017" w:rsidP="00494017">
      <w:pPr>
        <w:pStyle w:val="PL"/>
        <w:shd w:val="clear" w:color="auto" w:fill="E6E6E6"/>
      </w:pPr>
      <w:r w:rsidRPr="00FF083F">
        <w:t>SupportedBandUTRA-TDD768 ::=</w:t>
      </w:r>
      <w:r w:rsidRPr="00FF083F">
        <w:tab/>
      </w:r>
      <w:r w:rsidRPr="00FF083F">
        <w:tab/>
        <w:t>ENUMERATED {</w:t>
      </w:r>
    </w:p>
    <w:p w14:paraId="40B768C0"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73A62A5"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5E7260F" w14:textId="77777777" w:rsidR="00494017" w:rsidRPr="00FF083F" w:rsidRDefault="00494017" w:rsidP="00494017">
      <w:pPr>
        <w:pStyle w:val="PL"/>
        <w:shd w:val="clear" w:color="auto" w:fill="E6E6E6"/>
      </w:pPr>
    </w:p>
    <w:p w14:paraId="3FAC10A6" w14:textId="77777777" w:rsidR="00494017" w:rsidRPr="00FF083F" w:rsidRDefault="00494017" w:rsidP="00494017">
      <w:pPr>
        <w:pStyle w:val="PL"/>
        <w:shd w:val="clear" w:color="auto" w:fill="E6E6E6"/>
      </w:pPr>
      <w:r w:rsidRPr="00FF083F">
        <w:t>IRAT-ParametersUTRA-TDD-v1020 ::=</w:t>
      </w:r>
      <w:r w:rsidRPr="00FF083F">
        <w:tab/>
      </w:r>
      <w:r w:rsidRPr="00FF083F">
        <w:tab/>
        <w:t>SEQUENCE {</w:t>
      </w:r>
    </w:p>
    <w:p w14:paraId="47078C3E" w14:textId="77777777" w:rsidR="00494017" w:rsidRPr="00FF083F" w:rsidRDefault="00494017" w:rsidP="00494017">
      <w:pPr>
        <w:pStyle w:val="PL"/>
        <w:shd w:val="clear" w:color="auto" w:fill="E6E6E6"/>
      </w:pPr>
      <w:r w:rsidRPr="00FF083F">
        <w:tab/>
        <w:t>e-RedirectionUTRA-TDD-r10</w:t>
      </w:r>
      <w:r w:rsidRPr="00FF083F">
        <w:tab/>
      </w:r>
      <w:r w:rsidRPr="00FF083F">
        <w:tab/>
      </w:r>
      <w:r w:rsidRPr="00FF083F">
        <w:tab/>
      </w:r>
      <w:r w:rsidRPr="00FF083F">
        <w:tab/>
        <w:t>ENUMERATED {supported}</w:t>
      </w:r>
    </w:p>
    <w:p w14:paraId="079BFB7F" w14:textId="77777777" w:rsidR="00494017" w:rsidRPr="00FF083F" w:rsidRDefault="00494017" w:rsidP="00494017">
      <w:pPr>
        <w:pStyle w:val="PL"/>
        <w:shd w:val="clear" w:color="auto" w:fill="E6E6E6"/>
      </w:pPr>
      <w:r w:rsidRPr="00FF083F">
        <w:t>}</w:t>
      </w:r>
    </w:p>
    <w:p w14:paraId="060BE9DE" w14:textId="77777777" w:rsidR="00494017" w:rsidRPr="00FF083F" w:rsidRDefault="00494017" w:rsidP="00494017">
      <w:pPr>
        <w:pStyle w:val="PL"/>
        <w:shd w:val="clear" w:color="auto" w:fill="E6E6E6"/>
      </w:pPr>
    </w:p>
    <w:p w14:paraId="12179C01" w14:textId="77777777" w:rsidR="00494017" w:rsidRPr="00FF083F" w:rsidRDefault="00494017" w:rsidP="00494017">
      <w:pPr>
        <w:pStyle w:val="PL"/>
        <w:shd w:val="clear" w:color="auto" w:fill="E6E6E6"/>
      </w:pPr>
      <w:r w:rsidRPr="00FF083F">
        <w:t>IRAT-ParametersGERAN ::=</w:t>
      </w:r>
      <w:r w:rsidRPr="00FF083F">
        <w:tab/>
      </w:r>
      <w:r w:rsidRPr="00FF083F">
        <w:tab/>
      </w:r>
      <w:r w:rsidRPr="00FF083F">
        <w:tab/>
        <w:t>SEQUENCE {</w:t>
      </w:r>
    </w:p>
    <w:p w14:paraId="2EC8883D" w14:textId="77777777" w:rsidR="00494017" w:rsidRPr="00FF083F" w:rsidRDefault="00494017" w:rsidP="00494017">
      <w:pPr>
        <w:pStyle w:val="PL"/>
        <w:shd w:val="clear" w:color="auto" w:fill="E6E6E6"/>
      </w:pPr>
      <w:r w:rsidRPr="00FF083F">
        <w:tab/>
        <w:t>supportedBandListGERAN</w:t>
      </w:r>
      <w:r w:rsidRPr="00FF083F">
        <w:tab/>
      </w:r>
      <w:r w:rsidRPr="00FF083F">
        <w:tab/>
      </w:r>
      <w:r w:rsidRPr="00FF083F">
        <w:tab/>
      </w:r>
      <w:r w:rsidRPr="00FF083F">
        <w:tab/>
        <w:t>SupportedBandListGERAN,</w:t>
      </w:r>
    </w:p>
    <w:p w14:paraId="5E1F56A3" w14:textId="77777777" w:rsidR="00494017" w:rsidRPr="00FF083F" w:rsidRDefault="00494017" w:rsidP="00494017">
      <w:pPr>
        <w:pStyle w:val="PL"/>
        <w:shd w:val="clear" w:color="auto" w:fill="E6E6E6"/>
      </w:pPr>
      <w:r w:rsidRPr="00FF083F">
        <w:tab/>
        <w:t>interRAT-PS-HO-ToGERAN</w:t>
      </w:r>
      <w:r w:rsidRPr="00FF083F">
        <w:tab/>
      </w:r>
      <w:r w:rsidRPr="00FF083F">
        <w:tab/>
      </w:r>
      <w:r w:rsidRPr="00FF083F">
        <w:tab/>
      </w:r>
      <w:r w:rsidRPr="00FF083F">
        <w:tab/>
        <w:t>BOOLEAN</w:t>
      </w:r>
    </w:p>
    <w:p w14:paraId="734B9A2E" w14:textId="77777777" w:rsidR="00494017" w:rsidRPr="00FF083F" w:rsidRDefault="00494017" w:rsidP="00494017">
      <w:pPr>
        <w:pStyle w:val="PL"/>
        <w:shd w:val="clear" w:color="auto" w:fill="E6E6E6"/>
      </w:pPr>
      <w:r w:rsidRPr="00FF083F">
        <w:t>}</w:t>
      </w:r>
    </w:p>
    <w:p w14:paraId="3666D74A" w14:textId="77777777" w:rsidR="00494017" w:rsidRPr="00FF083F" w:rsidRDefault="00494017" w:rsidP="00494017">
      <w:pPr>
        <w:pStyle w:val="PL"/>
        <w:shd w:val="clear" w:color="auto" w:fill="E6E6E6"/>
      </w:pPr>
    </w:p>
    <w:p w14:paraId="225E0009" w14:textId="77777777" w:rsidR="00494017" w:rsidRPr="00FF083F" w:rsidRDefault="00494017" w:rsidP="00494017">
      <w:pPr>
        <w:pStyle w:val="PL"/>
        <w:shd w:val="clear" w:color="auto" w:fill="E6E6E6"/>
      </w:pPr>
      <w:r w:rsidRPr="00FF083F">
        <w:t>IRAT-ParametersGERAN-v920 ::=</w:t>
      </w:r>
      <w:r w:rsidRPr="00FF083F">
        <w:tab/>
      </w:r>
      <w:r w:rsidRPr="00FF083F">
        <w:tab/>
        <w:t>SEQUENCE {</w:t>
      </w:r>
    </w:p>
    <w:p w14:paraId="0B341E0F" w14:textId="77777777" w:rsidR="00494017" w:rsidRPr="00FF083F" w:rsidRDefault="00494017" w:rsidP="00494017">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71CF2F" w14:textId="77777777" w:rsidR="00494017" w:rsidRPr="00FF083F" w:rsidRDefault="00494017" w:rsidP="00494017">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4E261E95" w14:textId="77777777" w:rsidR="00494017" w:rsidRPr="00FF083F" w:rsidRDefault="00494017" w:rsidP="00494017">
      <w:pPr>
        <w:pStyle w:val="PL"/>
        <w:shd w:val="clear" w:color="auto" w:fill="E6E6E6"/>
      </w:pPr>
      <w:r w:rsidRPr="00FF083F">
        <w:t>}</w:t>
      </w:r>
    </w:p>
    <w:p w14:paraId="2770122C" w14:textId="77777777" w:rsidR="00494017" w:rsidRPr="00FF083F" w:rsidRDefault="00494017" w:rsidP="00494017">
      <w:pPr>
        <w:pStyle w:val="PL"/>
        <w:shd w:val="clear" w:color="auto" w:fill="E6E6E6"/>
      </w:pPr>
    </w:p>
    <w:p w14:paraId="1175E5DF" w14:textId="77777777" w:rsidR="00494017" w:rsidRPr="00FF083F" w:rsidRDefault="00494017" w:rsidP="00494017">
      <w:pPr>
        <w:pStyle w:val="PL"/>
        <w:shd w:val="clear" w:color="auto" w:fill="E6E6E6"/>
      </w:pPr>
      <w:r w:rsidRPr="00FF083F">
        <w:t>SupportedBandListGERAN ::=</w:t>
      </w:r>
      <w:r w:rsidRPr="00FF083F">
        <w:tab/>
      </w:r>
      <w:r w:rsidRPr="00FF083F">
        <w:tab/>
      </w:r>
      <w:r w:rsidRPr="00FF083F">
        <w:tab/>
        <w:t>SEQUENCE (SIZE (1..maxBands)) OF SupportedBandGERAN</w:t>
      </w:r>
    </w:p>
    <w:p w14:paraId="73006537" w14:textId="77777777" w:rsidR="00494017" w:rsidRPr="00FF083F" w:rsidRDefault="00494017" w:rsidP="00494017">
      <w:pPr>
        <w:pStyle w:val="PL"/>
        <w:shd w:val="clear" w:color="auto" w:fill="E6E6E6"/>
      </w:pPr>
    </w:p>
    <w:p w14:paraId="7137DA93" w14:textId="77777777" w:rsidR="00494017" w:rsidRPr="00FF083F" w:rsidRDefault="00494017" w:rsidP="00494017">
      <w:pPr>
        <w:pStyle w:val="PL"/>
        <w:shd w:val="clear" w:color="auto" w:fill="E6E6E6"/>
      </w:pPr>
      <w:r w:rsidRPr="00FF083F">
        <w:t>SupportedBandGERAN ::=</w:t>
      </w:r>
      <w:r w:rsidRPr="00FF083F">
        <w:tab/>
      </w:r>
      <w:r w:rsidRPr="00FF083F">
        <w:tab/>
      </w:r>
      <w:r w:rsidRPr="00FF083F">
        <w:tab/>
      </w:r>
      <w:r w:rsidRPr="00FF083F">
        <w:tab/>
        <w:t>ENUMERATED {</w:t>
      </w:r>
    </w:p>
    <w:p w14:paraId="06C93351"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6FC24BEB"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0BE757A2"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45198CA3" w14:textId="77777777" w:rsidR="00494017" w:rsidRPr="00FF083F" w:rsidRDefault="00494017" w:rsidP="00494017">
      <w:pPr>
        <w:pStyle w:val="PL"/>
        <w:shd w:val="clear" w:color="auto" w:fill="E6E6E6"/>
      </w:pPr>
    </w:p>
    <w:p w14:paraId="00351832" w14:textId="77777777" w:rsidR="00494017" w:rsidRPr="00FF083F" w:rsidRDefault="00494017" w:rsidP="00494017">
      <w:pPr>
        <w:pStyle w:val="PL"/>
        <w:shd w:val="clear" w:color="auto" w:fill="E6E6E6"/>
      </w:pPr>
      <w:r w:rsidRPr="00FF083F">
        <w:t>IRAT-ParametersCDMA2000-HRPD ::=</w:t>
      </w:r>
      <w:r w:rsidRPr="00FF083F">
        <w:tab/>
        <w:t>SEQUENCE {</w:t>
      </w:r>
    </w:p>
    <w:p w14:paraId="0FEDD483" w14:textId="77777777" w:rsidR="00494017" w:rsidRPr="00FF083F" w:rsidRDefault="00494017" w:rsidP="00494017">
      <w:pPr>
        <w:pStyle w:val="PL"/>
        <w:shd w:val="clear" w:color="auto" w:fill="E6E6E6"/>
      </w:pPr>
      <w:r w:rsidRPr="00FF083F">
        <w:tab/>
        <w:t>supportedBandListHRPD</w:t>
      </w:r>
      <w:r w:rsidRPr="00FF083F">
        <w:tab/>
      </w:r>
      <w:r w:rsidRPr="00FF083F">
        <w:tab/>
      </w:r>
      <w:r w:rsidRPr="00FF083F">
        <w:tab/>
      </w:r>
      <w:r w:rsidRPr="00FF083F">
        <w:tab/>
        <w:t>SupportedBandListHRPD,</w:t>
      </w:r>
    </w:p>
    <w:p w14:paraId="31FE6EB9" w14:textId="77777777" w:rsidR="00494017" w:rsidRPr="00FF083F" w:rsidRDefault="00494017" w:rsidP="00494017">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08EA7BD8" w14:textId="77777777" w:rsidR="00494017" w:rsidRPr="00FF083F" w:rsidRDefault="00494017" w:rsidP="00494017">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269DC1D8" w14:textId="77777777" w:rsidR="00494017" w:rsidRPr="00FF083F" w:rsidRDefault="00494017" w:rsidP="00494017">
      <w:pPr>
        <w:pStyle w:val="PL"/>
        <w:shd w:val="clear" w:color="auto" w:fill="E6E6E6"/>
      </w:pPr>
      <w:r w:rsidRPr="00FF083F">
        <w:t>}</w:t>
      </w:r>
    </w:p>
    <w:p w14:paraId="0D22540A" w14:textId="77777777" w:rsidR="00494017" w:rsidRPr="00FF083F" w:rsidRDefault="00494017" w:rsidP="00494017">
      <w:pPr>
        <w:pStyle w:val="PL"/>
        <w:shd w:val="clear" w:color="auto" w:fill="E6E6E6"/>
      </w:pPr>
    </w:p>
    <w:p w14:paraId="78FEAB91" w14:textId="77777777" w:rsidR="00494017" w:rsidRPr="00FF083F" w:rsidRDefault="00494017" w:rsidP="00494017">
      <w:pPr>
        <w:pStyle w:val="PL"/>
        <w:shd w:val="clear" w:color="auto" w:fill="E6E6E6"/>
      </w:pPr>
      <w:r w:rsidRPr="00FF083F">
        <w:t>SupportedBandListHRPD ::=</w:t>
      </w:r>
      <w:r w:rsidRPr="00FF083F">
        <w:tab/>
      </w:r>
      <w:r w:rsidRPr="00FF083F">
        <w:tab/>
      </w:r>
      <w:r w:rsidRPr="00FF083F">
        <w:tab/>
        <w:t>SEQUENCE (SIZE (1..maxCDMA-BandClass)) OF BandclassCDMA2000</w:t>
      </w:r>
    </w:p>
    <w:p w14:paraId="5D08D2C2" w14:textId="77777777" w:rsidR="00494017" w:rsidRPr="00FF083F" w:rsidRDefault="00494017" w:rsidP="00494017">
      <w:pPr>
        <w:pStyle w:val="PL"/>
        <w:shd w:val="clear" w:color="auto" w:fill="E6E6E6"/>
      </w:pPr>
    </w:p>
    <w:p w14:paraId="368A4AB2" w14:textId="77777777" w:rsidR="00494017" w:rsidRPr="00FF083F" w:rsidRDefault="00494017" w:rsidP="00494017">
      <w:pPr>
        <w:pStyle w:val="PL"/>
        <w:shd w:val="clear" w:color="auto" w:fill="E6E6E6"/>
      </w:pPr>
      <w:r w:rsidRPr="00FF083F">
        <w:t>IRAT-ParametersCDMA2000-1XRTT ::=</w:t>
      </w:r>
      <w:r w:rsidRPr="00FF083F">
        <w:tab/>
        <w:t>SEQUENCE {</w:t>
      </w:r>
    </w:p>
    <w:p w14:paraId="72606FEB" w14:textId="77777777" w:rsidR="00494017" w:rsidRPr="00FF083F" w:rsidRDefault="00494017" w:rsidP="00494017">
      <w:pPr>
        <w:pStyle w:val="PL"/>
        <w:shd w:val="clear" w:color="auto" w:fill="E6E6E6"/>
      </w:pPr>
      <w:r w:rsidRPr="00FF083F">
        <w:tab/>
        <w:t>supportedBandList1XRTT</w:t>
      </w:r>
      <w:r w:rsidRPr="00FF083F">
        <w:tab/>
      </w:r>
      <w:r w:rsidRPr="00FF083F">
        <w:tab/>
      </w:r>
      <w:r w:rsidRPr="00FF083F">
        <w:tab/>
      </w:r>
      <w:r w:rsidRPr="00FF083F">
        <w:tab/>
        <w:t>SupportedBandList1XRTT,</w:t>
      </w:r>
    </w:p>
    <w:p w14:paraId="78B281BB" w14:textId="77777777" w:rsidR="00494017" w:rsidRPr="00FF083F" w:rsidRDefault="00494017" w:rsidP="00494017">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7327CA68" w14:textId="77777777" w:rsidR="00494017" w:rsidRPr="00FF083F" w:rsidRDefault="00494017" w:rsidP="00494017">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588CF223" w14:textId="77777777" w:rsidR="00494017" w:rsidRPr="00FF083F" w:rsidRDefault="00494017" w:rsidP="00494017">
      <w:pPr>
        <w:pStyle w:val="PL"/>
        <w:shd w:val="clear" w:color="auto" w:fill="E6E6E6"/>
      </w:pPr>
      <w:r w:rsidRPr="00FF083F">
        <w:t>}</w:t>
      </w:r>
    </w:p>
    <w:p w14:paraId="32321A62" w14:textId="77777777" w:rsidR="00494017" w:rsidRPr="00FF083F" w:rsidRDefault="00494017" w:rsidP="00494017">
      <w:pPr>
        <w:pStyle w:val="PL"/>
        <w:shd w:val="clear" w:color="auto" w:fill="E6E6E6"/>
      </w:pPr>
    </w:p>
    <w:p w14:paraId="472AEA22" w14:textId="77777777" w:rsidR="00494017" w:rsidRPr="00FF083F" w:rsidRDefault="00494017" w:rsidP="00494017">
      <w:pPr>
        <w:pStyle w:val="PL"/>
        <w:shd w:val="clear" w:color="auto" w:fill="E6E6E6"/>
      </w:pPr>
      <w:r w:rsidRPr="00FF083F">
        <w:t>IRAT-ParametersCDMA2000-1XRTT-v920 ::=</w:t>
      </w:r>
      <w:r w:rsidRPr="00FF083F">
        <w:tab/>
        <w:t>SEQUENCE {</w:t>
      </w:r>
    </w:p>
    <w:p w14:paraId="5464ED99" w14:textId="77777777" w:rsidR="00494017" w:rsidRPr="00FF083F" w:rsidRDefault="00494017" w:rsidP="00494017">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3EFBD8DB" w14:textId="77777777" w:rsidR="00494017" w:rsidRPr="00FF083F" w:rsidRDefault="00494017" w:rsidP="00494017">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5EBB0DF7" w14:textId="77777777" w:rsidR="00494017" w:rsidRPr="00FF083F" w:rsidRDefault="00494017" w:rsidP="00494017">
      <w:pPr>
        <w:pStyle w:val="PL"/>
        <w:shd w:val="clear" w:color="auto" w:fill="E6E6E6"/>
      </w:pPr>
      <w:r w:rsidRPr="00FF083F">
        <w:t>}</w:t>
      </w:r>
    </w:p>
    <w:p w14:paraId="4913B6B7" w14:textId="77777777" w:rsidR="00494017" w:rsidRPr="00FF083F" w:rsidRDefault="00494017" w:rsidP="00494017">
      <w:pPr>
        <w:pStyle w:val="PL"/>
        <w:shd w:val="clear" w:color="auto" w:fill="E6E6E6"/>
      </w:pPr>
    </w:p>
    <w:p w14:paraId="1455593C" w14:textId="77777777" w:rsidR="00494017" w:rsidRPr="00FF083F" w:rsidRDefault="00494017" w:rsidP="00494017">
      <w:pPr>
        <w:pStyle w:val="PL"/>
        <w:shd w:val="clear" w:color="auto" w:fill="E6E6E6"/>
      </w:pPr>
      <w:r w:rsidRPr="00FF083F">
        <w:t>IRAT-ParametersCDMA2000-1XRTT-v1020 ::=</w:t>
      </w:r>
      <w:r w:rsidRPr="00FF083F">
        <w:tab/>
        <w:t>SEQUENCE {</w:t>
      </w:r>
    </w:p>
    <w:p w14:paraId="294D029A" w14:textId="77777777" w:rsidR="00494017" w:rsidRPr="00FF083F" w:rsidRDefault="00494017" w:rsidP="00494017">
      <w:pPr>
        <w:pStyle w:val="PL"/>
        <w:shd w:val="clear" w:color="auto" w:fill="E6E6E6"/>
      </w:pPr>
      <w:r w:rsidRPr="00FF083F">
        <w:tab/>
        <w:t>e-CSFB-dual-1XRTT-r10</w:t>
      </w:r>
      <w:r w:rsidRPr="00FF083F">
        <w:tab/>
      </w:r>
      <w:r w:rsidRPr="00FF083F">
        <w:tab/>
      </w:r>
      <w:r w:rsidRPr="00FF083F">
        <w:tab/>
      </w:r>
      <w:r w:rsidRPr="00FF083F">
        <w:tab/>
        <w:t>ENUMERATED {supported}</w:t>
      </w:r>
    </w:p>
    <w:p w14:paraId="0A69A371" w14:textId="77777777" w:rsidR="00494017" w:rsidRPr="00FF083F" w:rsidRDefault="00494017" w:rsidP="00494017">
      <w:pPr>
        <w:pStyle w:val="PL"/>
        <w:shd w:val="clear" w:color="auto" w:fill="E6E6E6"/>
      </w:pPr>
      <w:r w:rsidRPr="00FF083F">
        <w:t>}</w:t>
      </w:r>
    </w:p>
    <w:p w14:paraId="11AFE332" w14:textId="77777777" w:rsidR="00494017" w:rsidRPr="00FF083F" w:rsidRDefault="00494017" w:rsidP="00494017">
      <w:pPr>
        <w:pStyle w:val="PL"/>
        <w:shd w:val="clear" w:color="auto" w:fill="E6E6E6"/>
      </w:pPr>
    </w:p>
    <w:p w14:paraId="23ABB109" w14:textId="77777777" w:rsidR="00494017" w:rsidRPr="00FF083F" w:rsidRDefault="00494017" w:rsidP="00494017">
      <w:pPr>
        <w:pStyle w:val="PL"/>
        <w:shd w:val="clear" w:color="auto" w:fill="E6E6E6"/>
      </w:pPr>
      <w:r w:rsidRPr="00FF083F">
        <w:t>IRAT-ParametersCDMA2000-v1130 ::=</w:t>
      </w:r>
      <w:r w:rsidRPr="00FF083F">
        <w:tab/>
      </w:r>
      <w:r w:rsidRPr="00FF083F">
        <w:tab/>
        <w:t>SEQUENCE {</w:t>
      </w:r>
    </w:p>
    <w:p w14:paraId="0CB35EC5" w14:textId="77777777" w:rsidR="00494017" w:rsidRPr="00FF083F" w:rsidRDefault="00494017" w:rsidP="00494017">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58475D64" w14:textId="77777777" w:rsidR="00494017" w:rsidRPr="00FF083F" w:rsidRDefault="00494017" w:rsidP="00494017">
      <w:pPr>
        <w:pStyle w:val="PL"/>
        <w:shd w:val="clear" w:color="auto" w:fill="E6E6E6"/>
      </w:pPr>
      <w:r w:rsidRPr="00FF083F">
        <w:t>}</w:t>
      </w:r>
    </w:p>
    <w:p w14:paraId="44D6BD83" w14:textId="77777777" w:rsidR="00494017" w:rsidRPr="00FF083F" w:rsidRDefault="00494017" w:rsidP="00494017">
      <w:pPr>
        <w:pStyle w:val="PL"/>
        <w:shd w:val="clear" w:color="auto" w:fill="E6E6E6"/>
      </w:pPr>
    </w:p>
    <w:p w14:paraId="7D3131EA" w14:textId="77777777" w:rsidR="00494017" w:rsidRPr="00FF083F" w:rsidRDefault="00494017" w:rsidP="00494017">
      <w:pPr>
        <w:pStyle w:val="PL"/>
        <w:shd w:val="clear" w:color="auto" w:fill="E6E6E6"/>
      </w:pPr>
      <w:r w:rsidRPr="00FF083F">
        <w:t>SupportedBandList1XRTT ::=</w:t>
      </w:r>
      <w:r w:rsidRPr="00FF083F">
        <w:tab/>
      </w:r>
      <w:r w:rsidRPr="00FF083F">
        <w:tab/>
      </w:r>
      <w:r w:rsidRPr="00FF083F">
        <w:tab/>
        <w:t>SEQUENCE (SIZE (1..maxCDMA-BandClass)) OF BandclassCDMA2000</w:t>
      </w:r>
    </w:p>
    <w:p w14:paraId="6354CA5A" w14:textId="77777777" w:rsidR="00494017" w:rsidRPr="00FF083F" w:rsidRDefault="00494017" w:rsidP="00494017">
      <w:pPr>
        <w:pStyle w:val="PL"/>
        <w:shd w:val="clear" w:color="auto" w:fill="E6E6E6"/>
      </w:pPr>
    </w:p>
    <w:p w14:paraId="46E3D1B6" w14:textId="77777777" w:rsidR="00494017" w:rsidRPr="00FF083F" w:rsidRDefault="00494017" w:rsidP="00494017">
      <w:pPr>
        <w:pStyle w:val="PL"/>
        <w:shd w:val="clear" w:color="auto" w:fill="E6E6E6"/>
      </w:pPr>
      <w:r w:rsidRPr="00FF083F">
        <w:t>IRAT-ParametersWLAN-r13 ::=</w:t>
      </w:r>
      <w:r w:rsidRPr="00FF083F">
        <w:tab/>
      </w:r>
      <w:r w:rsidRPr="00FF083F">
        <w:tab/>
        <w:t>SEQUENCE {</w:t>
      </w:r>
    </w:p>
    <w:p w14:paraId="2CF105FD" w14:textId="77777777" w:rsidR="00494017" w:rsidRPr="00FF083F" w:rsidRDefault="00494017" w:rsidP="00494017">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357F90B4" w14:textId="77777777" w:rsidR="00494017" w:rsidRPr="00FF083F" w:rsidRDefault="00494017" w:rsidP="00494017">
      <w:pPr>
        <w:pStyle w:val="PL"/>
        <w:shd w:val="clear" w:color="auto" w:fill="E6E6E6"/>
      </w:pPr>
      <w:r w:rsidRPr="00FF083F">
        <w:t>}</w:t>
      </w:r>
    </w:p>
    <w:p w14:paraId="79DF2267" w14:textId="77777777" w:rsidR="00494017" w:rsidRPr="00FF083F" w:rsidRDefault="00494017" w:rsidP="00494017">
      <w:pPr>
        <w:pStyle w:val="PL"/>
        <w:shd w:val="clear" w:color="auto" w:fill="E6E6E6"/>
      </w:pPr>
    </w:p>
    <w:p w14:paraId="0037C188" w14:textId="77777777" w:rsidR="00494017" w:rsidRPr="00FF083F" w:rsidRDefault="00494017" w:rsidP="00494017">
      <w:pPr>
        <w:pStyle w:val="PL"/>
        <w:shd w:val="clear" w:color="auto" w:fill="E6E6E6"/>
      </w:pPr>
      <w:r w:rsidRPr="00FF083F">
        <w:t>CSG-ProximityIndicationParameters-r9 ::=</w:t>
      </w:r>
      <w:r w:rsidRPr="00FF083F">
        <w:tab/>
        <w:t>SEQUENCE {</w:t>
      </w:r>
    </w:p>
    <w:p w14:paraId="76083879" w14:textId="77777777" w:rsidR="00494017" w:rsidRPr="00FF083F" w:rsidRDefault="00494017" w:rsidP="00494017">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346B7165" w14:textId="77777777" w:rsidR="00494017" w:rsidRPr="00FF083F" w:rsidRDefault="00494017" w:rsidP="00494017">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18EA0616" w14:textId="77777777" w:rsidR="00494017" w:rsidRPr="00FF083F" w:rsidRDefault="00494017" w:rsidP="00494017">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64F83E06" w14:textId="77777777" w:rsidR="00494017" w:rsidRPr="00FF083F" w:rsidRDefault="00494017" w:rsidP="00494017">
      <w:pPr>
        <w:pStyle w:val="PL"/>
        <w:shd w:val="clear" w:color="auto" w:fill="E6E6E6"/>
      </w:pPr>
      <w:r w:rsidRPr="00FF083F">
        <w:t>}</w:t>
      </w:r>
    </w:p>
    <w:p w14:paraId="227069B0" w14:textId="77777777" w:rsidR="00494017" w:rsidRPr="00FF083F" w:rsidRDefault="00494017" w:rsidP="00494017">
      <w:pPr>
        <w:pStyle w:val="PL"/>
        <w:shd w:val="clear" w:color="auto" w:fill="E6E6E6"/>
      </w:pPr>
    </w:p>
    <w:p w14:paraId="4D9341EE" w14:textId="77777777" w:rsidR="00494017" w:rsidRPr="00FF083F" w:rsidRDefault="00494017" w:rsidP="00494017">
      <w:pPr>
        <w:pStyle w:val="PL"/>
        <w:shd w:val="clear" w:color="auto" w:fill="E6E6E6"/>
      </w:pPr>
      <w:r w:rsidRPr="00FF083F">
        <w:t>NeighCellSI-AcquisitionParameters-r9 ::=</w:t>
      </w:r>
      <w:r w:rsidRPr="00FF083F">
        <w:tab/>
        <w:t>SEQUENCE {</w:t>
      </w:r>
    </w:p>
    <w:p w14:paraId="25551BC2" w14:textId="77777777" w:rsidR="00494017" w:rsidRPr="00FF083F" w:rsidRDefault="00494017" w:rsidP="00494017">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4D16A237" w14:textId="77777777" w:rsidR="00494017" w:rsidRPr="00FF083F" w:rsidRDefault="00494017" w:rsidP="00494017">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7859EF6B" w14:textId="77777777" w:rsidR="00494017" w:rsidRPr="00FF083F" w:rsidRDefault="00494017" w:rsidP="00494017">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2D42DB1A" w14:textId="77777777" w:rsidR="00494017" w:rsidRPr="00FF083F" w:rsidRDefault="00494017" w:rsidP="00494017">
      <w:pPr>
        <w:pStyle w:val="PL"/>
        <w:shd w:val="clear" w:color="auto" w:fill="E6E6E6"/>
      </w:pPr>
      <w:r w:rsidRPr="00FF083F">
        <w:t>}</w:t>
      </w:r>
    </w:p>
    <w:p w14:paraId="78DC3867" w14:textId="77777777" w:rsidR="00494017" w:rsidRPr="00FF083F" w:rsidRDefault="00494017" w:rsidP="00494017">
      <w:pPr>
        <w:pStyle w:val="PL"/>
        <w:shd w:val="clear" w:color="auto" w:fill="E6E6E6"/>
      </w:pPr>
    </w:p>
    <w:p w14:paraId="336CBDF5" w14:textId="77777777" w:rsidR="00494017" w:rsidRPr="00FF083F" w:rsidRDefault="00494017" w:rsidP="00494017">
      <w:pPr>
        <w:pStyle w:val="PL"/>
        <w:shd w:val="clear" w:color="auto" w:fill="E6E6E6"/>
      </w:pPr>
      <w:r w:rsidRPr="00FF083F">
        <w:t>NeighCellSI-AcquisitionParameters-v1530 ::=</w:t>
      </w:r>
      <w:r w:rsidRPr="00FF083F">
        <w:tab/>
        <w:t>SEQUENCE {</w:t>
      </w:r>
    </w:p>
    <w:p w14:paraId="6DC02144" w14:textId="77777777" w:rsidR="00494017" w:rsidRPr="00FF083F" w:rsidRDefault="00494017" w:rsidP="00494017">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EC90F8E" w14:textId="77777777" w:rsidR="00494017" w:rsidRPr="00FF083F" w:rsidRDefault="00494017" w:rsidP="00494017">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0266C37C" w14:textId="77777777" w:rsidR="00494017" w:rsidRPr="00FF083F" w:rsidRDefault="00494017" w:rsidP="00494017">
      <w:pPr>
        <w:pStyle w:val="PL"/>
        <w:shd w:val="clear" w:color="auto" w:fill="E6E6E6"/>
      </w:pPr>
      <w:r w:rsidRPr="00FF083F">
        <w:t>}</w:t>
      </w:r>
    </w:p>
    <w:p w14:paraId="3B661A21" w14:textId="77777777" w:rsidR="00494017" w:rsidRPr="00FF083F" w:rsidRDefault="00494017" w:rsidP="00494017">
      <w:pPr>
        <w:pStyle w:val="PL"/>
        <w:shd w:val="clear" w:color="auto" w:fill="E6E6E6"/>
      </w:pPr>
    </w:p>
    <w:p w14:paraId="570532AA" w14:textId="77777777" w:rsidR="00494017" w:rsidRPr="00FF083F" w:rsidRDefault="00494017" w:rsidP="00494017">
      <w:pPr>
        <w:pStyle w:val="PL"/>
        <w:shd w:val="clear" w:color="auto" w:fill="E6E6E6"/>
      </w:pPr>
      <w:r w:rsidRPr="00FF083F">
        <w:t>NeighCellSI-AcquisitionParameters-v1550 ::=</w:t>
      </w:r>
      <w:r w:rsidRPr="00FF083F">
        <w:tab/>
        <w:t>SEQUENCE {</w:t>
      </w:r>
    </w:p>
    <w:p w14:paraId="7D7589F5" w14:textId="77777777" w:rsidR="00494017" w:rsidRPr="00FF083F" w:rsidRDefault="00494017" w:rsidP="00494017">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213A72EB" w14:textId="77777777" w:rsidR="00494017" w:rsidRPr="00FF083F" w:rsidRDefault="00494017" w:rsidP="00494017">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5A575F09" w14:textId="77777777" w:rsidR="00494017" w:rsidRPr="00FF083F" w:rsidRDefault="00494017" w:rsidP="00494017">
      <w:pPr>
        <w:pStyle w:val="PL"/>
        <w:shd w:val="clear" w:color="auto" w:fill="E6E6E6"/>
      </w:pPr>
      <w:r w:rsidRPr="00FF083F">
        <w:t>}</w:t>
      </w:r>
    </w:p>
    <w:p w14:paraId="64E5C8EA" w14:textId="77777777" w:rsidR="00494017" w:rsidRPr="00FF083F" w:rsidRDefault="00494017" w:rsidP="00494017">
      <w:pPr>
        <w:pStyle w:val="PL"/>
        <w:shd w:val="clear" w:color="auto" w:fill="E6E6E6"/>
      </w:pPr>
    </w:p>
    <w:p w14:paraId="5E59A162" w14:textId="77777777" w:rsidR="00494017" w:rsidRPr="00FF083F" w:rsidRDefault="00494017" w:rsidP="00494017">
      <w:pPr>
        <w:pStyle w:val="PL"/>
        <w:shd w:val="clear" w:color="auto" w:fill="E6E6E6"/>
      </w:pPr>
      <w:r w:rsidRPr="00FF083F">
        <w:t>NeighCellSI-AcquisitionParameters-v15a0 ::=</w:t>
      </w:r>
      <w:r w:rsidRPr="00FF083F">
        <w:tab/>
        <w:t>SEQUENCE {</w:t>
      </w:r>
    </w:p>
    <w:p w14:paraId="2F91076A" w14:textId="77777777" w:rsidR="00494017" w:rsidRPr="00FF083F" w:rsidRDefault="00494017" w:rsidP="00494017">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69D64D0A" w14:textId="77777777" w:rsidR="00494017" w:rsidRPr="00FF083F" w:rsidRDefault="00494017" w:rsidP="00494017">
      <w:pPr>
        <w:pStyle w:val="PL"/>
        <w:shd w:val="clear" w:color="auto" w:fill="E6E6E6"/>
      </w:pPr>
      <w:r w:rsidRPr="00FF083F">
        <w:t>}</w:t>
      </w:r>
    </w:p>
    <w:p w14:paraId="5D56692C" w14:textId="77777777" w:rsidR="00494017" w:rsidRPr="00FF083F" w:rsidRDefault="00494017" w:rsidP="00494017">
      <w:pPr>
        <w:pStyle w:val="PL"/>
        <w:shd w:val="clear" w:color="auto" w:fill="E6E6E6"/>
      </w:pPr>
    </w:p>
    <w:p w14:paraId="570DB671" w14:textId="77777777" w:rsidR="00494017" w:rsidRPr="00FF083F" w:rsidRDefault="00494017" w:rsidP="00494017">
      <w:pPr>
        <w:pStyle w:val="PL"/>
        <w:shd w:val="clear" w:color="auto" w:fill="E6E6E6"/>
      </w:pPr>
      <w:r w:rsidRPr="00FF083F">
        <w:t>NeighCellSI-AcquisitionParameters-v1610 ::=</w:t>
      </w:r>
      <w:r w:rsidRPr="00FF083F">
        <w:tab/>
        <w:t>SEQUENCE {</w:t>
      </w:r>
    </w:p>
    <w:p w14:paraId="441CF7C0" w14:textId="77777777" w:rsidR="00494017" w:rsidRPr="00FF083F" w:rsidRDefault="00494017" w:rsidP="00494017">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26594D67" w14:textId="77777777" w:rsidR="00494017" w:rsidRPr="00FF083F" w:rsidRDefault="00494017" w:rsidP="00494017">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AFB3B4A" w14:textId="77777777" w:rsidR="00494017" w:rsidRPr="00FF083F" w:rsidRDefault="00494017" w:rsidP="00494017">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31E5BAE" w14:textId="77777777" w:rsidR="00494017" w:rsidRPr="00FF083F" w:rsidRDefault="00494017" w:rsidP="00494017">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EAFD4DC" w14:textId="77777777" w:rsidR="00494017" w:rsidRPr="00FF083F" w:rsidRDefault="00494017" w:rsidP="00494017">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A85F409" w14:textId="77777777" w:rsidR="00494017" w:rsidRPr="00FF083F" w:rsidRDefault="00494017" w:rsidP="00494017">
      <w:pPr>
        <w:pStyle w:val="PL"/>
        <w:shd w:val="clear" w:color="auto" w:fill="E6E6E6"/>
      </w:pPr>
      <w:r w:rsidRPr="00FF083F">
        <w:t>}</w:t>
      </w:r>
    </w:p>
    <w:p w14:paraId="1FEFB744" w14:textId="77777777" w:rsidR="00494017" w:rsidRPr="00FF083F" w:rsidRDefault="00494017" w:rsidP="00494017">
      <w:pPr>
        <w:pStyle w:val="PL"/>
        <w:shd w:val="clear" w:color="auto" w:fill="E6E6E6"/>
      </w:pPr>
    </w:p>
    <w:p w14:paraId="4A5675CF" w14:textId="77777777" w:rsidR="00494017" w:rsidRPr="00FF083F" w:rsidRDefault="00494017" w:rsidP="00494017">
      <w:pPr>
        <w:pStyle w:val="PL"/>
        <w:shd w:val="clear" w:color="auto" w:fill="E6E6E6"/>
      </w:pPr>
      <w:r w:rsidRPr="00FF083F">
        <w:t>SON-Parameters-r9 ::=</w:t>
      </w:r>
      <w:r w:rsidRPr="00FF083F">
        <w:tab/>
      </w:r>
      <w:r w:rsidRPr="00FF083F">
        <w:tab/>
      </w:r>
      <w:r w:rsidRPr="00FF083F">
        <w:tab/>
      </w:r>
      <w:r w:rsidRPr="00FF083F">
        <w:tab/>
        <w:t>SEQUENCE {</w:t>
      </w:r>
    </w:p>
    <w:p w14:paraId="71F25253" w14:textId="77777777" w:rsidR="00494017" w:rsidRPr="00FF083F" w:rsidRDefault="00494017" w:rsidP="00494017">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4D28F8" w14:textId="77777777" w:rsidR="00494017" w:rsidRPr="00FF083F" w:rsidRDefault="00494017" w:rsidP="00494017">
      <w:pPr>
        <w:pStyle w:val="PL"/>
        <w:shd w:val="clear" w:color="auto" w:fill="E6E6E6"/>
      </w:pPr>
      <w:r w:rsidRPr="00FF083F">
        <w:t>}</w:t>
      </w:r>
    </w:p>
    <w:p w14:paraId="4329A4CF" w14:textId="77777777" w:rsidR="00494017" w:rsidRPr="00FF083F" w:rsidRDefault="00494017" w:rsidP="00494017">
      <w:pPr>
        <w:pStyle w:val="PL"/>
        <w:shd w:val="clear" w:color="auto" w:fill="E6E6E6"/>
      </w:pPr>
    </w:p>
    <w:p w14:paraId="2FA476A3" w14:textId="77777777" w:rsidR="00494017" w:rsidRPr="00FF083F" w:rsidRDefault="00494017" w:rsidP="00494017">
      <w:pPr>
        <w:pStyle w:val="PL"/>
        <w:shd w:val="clear" w:color="auto" w:fill="E6E6E6"/>
      </w:pPr>
      <w:r w:rsidRPr="00FF083F">
        <w:t>PUR-Parameters-r16 ::=</w:t>
      </w:r>
      <w:r w:rsidRPr="00FF083F">
        <w:tab/>
      </w:r>
      <w:r w:rsidRPr="00FF083F">
        <w:tab/>
      </w:r>
      <w:r w:rsidRPr="00FF083F">
        <w:tab/>
      </w:r>
      <w:r w:rsidRPr="00FF083F">
        <w:tab/>
        <w:t>SEQUENCE {</w:t>
      </w:r>
    </w:p>
    <w:p w14:paraId="53681219" w14:textId="77777777" w:rsidR="00494017" w:rsidRPr="00FF083F" w:rsidRDefault="00494017" w:rsidP="00494017">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5A8B1C7A" w14:textId="77777777" w:rsidR="00494017" w:rsidRPr="00FF083F" w:rsidRDefault="00494017" w:rsidP="00494017">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25D05488" w14:textId="77777777" w:rsidR="00494017" w:rsidRPr="00FF083F" w:rsidRDefault="00494017" w:rsidP="00494017">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4447A193" w14:textId="77777777" w:rsidR="00494017" w:rsidRPr="00FF083F" w:rsidRDefault="00494017" w:rsidP="00494017">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0B0E58C6" w14:textId="77777777" w:rsidR="00494017" w:rsidRPr="00FF083F" w:rsidRDefault="00494017" w:rsidP="00494017">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40706BA3" w14:textId="77777777" w:rsidR="00494017" w:rsidRPr="00FF083F" w:rsidRDefault="00494017" w:rsidP="00494017">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33DE1F89" w14:textId="77777777" w:rsidR="00494017" w:rsidRPr="00FF083F" w:rsidRDefault="00494017" w:rsidP="00494017">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6B6CA402" w14:textId="77777777" w:rsidR="00494017" w:rsidRPr="00FF083F" w:rsidRDefault="00494017" w:rsidP="00494017">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41DCC761" w14:textId="77777777" w:rsidR="00494017" w:rsidRPr="00FF083F" w:rsidRDefault="00494017" w:rsidP="00494017">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DD9A862" w14:textId="77777777" w:rsidR="00494017" w:rsidRPr="00FF083F" w:rsidRDefault="00494017" w:rsidP="00494017">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21D90C4" w14:textId="77777777" w:rsidR="00494017" w:rsidRPr="00FF083F" w:rsidRDefault="00494017" w:rsidP="00494017">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33478EE3" w14:textId="77777777" w:rsidR="00494017" w:rsidRPr="00FF083F" w:rsidRDefault="00494017" w:rsidP="00494017">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5B417294" w14:textId="77777777" w:rsidR="00494017" w:rsidRPr="00FF083F" w:rsidRDefault="00494017" w:rsidP="00494017">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78D588FB" w14:textId="77777777" w:rsidR="00494017" w:rsidRPr="00FF083F" w:rsidRDefault="00494017" w:rsidP="00494017">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32F4F0A2" w14:textId="77777777" w:rsidR="00494017" w:rsidRPr="00FF083F" w:rsidRDefault="00494017" w:rsidP="00494017">
      <w:pPr>
        <w:pStyle w:val="PL"/>
        <w:shd w:val="clear" w:color="auto" w:fill="E6E6E6"/>
      </w:pPr>
      <w:r w:rsidRPr="00FF083F">
        <w:t>}</w:t>
      </w:r>
    </w:p>
    <w:p w14:paraId="79C03C9B" w14:textId="77777777" w:rsidR="00494017" w:rsidRPr="00FF083F" w:rsidRDefault="00494017" w:rsidP="00494017">
      <w:pPr>
        <w:pStyle w:val="PL"/>
        <w:shd w:val="clear" w:color="auto" w:fill="E6E6E6"/>
      </w:pPr>
    </w:p>
    <w:p w14:paraId="5EE20AA1" w14:textId="77777777" w:rsidR="00494017" w:rsidRPr="00FF083F" w:rsidRDefault="00494017" w:rsidP="00494017">
      <w:pPr>
        <w:pStyle w:val="PL"/>
        <w:shd w:val="clear" w:color="auto" w:fill="E6E6E6"/>
      </w:pPr>
      <w:r w:rsidRPr="00FF083F">
        <w:t>UE-BasedNetwPerfMeasParameters-r10 ::=</w:t>
      </w:r>
      <w:r w:rsidRPr="00FF083F">
        <w:tab/>
        <w:t>SEQUENCE {</w:t>
      </w:r>
    </w:p>
    <w:p w14:paraId="20BEBA4D" w14:textId="77777777" w:rsidR="00494017" w:rsidRPr="00FF083F" w:rsidRDefault="00494017" w:rsidP="00494017">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4FFDE075" w14:textId="77777777" w:rsidR="00494017" w:rsidRPr="00FF083F" w:rsidRDefault="00494017" w:rsidP="00494017">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5998C317" w14:textId="77777777" w:rsidR="00494017" w:rsidRPr="00FF083F" w:rsidRDefault="00494017" w:rsidP="00494017">
      <w:pPr>
        <w:pStyle w:val="PL"/>
        <w:shd w:val="clear" w:color="auto" w:fill="E6E6E6"/>
      </w:pPr>
      <w:r w:rsidRPr="00FF083F">
        <w:t>}</w:t>
      </w:r>
    </w:p>
    <w:p w14:paraId="54813A59" w14:textId="77777777" w:rsidR="00494017" w:rsidRPr="00FF083F" w:rsidRDefault="00494017" w:rsidP="00494017">
      <w:pPr>
        <w:pStyle w:val="PL"/>
        <w:shd w:val="clear" w:color="auto" w:fill="E6E6E6"/>
      </w:pPr>
    </w:p>
    <w:p w14:paraId="7CA83EDF" w14:textId="77777777" w:rsidR="00494017" w:rsidRPr="00FF083F" w:rsidRDefault="00494017" w:rsidP="00494017">
      <w:pPr>
        <w:pStyle w:val="PL"/>
        <w:shd w:val="clear" w:color="auto" w:fill="E6E6E6"/>
      </w:pPr>
      <w:r w:rsidRPr="00FF083F">
        <w:t>UE-BasedNetwPerfMeasParameters-v1250 ::=</w:t>
      </w:r>
      <w:r w:rsidRPr="00FF083F">
        <w:tab/>
        <w:t>SEQUENCE {</w:t>
      </w:r>
    </w:p>
    <w:p w14:paraId="5D80E958" w14:textId="77777777" w:rsidR="00494017" w:rsidRPr="00FF083F" w:rsidRDefault="00494017" w:rsidP="00494017">
      <w:pPr>
        <w:pStyle w:val="PL"/>
        <w:shd w:val="clear" w:color="auto" w:fill="E6E6E6"/>
      </w:pPr>
      <w:r w:rsidRPr="00FF083F">
        <w:tab/>
        <w:t>loggedMBSFNMeasurements-r12</w:t>
      </w:r>
      <w:r w:rsidRPr="00FF083F">
        <w:tab/>
      </w:r>
      <w:r w:rsidRPr="00FF083F">
        <w:tab/>
      </w:r>
      <w:r w:rsidRPr="00FF083F">
        <w:tab/>
      </w:r>
      <w:r w:rsidRPr="00FF083F">
        <w:tab/>
        <w:t>ENUMERATED {supported}</w:t>
      </w:r>
    </w:p>
    <w:p w14:paraId="3584CA62" w14:textId="77777777" w:rsidR="00494017" w:rsidRPr="00FF083F" w:rsidRDefault="00494017" w:rsidP="00494017">
      <w:pPr>
        <w:pStyle w:val="PL"/>
        <w:shd w:val="clear" w:color="auto" w:fill="E6E6E6"/>
      </w:pPr>
      <w:r w:rsidRPr="00FF083F">
        <w:t>}</w:t>
      </w:r>
    </w:p>
    <w:p w14:paraId="4254DD48" w14:textId="77777777" w:rsidR="00494017" w:rsidRPr="00FF083F" w:rsidRDefault="00494017" w:rsidP="00494017">
      <w:pPr>
        <w:pStyle w:val="PL"/>
        <w:shd w:val="clear" w:color="auto" w:fill="E6E6E6"/>
      </w:pPr>
    </w:p>
    <w:p w14:paraId="4CB9D82A" w14:textId="77777777" w:rsidR="00494017" w:rsidRPr="00FF083F" w:rsidRDefault="00494017" w:rsidP="00494017">
      <w:pPr>
        <w:pStyle w:val="PL"/>
        <w:shd w:val="clear" w:color="auto" w:fill="E6E6E6"/>
      </w:pPr>
      <w:r w:rsidRPr="00FF083F">
        <w:t>UE-BasedNetwPerfMeasParameters-v1430 ::=</w:t>
      </w:r>
      <w:r w:rsidRPr="00FF083F">
        <w:tab/>
        <w:t>SEQUENCE {</w:t>
      </w:r>
    </w:p>
    <w:p w14:paraId="10A6A844" w14:textId="77777777" w:rsidR="00494017" w:rsidRPr="00FF083F" w:rsidRDefault="00494017" w:rsidP="00494017">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91E67B" w14:textId="77777777" w:rsidR="00494017" w:rsidRPr="00FF083F" w:rsidRDefault="00494017" w:rsidP="00494017">
      <w:pPr>
        <w:pStyle w:val="PL"/>
        <w:shd w:val="clear" w:color="auto" w:fill="E6E6E6"/>
      </w:pPr>
      <w:r w:rsidRPr="00FF083F">
        <w:t>}</w:t>
      </w:r>
    </w:p>
    <w:p w14:paraId="4C43FC36" w14:textId="77777777" w:rsidR="00494017" w:rsidRPr="00FF083F" w:rsidRDefault="00494017" w:rsidP="00494017">
      <w:pPr>
        <w:pStyle w:val="PL"/>
        <w:shd w:val="clear" w:color="auto" w:fill="E6E6E6"/>
      </w:pPr>
    </w:p>
    <w:p w14:paraId="672F834C" w14:textId="77777777" w:rsidR="00494017" w:rsidRPr="00FF083F" w:rsidRDefault="00494017" w:rsidP="00494017">
      <w:pPr>
        <w:pStyle w:val="PL"/>
        <w:shd w:val="clear" w:color="auto" w:fill="E6E6E6"/>
      </w:pPr>
      <w:r w:rsidRPr="00FF083F">
        <w:t>UE-BasedNetwPerfMeasParameters-v1530 ::=</w:t>
      </w:r>
      <w:r w:rsidRPr="00FF083F">
        <w:tab/>
        <w:t>SEQUENCE {</w:t>
      </w:r>
    </w:p>
    <w:p w14:paraId="24CCF917" w14:textId="77777777" w:rsidR="00494017" w:rsidRPr="00FF083F" w:rsidRDefault="00494017" w:rsidP="00494017">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7CB235" w14:textId="77777777" w:rsidR="00494017" w:rsidRPr="00FF083F" w:rsidRDefault="00494017" w:rsidP="00494017">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8CD86B3" w14:textId="77777777" w:rsidR="00494017" w:rsidRPr="00FF083F" w:rsidRDefault="00494017" w:rsidP="00494017">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FB56CFF" w14:textId="77777777" w:rsidR="00494017" w:rsidRPr="00FF083F" w:rsidRDefault="00494017" w:rsidP="00494017">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E236906" w14:textId="77777777" w:rsidR="00494017" w:rsidRPr="00FF083F" w:rsidRDefault="00494017" w:rsidP="00494017">
      <w:pPr>
        <w:pStyle w:val="PL"/>
        <w:shd w:val="clear" w:color="auto" w:fill="E6E6E6"/>
      </w:pPr>
      <w:r w:rsidRPr="00FF083F">
        <w:t>}</w:t>
      </w:r>
    </w:p>
    <w:p w14:paraId="3F80E4B8" w14:textId="77777777" w:rsidR="00494017" w:rsidRPr="00FF083F" w:rsidRDefault="00494017" w:rsidP="00494017">
      <w:pPr>
        <w:pStyle w:val="PL"/>
        <w:shd w:val="clear" w:color="auto" w:fill="E6E6E6"/>
      </w:pPr>
    </w:p>
    <w:p w14:paraId="4ED34301" w14:textId="77777777" w:rsidR="00494017" w:rsidRPr="00FF083F" w:rsidRDefault="00494017" w:rsidP="00494017">
      <w:pPr>
        <w:pStyle w:val="PL"/>
        <w:shd w:val="clear" w:color="auto" w:fill="E6E6E6"/>
      </w:pPr>
      <w:r w:rsidRPr="00FF083F">
        <w:t>UE-BasedNetwPerfMeasParameters-v1610 ::=</w:t>
      </w:r>
      <w:r w:rsidRPr="00FF083F">
        <w:tab/>
        <w:t>SEQUENCE {</w:t>
      </w:r>
    </w:p>
    <w:p w14:paraId="19BE673D" w14:textId="77777777" w:rsidR="00494017" w:rsidRPr="00FF083F" w:rsidRDefault="00494017" w:rsidP="00494017">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8B5BE3" w14:textId="77777777" w:rsidR="00494017" w:rsidRPr="00FF083F" w:rsidRDefault="00494017" w:rsidP="00494017">
      <w:pPr>
        <w:pStyle w:val="PL"/>
        <w:shd w:val="clear" w:color="auto" w:fill="E6E6E6"/>
      </w:pPr>
      <w:r w:rsidRPr="00FF083F">
        <w:lastRenderedPageBreak/>
        <w:t>}</w:t>
      </w:r>
    </w:p>
    <w:p w14:paraId="5550ED4E" w14:textId="77777777" w:rsidR="00494017" w:rsidRPr="00FF083F" w:rsidRDefault="00494017" w:rsidP="00494017">
      <w:pPr>
        <w:pStyle w:val="PL"/>
        <w:shd w:val="clear" w:color="auto" w:fill="E6E6E6"/>
      </w:pPr>
    </w:p>
    <w:p w14:paraId="1CAC9B03" w14:textId="77777777" w:rsidR="00494017" w:rsidRPr="00FF083F" w:rsidRDefault="00494017" w:rsidP="00494017">
      <w:pPr>
        <w:pStyle w:val="PL"/>
        <w:shd w:val="clear" w:color="auto" w:fill="E6E6E6"/>
      </w:pPr>
      <w:r w:rsidRPr="00FF083F">
        <w:t>OTDOA-PositioningCapabilities-r10 ::=</w:t>
      </w:r>
      <w:r w:rsidRPr="00FF083F">
        <w:tab/>
        <w:t>SEQUENCE {</w:t>
      </w:r>
    </w:p>
    <w:p w14:paraId="24C3751E" w14:textId="77777777" w:rsidR="00494017" w:rsidRPr="00FF083F" w:rsidRDefault="00494017" w:rsidP="00494017">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7970CE1F" w14:textId="77777777" w:rsidR="00494017" w:rsidRPr="00FF083F" w:rsidRDefault="00494017" w:rsidP="00494017">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77A06D60" w14:textId="77777777" w:rsidR="00494017" w:rsidRPr="00FF083F" w:rsidRDefault="00494017" w:rsidP="00494017">
      <w:pPr>
        <w:pStyle w:val="PL"/>
        <w:shd w:val="clear" w:color="auto" w:fill="E6E6E6"/>
      </w:pPr>
      <w:r w:rsidRPr="00FF083F">
        <w:t>}</w:t>
      </w:r>
    </w:p>
    <w:p w14:paraId="6090EE4A" w14:textId="77777777" w:rsidR="00494017" w:rsidRPr="00FF083F" w:rsidRDefault="00494017" w:rsidP="00494017">
      <w:pPr>
        <w:pStyle w:val="PL"/>
        <w:shd w:val="clear" w:color="auto" w:fill="E6E6E6"/>
      </w:pPr>
    </w:p>
    <w:p w14:paraId="331274CF" w14:textId="77777777" w:rsidR="00494017" w:rsidRPr="00FF083F" w:rsidRDefault="00494017" w:rsidP="00494017">
      <w:pPr>
        <w:pStyle w:val="PL"/>
        <w:shd w:val="clear" w:color="auto" w:fill="E6E6E6"/>
      </w:pPr>
      <w:r w:rsidRPr="00FF083F">
        <w:t>Other-Parameters-r11 ::=</w:t>
      </w:r>
      <w:r w:rsidRPr="00FF083F">
        <w:tab/>
      </w:r>
      <w:r w:rsidRPr="00FF083F">
        <w:tab/>
      </w:r>
      <w:r w:rsidRPr="00FF083F">
        <w:tab/>
      </w:r>
      <w:r w:rsidRPr="00FF083F">
        <w:tab/>
        <w:t>SEQUENCE {</w:t>
      </w:r>
    </w:p>
    <w:p w14:paraId="66180090" w14:textId="77777777" w:rsidR="00494017" w:rsidRPr="00FF083F" w:rsidRDefault="00494017" w:rsidP="00494017">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1DA8C93" w14:textId="77777777" w:rsidR="00494017" w:rsidRPr="00FF083F" w:rsidRDefault="00494017" w:rsidP="00494017">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84FAB55" w14:textId="77777777" w:rsidR="00494017" w:rsidRPr="00FF083F" w:rsidRDefault="00494017" w:rsidP="00494017">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236CC41B" w14:textId="77777777" w:rsidR="00494017" w:rsidRPr="00FF083F" w:rsidRDefault="00494017" w:rsidP="00494017">
      <w:pPr>
        <w:pStyle w:val="PL"/>
        <w:shd w:val="clear" w:color="auto" w:fill="E6E6E6"/>
      </w:pPr>
      <w:r w:rsidRPr="00FF083F">
        <w:t>}</w:t>
      </w:r>
    </w:p>
    <w:p w14:paraId="1EAC0CC3" w14:textId="77777777" w:rsidR="00494017" w:rsidRPr="00FF083F" w:rsidRDefault="00494017" w:rsidP="00494017">
      <w:pPr>
        <w:pStyle w:val="PL"/>
        <w:shd w:val="clear" w:color="auto" w:fill="E6E6E6"/>
      </w:pPr>
    </w:p>
    <w:p w14:paraId="49725D38" w14:textId="77777777" w:rsidR="00494017" w:rsidRPr="00FF083F" w:rsidRDefault="00494017" w:rsidP="00494017">
      <w:pPr>
        <w:pStyle w:val="PL"/>
        <w:shd w:val="clear" w:color="auto" w:fill="E6E6E6"/>
      </w:pPr>
      <w:r w:rsidRPr="00FF083F">
        <w:t>Other-Parameters-v11d0 ::=</w:t>
      </w:r>
      <w:r w:rsidRPr="00FF083F">
        <w:tab/>
      </w:r>
      <w:r w:rsidRPr="00FF083F">
        <w:tab/>
      </w:r>
      <w:r w:rsidRPr="00FF083F">
        <w:tab/>
      </w:r>
      <w:r w:rsidRPr="00FF083F">
        <w:tab/>
        <w:t>SEQUENCE {</w:t>
      </w:r>
    </w:p>
    <w:p w14:paraId="436F1904" w14:textId="77777777" w:rsidR="00494017" w:rsidRPr="00FF083F" w:rsidRDefault="00494017" w:rsidP="00494017">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181F88F8" w14:textId="77777777" w:rsidR="00494017" w:rsidRPr="00FF083F" w:rsidRDefault="00494017" w:rsidP="00494017">
      <w:pPr>
        <w:pStyle w:val="PL"/>
        <w:shd w:val="clear" w:color="auto" w:fill="E6E6E6"/>
      </w:pPr>
      <w:r w:rsidRPr="00FF083F">
        <w:t>}</w:t>
      </w:r>
    </w:p>
    <w:p w14:paraId="0CD655C2" w14:textId="77777777" w:rsidR="00494017" w:rsidRPr="00FF083F" w:rsidRDefault="00494017" w:rsidP="00494017">
      <w:pPr>
        <w:pStyle w:val="PL"/>
        <w:shd w:val="clear" w:color="auto" w:fill="E6E6E6"/>
      </w:pPr>
    </w:p>
    <w:p w14:paraId="15A4A7C8" w14:textId="77777777" w:rsidR="00494017" w:rsidRPr="00FF083F" w:rsidRDefault="00494017" w:rsidP="00494017">
      <w:pPr>
        <w:pStyle w:val="PL"/>
        <w:shd w:val="clear" w:color="auto" w:fill="E6E6E6"/>
      </w:pPr>
      <w:r w:rsidRPr="00FF083F">
        <w:t>Other-Parameters-v1360 ::=</w:t>
      </w:r>
      <w:r w:rsidRPr="00FF083F">
        <w:tab/>
        <w:t>SEQUENCE {</w:t>
      </w:r>
    </w:p>
    <w:p w14:paraId="68C54EE3" w14:textId="77777777" w:rsidR="00494017" w:rsidRPr="00FF083F" w:rsidRDefault="00494017" w:rsidP="00494017">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7470533F" w14:textId="77777777" w:rsidR="00494017" w:rsidRPr="00FF083F" w:rsidRDefault="00494017" w:rsidP="00494017">
      <w:pPr>
        <w:pStyle w:val="PL"/>
        <w:shd w:val="clear" w:color="auto" w:fill="E6E6E6"/>
      </w:pPr>
      <w:r w:rsidRPr="00FF083F">
        <w:t>}</w:t>
      </w:r>
    </w:p>
    <w:p w14:paraId="14369099" w14:textId="77777777" w:rsidR="00494017" w:rsidRPr="00FF083F" w:rsidRDefault="00494017" w:rsidP="00494017">
      <w:pPr>
        <w:pStyle w:val="PL"/>
        <w:shd w:val="clear" w:color="auto" w:fill="E6E6E6"/>
      </w:pPr>
    </w:p>
    <w:p w14:paraId="0C56090A" w14:textId="77777777" w:rsidR="00494017" w:rsidRPr="00FF083F" w:rsidRDefault="00494017" w:rsidP="00494017">
      <w:pPr>
        <w:pStyle w:val="PL"/>
        <w:shd w:val="clear" w:color="auto" w:fill="E6E6E6"/>
      </w:pPr>
      <w:r w:rsidRPr="00FF083F">
        <w:t>Other-Parameters-v1430 ::=</w:t>
      </w:r>
      <w:r w:rsidRPr="00FF083F">
        <w:tab/>
      </w:r>
      <w:r w:rsidRPr="00FF083F">
        <w:tab/>
      </w:r>
      <w:r w:rsidRPr="00FF083F">
        <w:tab/>
        <w:t>SEQUENCE {</w:t>
      </w:r>
    </w:p>
    <w:p w14:paraId="5BA574BC" w14:textId="77777777" w:rsidR="00494017" w:rsidRPr="00FF083F" w:rsidRDefault="00494017" w:rsidP="00494017">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757C41A9" w14:textId="77777777" w:rsidR="00494017" w:rsidRPr="00FF083F" w:rsidRDefault="00494017" w:rsidP="00494017">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3AEFE9C7" w14:textId="77777777" w:rsidR="00494017" w:rsidRPr="00FF083F" w:rsidRDefault="00494017" w:rsidP="00494017">
      <w:pPr>
        <w:pStyle w:val="PL"/>
        <w:shd w:val="clear" w:color="auto" w:fill="E6E6E6"/>
      </w:pPr>
      <w:r w:rsidRPr="00FF083F">
        <w:t>}</w:t>
      </w:r>
    </w:p>
    <w:p w14:paraId="20E85B06" w14:textId="77777777" w:rsidR="00494017" w:rsidRPr="00FF083F" w:rsidRDefault="00494017" w:rsidP="00494017">
      <w:pPr>
        <w:pStyle w:val="PL"/>
        <w:shd w:val="clear" w:color="auto" w:fill="E6E6E6"/>
      </w:pPr>
    </w:p>
    <w:p w14:paraId="0CF8C5F5" w14:textId="77777777" w:rsidR="00494017" w:rsidRPr="00FF083F" w:rsidRDefault="00494017" w:rsidP="00494017">
      <w:pPr>
        <w:pStyle w:val="PL"/>
        <w:shd w:val="clear" w:color="auto" w:fill="E6E6E6"/>
      </w:pPr>
      <w:r w:rsidRPr="00FF083F">
        <w:t>OtherParameters-v1450 ::=</w:t>
      </w:r>
      <w:r w:rsidRPr="00FF083F">
        <w:tab/>
        <w:t>SEQUENCE {</w:t>
      </w:r>
    </w:p>
    <w:p w14:paraId="3ECEF423" w14:textId="77777777" w:rsidR="00494017" w:rsidRPr="00FF083F" w:rsidRDefault="00494017" w:rsidP="00494017">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2478BC08" w14:textId="77777777" w:rsidR="00494017" w:rsidRPr="00FF083F" w:rsidRDefault="00494017" w:rsidP="00494017">
      <w:pPr>
        <w:pStyle w:val="PL"/>
        <w:shd w:val="clear" w:color="auto" w:fill="E6E6E6"/>
      </w:pPr>
      <w:r w:rsidRPr="00FF083F">
        <w:t>}</w:t>
      </w:r>
    </w:p>
    <w:p w14:paraId="46D2462A" w14:textId="77777777" w:rsidR="00494017" w:rsidRPr="00FF083F" w:rsidRDefault="00494017" w:rsidP="00494017">
      <w:pPr>
        <w:pStyle w:val="PL"/>
        <w:shd w:val="clear" w:color="auto" w:fill="E6E6E6"/>
      </w:pPr>
    </w:p>
    <w:p w14:paraId="0BDA8923" w14:textId="77777777" w:rsidR="00494017" w:rsidRPr="00FF083F" w:rsidRDefault="00494017" w:rsidP="00494017">
      <w:pPr>
        <w:pStyle w:val="PL"/>
        <w:shd w:val="clear" w:color="auto" w:fill="E6E6E6"/>
      </w:pPr>
      <w:r w:rsidRPr="00FF083F">
        <w:t>Other-Parameters-v1460 ::=</w:t>
      </w:r>
      <w:r w:rsidRPr="00FF083F">
        <w:tab/>
        <w:t>SEQUENCE {</w:t>
      </w:r>
    </w:p>
    <w:p w14:paraId="59CBA8F4" w14:textId="77777777" w:rsidR="00494017" w:rsidRPr="00FF083F" w:rsidRDefault="00494017" w:rsidP="00494017">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751D7D0B" w14:textId="77777777" w:rsidR="00494017" w:rsidRPr="00FF083F" w:rsidRDefault="00494017" w:rsidP="00494017">
      <w:pPr>
        <w:pStyle w:val="PL"/>
        <w:shd w:val="clear" w:color="auto" w:fill="E6E6E6"/>
      </w:pPr>
      <w:r w:rsidRPr="00FF083F">
        <w:t>}</w:t>
      </w:r>
    </w:p>
    <w:p w14:paraId="0752F820" w14:textId="77777777" w:rsidR="00494017" w:rsidRPr="00FF083F" w:rsidRDefault="00494017" w:rsidP="00494017">
      <w:pPr>
        <w:pStyle w:val="PL"/>
        <w:shd w:val="clear" w:color="auto" w:fill="E6E6E6"/>
      </w:pPr>
    </w:p>
    <w:p w14:paraId="1505911C" w14:textId="77777777" w:rsidR="00494017" w:rsidRPr="00FF083F" w:rsidRDefault="00494017" w:rsidP="00494017">
      <w:pPr>
        <w:pStyle w:val="PL"/>
        <w:shd w:val="clear" w:color="auto" w:fill="E6E6E6"/>
      </w:pPr>
      <w:r w:rsidRPr="00FF083F">
        <w:t>Other-Parameters-v1530 ::=</w:t>
      </w:r>
      <w:r w:rsidRPr="00FF083F">
        <w:tab/>
      </w:r>
      <w:r w:rsidRPr="00FF083F">
        <w:tab/>
      </w:r>
      <w:r w:rsidRPr="00FF083F">
        <w:tab/>
        <w:t>SEQUENCE {</w:t>
      </w:r>
    </w:p>
    <w:p w14:paraId="119C9C77" w14:textId="77777777" w:rsidR="00494017" w:rsidRPr="00FF083F" w:rsidRDefault="00494017" w:rsidP="00494017">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402B4B09" w14:textId="77777777" w:rsidR="00494017" w:rsidRPr="00FF083F" w:rsidRDefault="00494017" w:rsidP="00494017">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57EA6EE3" w14:textId="77777777" w:rsidR="00494017" w:rsidRPr="00FF083F" w:rsidRDefault="00494017" w:rsidP="00494017">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57ACD367" w14:textId="77777777" w:rsidR="00494017" w:rsidRPr="00FF083F" w:rsidRDefault="00494017" w:rsidP="00494017">
      <w:pPr>
        <w:pStyle w:val="PL"/>
        <w:shd w:val="clear" w:color="auto" w:fill="E6E6E6"/>
      </w:pPr>
      <w:r w:rsidRPr="00FF083F">
        <w:t>}</w:t>
      </w:r>
    </w:p>
    <w:p w14:paraId="1C370790" w14:textId="77777777" w:rsidR="00494017" w:rsidRPr="00FF083F" w:rsidRDefault="00494017" w:rsidP="00494017">
      <w:pPr>
        <w:pStyle w:val="PL"/>
        <w:shd w:val="clear" w:color="auto" w:fill="E6E6E6"/>
      </w:pPr>
    </w:p>
    <w:p w14:paraId="0629DD6F" w14:textId="77777777" w:rsidR="00494017" w:rsidRPr="00FF083F" w:rsidRDefault="00494017" w:rsidP="00494017">
      <w:pPr>
        <w:pStyle w:val="PL"/>
        <w:shd w:val="clear" w:color="auto" w:fill="E6E6E6"/>
      </w:pPr>
      <w:r w:rsidRPr="00FF083F">
        <w:t>Other-Parameters-v1540 ::=</w:t>
      </w:r>
      <w:r w:rsidRPr="00FF083F">
        <w:tab/>
      </w:r>
      <w:r w:rsidRPr="00FF083F">
        <w:tab/>
      </w:r>
      <w:r w:rsidRPr="00FF083F">
        <w:tab/>
        <w:t>SEQUENCE {</w:t>
      </w:r>
    </w:p>
    <w:p w14:paraId="0F208EB2" w14:textId="77777777" w:rsidR="00494017" w:rsidRPr="00FF083F" w:rsidRDefault="00494017" w:rsidP="00494017">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6F0EEBF2" w14:textId="77777777" w:rsidR="00494017" w:rsidRPr="00FF083F" w:rsidRDefault="00494017" w:rsidP="00494017">
      <w:pPr>
        <w:pStyle w:val="PL"/>
        <w:shd w:val="clear" w:color="auto" w:fill="E6E6E6"/>
        <w:rPr>
          <w:rFonts w:eastAsia="Yu Mincho"/>
        </w:rPr>
      </w:pPr>
      <w:r w:rsidRPr="00FF083F">
        <w:rPr>
          <w:rFonts w:eastAsia="Yu Mincho"/>
        </w:rPr>
        <w:t>}</w:t>
      </w:r>
    </w:p>
    <w:p w14:paraId="2A7EA657" w14:textId="77777777" w:rsidR="00494017" w:rsidRPr="00FF083F" w:rsidRDefault="00494017" w:rsidP="00494017">
      <w:pPr>
        <w:pStyle w:val="PL"/>
        <w:shd w:val="clear" w:color="auto" w:fill="E6E6E6"/>
        <w:rPr>
          <w:rFonts w:eastAsia="Yu Mincho"/>
        </w:rPr>
      </w:pPr>
    </w:p>
    <w:p w14:paraId="57C02228" w14:textId="77777777" w:rsidR="00494017" w:rsidRPr="00FF083F" w:rsidRDefault="00494017" w:rsidP="00494017">
      <w:pPr>
        <w:pStyle w:val="PL"/>
        <w:shd w:val="clear" w:color="auto" w:fill="E6E6E6"/>
      </w:pPr>
      <w:r w:rsidRPr="00FF083F">
        <w:t>Other-Parameters-v1610 ::=</w:t>
      </w:r>
      <w:r w:rsidRPr="00FF083F">
        <w:tab/>
      </w:r>
      <w:r w:rsidRPr="00FF083F">
        <w:tab/>
        <w:t>SEQUENCE {</w:t>
      </w:r>
    </w:p>
    <w:p w14:paraId="00EB4E79" w14:textId="77777777" w:rsidR="00494017" w:rsidRPr="00FF083F" w:rsidRDefault="00494017" w:rsidP="00494017">
      <w:pPr>
        <w:pStyle w:val="PL"/>
        <w:shd w:val="clear" w:color="auto" w:fill="E6E6E6"/>
      </w:pPr>
      <w:r w:rsidRPr="00FF083F">
        <w:tab/>
        <w:t>resumeWithStoredMCG-SCells-r16</w:t>
      </w:r>
      <w:r w:rsidRPr="00FF083F">
        <w:tab/>
        <w:t>ENUMERATED {supported}</w:t>
      </w:r>
      <w:r w:rsidRPr="00FF083F">
        <w:tab/>
      </w:r>
      <w:r w:rsidRPr="00FF083F">
        <w:tab/>
        <w:t>OPTIONAL,</w:t>
      </w:r>
    </w:p>
    <w:p w14:paraId="5E2E27AF" w14:textId="77777777" w:rsidR="00494017" w:rsidRPr="00FF083F" w:rsidRDefault="00494017" w:rsidP="00494017">
      <w:pPr>
        <w:pStyle w:val="PL"/>
        <w:shd w:val="clear" w:color="auto" w:fill="E6E6E6"/>
      </w:pPr>
      <w:r w:rsidRPr="00FF083F">
        <w:tab/>
        <w:t>resumeWithMCG-SCellConfig-r16</w:t>
      </w:r>
      <w:r w:rsidRPr="00FF083F">
        <w:tab/>
        <w:t>ENUMERATED {supported}</w:t>
      </w:r>
      <w:r w:rsidRPr="00FF083F">
        <w:tab/>
      </w:r>
      <w:r w:rsidRPr="00FF083F">
        <w:tab/>
        <w:t>OPTIONAL,</w:t>
      </w:r>
    </w:p>
    <w:p w14:paraId="2BB55977" w14:textId="77777777" w:rsidR="00494017" w:rsidRPr="00FF083F" w:rsidRDefault="00494017" w:rsidP="00494017">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6735F6F4" w14:textId="77777777" w:rsidR="00494017" w:rsidRPr="00FF083F" w:rsidRDefault="00494017" w:rsidP="00494017">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1C4FEED8" w14:textId="77777777" w:rsidR="00494017" w:rsidRPr="00FF083F" w:rsidRDefault="00494017" w:rsidP="00494017">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418AA624" w14:textId="77777777" w:rsidR="00494017" w:rsidRPr="00FF083F" w:rsidRDefault="00494017" w:rsidP="00494017">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7F148C77" w14:textId="77777777" w:rsidR="00494017" w:rsidRPr="00FF083F" w:rsidRDefault="00494017" w:rsidP="00494017">
      <w:pPr>
        <w:pStyle w:val="PL"/>
        <w:shd w:val="clear" w:color="auto" w:fill="E6E6E6"/>
        <w:rPr>
          <w:rFonts w:eastAsia="Yu Mincho"/>
        </w:rPr>
      </w:pPr>
    </w:p>
    <w:p w14:paraId="525DA5D1" w14:textId="77777777" w:rsidR="00494017" w:rsidRPr="00FF083F" w:rsidRDefault="00494017" w:rsidP="00494017">
      <w:pPr>
        <w:pStyle w:val="PL"/>
        <w:shd w:val="clear" w:color="auto" w:fill="E6E6E6"/>
      </w:pPr>
      <w:r w:rsidRPr="00FF083F">
        <w:t>MBMS-Parameters-r11 ::=</w:t>
      </w:r>
      <w:r w:rsidRPr="00FF083F">
        <w:tab/>
      </w:r>
      <w:r w:rsidRPr="00FF083F">
        <w:tab/>
      </w:r>
      <w:r w:rsidRPr="00FF083F">
        <w:tab/>
      </w:r>
      <w:r w:rsidRPr="00FF083F">
        <w:tab/>
        <w:t>SEQUENCE {</w:t>
      </w:r>
    </w:p>
    <w:p w14:paraId="6DAF350A" w14:textId="77777777" w:rsidR="00494017" w:rsidRPr="00FF083F" w:rsidRDefault="00494017" w:rsidP="00494017">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92B2F8" w14:textId="77777777" w:rsidR="00494017" w:rsidRPr="00FF083F" w:rsidRDefault="00494017" w:rsidP="00494017">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17E8DB7E" w14:textId="77777777" w:rsidR="00494017" w:rsidRPr="00FF083F" w:rsidRDefault="00494017" w:rsidP="00494017">
      <w:pPr>
        <w:pStyle w:val="PL"/>
        <w:shd w:val="clear" w:color="auto" w:fill="E6E6E6"/>
      </w:pPr>
      <w:r w:rsidRPr="00FF083F">
        <w:t>}</w:t>
      </w:r>
    </w:p>
    <w:p w14:paraId="5B392CF1" w14:textId="77777777" w:rsidR="00494017" w:rsidRPr="00FF083F" w:rsidRDefault="00494017" w:rsidP="00494017">
      <w:pPr>
        <w:pStyle w:val="PL"/>
        <w:shd w:val="clear" w:color="auto" w:fill="E6E6E6"/>
      </w:pPr>
    </w:p>
    <w:p w14:paraId="3B7DEDEC" w14:textId="77777777" w:rsidR="00494017" w:rsidRPr="00FF083F" w:rsidRDefault="00494017" w:rsidP="00494017">
      <w:pPr>
        <w:pStyle w:val="PL"/>
        <w:shd w:val="clear" w:color="auto" w:fill="E6E6E6"/>
      </w:pPr>
      <w:r w:rsidRPr="00FF083F">
        <w:t>MBMS-Parameters-v1250 ::=</w:t>
      </w:r>
      <w:r w:rsidRPr="00FF083F">
        <w:tab/>
      </w:r>
      <w:r w:rsidRPr="00FF083F">
        <w:tab/>
      </w:r>
      <w:r w:rsidRPr="00FF083F">
        <w:tab/>
      </w:r>
      <w:r w:rsidRPr="00FF083F">
        <w:tab/>
        <w:t>SEQUENCE {</w:t>
      </w:r>
    </w:p>
    <w:p w14:paraId="691D3E70" w14:textId="77777777" w:rsidR="00494017" w:rsidRPr="00FF083F" w:rsidRDefault="00494017" w:rsidP="00494017">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F14860" w14:textId="77777777" w:rsidR="00494017" w:rsidRPr="00FF083F" w:rsidRDefault="00494017" w:rsidP="00494017">
      <w:pPr>
        <w:pStyle w:val="PL"/>
        <w:shd w:val="clear" w:color="auto" w:fill="E6E6E6"/>
      </w:pPr>
      <w:r w:rsidRPr="00FF083F">
        <w:t>}</w:t>
      </w:r>
    </w:p>
    <w:p w14:paraId="40723DC0" w14:textId="77777777" w:rsidR="00494017" w:rsidRPr="00FF083F" w:rsidRDefault="00494017" w:rsidP="00494017">
      <w:pPr>
        <w:pStyle w:val="PL"/>
        <w:shd w:val="clear" w:color="auto" w:fill="E6E6E6"/>
      </w:pPr>
    </w:p>
    <w:p w14:paraId="79B7D566" w14:textId="77777777" w:rsidR="00494017" w:rsidRPr="00FF083F" w:rsidRDefault="00494017" w:rsidP="00494017">
      <w:pPr>
        <w:pStyle w:val="PL"/>
        <w:shd w:val="clear" w:color="auto" w:fill="E6E6E6"/>
      </w:pPr>
      <w:r w:rsidRPr="00FF083F">
        <w:t>MBMS-Parameters-v1430 ::=</w:t>
      </w:r>
      <w:r w:rsidRPr="00FF083F">
        <w:tab/>
      </w:r>
      <w:r w:rsidRPr="00FF083F">
        <w:tab/>
      </w:r>
      <w:r w:rsidRPr="00FF083F">
        <w:tab/>
      </w:r>
      <w:r w:rsidRPr="00FF083F">
        <w:tab/>
        <w:t>SEQUENCE {</w:t>
      </w:r>
    </w:p>
    <w:p w14:paraId="1C82A46A" w14:textId="77777777" w:rsidR="00494017" w:rsidRPr="00FF083F" w:rsidRDefault="00494017" w:rsidP="00494017">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5AEA41CF" w14:textId="77777777" w:rsidR="00494017" w:rsidRPr="00FF083F" w:rsidRDefault="00494017" w:rsidP="00494017">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67EB9117" w14:textId="77777777" w:rsidR="00494017" w:rsidRPr="00FF083F" w:rsidRDefault="00494017" w:rsidP="00494017">
      <w:pPr>
        <w:pStyle w:val="PL"/>
        <w:shd w:val="clear" w:color="auto" w:fill="E6E6E6"/>
      </w:pPr>
      <w:r w:rsidRPr="00FF083F">
        <w:tab/>
        <w:t>subcarrierSpacingMBMS-khz7dot5-r14</w:t>
      </w:r>
      <w:r w:rsidRPr="00FF083F">
        <w:tab/>
        <w:t>ENUMERATED {supported}</w:t>
      </w:r>
      <w:r w:rsidRPr="00FF083F">
        <w:tab/>
      </w:r>
      <w:r w:rsidRPr="00FF083F">
        <w:tab/>
        <w:t>OPTIONAL,</w:t>
      </w:r>
    </w:p>
    <w:p w14:paraId="532A18F7" w14:textId="77777777" w:rsidR="00494017" w:rsidRPr="00FF083F" w:rsidRDefault="00494017" w:rsidP="00494017">
      <w:pPr>
        <w:pStyle w:val="PL"/>
        <w:shd w:val="clear" w:color="auto" w:fill="E6E6E6"/>
      </w:pPr>
      <w:r w:rsidRPr="00FF083F">
        <w:tab/>
        <w:t>subcarrierSpacingMBMS-khz1dot25-r14</w:t>
      </w:r>
      <w:r w:rsidRPr="00FF083F">
        <w:tab/>
        <w:t>ENUMERATED {supported}</w:t>
      </w:r>
      <w:r w:rsidRPr="00FF083F">
        <w:tab/>
      </w:r>
      <w:r w:rsidRPr="00FF083F">
        <w:tab/>
        <w:t>OPTIONAL</w:t>
      </w:r>
    </w:p>
    <w:p w14:paraId="110C8E01" w14:textId="77777777" w:rsidR="00494017" w:rsidRPr="00FF083F" w:rsidRDefault="00494017" w:rsidP="00494017">
      <w:pPr>
        <w:pStyle w:val="PL"/>
        <w:shd w:val="clear" w:color="auto" w:fill="E6E6E6"/>
      </w:pPr>
      <w:r w:rsidRPr="00FF083F">
        <w:t>}</w:t>
      </w:r>
    </w:p>
    <w:p w14:paraId="29B080C6" w14:textId="77777777" w:rsidR="00494017" w:rsidRPr="00FF083F" w:rsidRDefault="00494017" w:rsidP="00494017">
      <w:pPr>
        <w:pStyle w:val="PL"/>
        <w:shd w:val="clear" w:color="auto" w:fill="E6E6E6"/>
      </w:pPr>
    </w:p>
    <w:p w14:paraId="7348FF8C" w14:textId="77777777" w:rsidR="00494017" w:rsidRPr="00FF083F" w:rsidRDefault="00494017" w:rsidP="00494017">
      <w:pPr>
        <w:pStyle w:val="PL"/>
        <w:shd w:val="clear" w:color="auto" w:fill="E6E6E6"/>
      </w:pPr>
      <w:r w:rsidRPr="00FF083F">
        <w:t>MBMS-Parameters-v1470 ::=</w:t>
      </w:r>
      <w:r w:rsidRPr="00FF083F">
        <w:tab/>
      </w:r>
      <w:r w:rsidRPr="00FF083F">
        <w:tab/>
        <w:t>SEQUENCE {</w:t>
      </w:r>
    </w:p>
    <w:p w14:paraId="528092F9" w14:textId="77777777" w:rsidR="00494017" w:rsidRPr="00FF083F" w:rsidRDefault="00494017" w:rsidP="00494017">
      <w:pPr>
        <w:pStyle w:val="PL"/>
        <w:shd w:val="clear" w:color="auto" w:fill="E6E6E6"/>
      </w:pPr>
      <w:r w:rsidRPr="00FF083F">
        <w:tab/>
        <w:t>mbms-MaxBW-r14</w:t>
      </w:r>
      <w:r w:rsidRPr="00FF083F">
        <w:tab/>
      </w:r>
      <w:r w:rsidRPr="00FF083F">
        <w:tab/>
      </w:r>
      <w:r w:rsidRPr="00FF083F">
        <w:tab/>
      </w:r>
      <w:r w:rsidRPr="00FF083F">
        <w:tab/>
      </w:r>
      <w:r w:rsidRPr="00FF083F">
        <w:tab/>
        <w:t>CHOICE {</w:t>
      </w:r>
    </w:p>
    <w:p w14:paraId="299330B4" w14:textId="77777777" w:rsidR="00494017" w:rsidRPr="00FF083F" w:rsidRDefault="00494017" w:rsidP="00494017">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0EC01F7E" w14:textId="77777777" w:rsidR="00494017" w:rsidRPr="00FF083F" w:rsidRDefault="00494017" w:rsidP="00494017">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7B84DDCA" w14:textId="77777777" w:rsidR="00494017" w:rsidRPr="00FF083F" w:rsidRDefault="00494017" w:rsidP="00494017">
      <w:pPr>
        <w:pStyle w:val="PL"/>
        <w:shd w:val="clear" w:color="auto" w:fill="E6E6E6"/>
      </w:pPr>
      <w:r w:rsidRPr="00FF083F">
        <w:tab/>
        <w:t>},</w:t>
      </w:r>
    </w:p>
    <w:p w14:paraId="333D975A" w14:textId="77777777" w:rsidR="00494017" w:rsidRPr="00FF083F" w:rsidRDefault="00494017" w:rsidP="00494017">
      <w:pPr>
        <w:pStyle w:val="PL"/>
        <w:shd w:val="clear" w:color="auto" w:fill="E6E6E6"/>
      </w:pPr>
      <w:r w:rsidRPr="00FF083F">
        <w:tab/>
        <w:t>mbms-ScalingFactor1dot25-r14</w:t>
      </w:r>
      <w:r w:rsidRPr="00FF083F">
        <w:tab/>
      </w:r>
      <w:r w:rsidRPr="00FF083F">
        <w:tab/>
        <w:t>ENUMERATED {n3, n6, n9, n12}</w:t>
      </w:r>
      <w:r w:rsidRPr="00FF083F">
        <w:tab/>
        <w:t>OPTIONAL,</w:t>
      </w:r>
    </w:p>
    <w:p w14:paraId="5CE43308" w14:textId="77777777" w:rsidR="00494017" w:rsidRPr="00FF083F" w:rsidRDefault="00494017" w:rsidP="00494017">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3986A3DB" w14:textId="77777777" w:rsidR="00494017" w:rsidRPr="00FF083F" w:rsidRDefault="00494017" w:rsidP="00494017">
      <w:pPr>
        <w:pStyle w:val="PL"/>
        <w:shd w:val="clear" w:color="auto" w:fill="E6E6E6"/>
      </w:pPr>
      <w:r w:rsidRPr="00FF083F">
        <w:t>}</w:t>
      </w:r>
    </w:p>
    <w:p w14:paraId="7D48DC40" w14:textId="77777777" w:rsidR="00494017" w:rsidRPr="00FF083F" w:rsidRDefault="00494017" w:rsidP="00494017">
      <w:pPr>
        <w:pStyle w:val="PL"/>
        <w:shd w:val="clear" w:color="auto" w:fill="E6E6E6"/>
      </w:pPr>
    </w:p>
    <w:p w14:paraId="6F367F54" w14:textId="77777777" w:rsidR="00494017" w:rsidRPr="00FF083F" w:rsidRDefault="00494017" w:rsidP="00494017">
      <w:pPr>
        <w:pStyle w:val="PL"/>
        <w:shd w:val="clear" w:color="auto" w:fill="E6E6E6"/>
      </w:pPr>
      <w:r w:rsidRPr="00FF083F">
        <w:t>MBMS-Parameters-v1610 ::=</w:t>
      </w:r>
      <w:r w:rsidRPr="00FF083F">
        <w:tab/>
      </w:r>
      <w:r w:rsidRPr="00FF083F">
        <w:tab/>
        <w:t>SEQUENCE {</w:t>
      </w:r>
    </w:p>
    <w:p w14:paraId="18BFB1EE" w14:textId="77777777" w:rsidR="00494017" w:rsidRPr="00FF083F" w:rsidRDefault="00494017" w:rsidP="00494017">
      <w:pPr>
        <w:pStyle w:val="PL"/>
        <w:shd w:val="clear" w:color="auto" w:fill="E6E6E6"/>
      </w:pPr>
      <w:r w:rsidRPr="00FF083F">
        <w:lastRenderedPageBreak/>
        <w:tab/>
        <w:t>mbms-ScalingFactor2dot5-r16</w:t>
      </w:r>
      <w:r w:rsidRPr="00FF083F">
        <w:tab/>
      </w:r>
      <w:r w:rsidRPr="00FF083F">
        <w:tab/>
        <w:t>ENUMERATED {n2, n4, n6, n8}</w:t>
      </w:r>
      <w:r w:rsidRPr="00FF083F">
        <w:tab/>
      </w:r>
      <w:r w:rsidRPr="00FF083F">
        <w:tab/>
      </w:r>
      <w:r w:rsidRPr="00FF083F">
        <w:tab/>
        <w:t>OPTIONAL,</w:t>
      </w:r>
    </w:p>
    <w:p w14:paraId="0D19A70B" w14:textId="77777777" w:rsidR="00494017" w:rsidRPr="00FF083F" w:rsidRDefault="00494017" w:rsidP="00494017">
      <w:pPr>
        <w:pStyle w:val="PL"/>
        <w:shd w:val="clear" w:color="auto" w:fill="E6E6E6"/>
      </w:pPr>
      <w:r w:rsidRPr="00FF083F">
        <w:tab/>
        <w:t>mbms-ScalingFactor0dot37-r16</w:t>
      </w:r>
      <w:r w:rsidRPr="00FF083F">
        <w:tab/>
        <w:t>ENUMERATED {n12, n16, n20, n24}</w:t>
      </w:r>
      <w:r w:rsidRPr="00FF083F">
        <w:tab/>
      </w:r>
      <w:r w:rsidRPr="00FF083F">
        <w:tab/>
        <w:t>OPTIONAL,</w:t>
      </w:r>
    </w:p>
    <w:p w14:paraId="2C2A1196" w14:textId="77777777" w:rsidR="00494017" w:rsidRPr="00FF083F" w:rsidRDefault="00494017" w:rsidP="00494017">
      <w:pPr>
        <w:pStyle w:val="PL"/>
        <w:shd w:val="clear" w:color="auto" w:fill="E6E6E6"/>
      </w:pPr>
      <w:r w:rsidRPr="00FF083F">
        <w:tab/>
        <w:t>mbms-SupportedBandInfoList-r16</w:t>
      </w:r>
      <w:r w:rsidRPr="00FF083F">
        <w:tab/>
        <w:t>SEQUENCE (SIZE (1..maxBands)) OF MBMS-SupportedBandInfo-r16</w:t>
      </w:r>
    </w:p>
    <w:p w14:paraId="64F170FF" w14:textId="77777777" w:rsidR="00494017" w:rsidRPr="00FF083F" w:rsidRDefault="00494017" w:rsidP="00494017">
      <w:pPr>
        <w:pStyle w:val="PL"/>
        <w:shd w:val="clear" w:color="auto" w:fill="E6E6E6"/>
      </w:pPr>
      <w:r w:rsidRPr="00FF083F">
        <w:t>}</w:t>
      </w:r>
    </w:p>
    <w:p w14:paraId="1D88C7BF" w14:textId="77777777" w:rsidR="00494017" w:rsidRPr="00FF083F" w:rsidRDefault="00494017" w:rsidP="00494017">
      <w:pPr>
        <w:pStyle w:val="PL"/>
        <w:shd w:val="clear" w:color="auto" w:fill="E6E6E6"/>
      </w:pPr>
    </w:p>
    <w:p w14:paraId="2363AD73" w14:textId="77777777" w:rsidR="00494017" w:rsidRPr="00FF083F" w:rsidRDefault="00494017" w:rsidP="00494017">
      <w:pPr>
        <w:pStyle w:val="PL"/>
        <w:shd w:val="clear" w:color="auto" w:fill="E6E6E6"/>
      </w:pPr>
      <w:r w:rsidRPr="00FF083F">
        <w:t>MBMS-SupportedBandInfo-r16 ::=</w:t>
      </w:r>
      <w:r w:rsidRPr="00FF083F">
        <w:tab/>
      </w:r>
      <w:r w:rsidRPr="00FF083F">
        <w:tab/>
        <w:t>SEQUENCE {</w:t>
      </w:r>
    </w:p>
    <w:p w14:paraId="4201DE0F" w14:textId="77777777" w:rsidR="00494017" w:rsidRPr="00FF083F" w:rsidRDefault="00494017" w:rsidP="00494017">
      <w:pPr>
        <w:pStyle w:val="PL"/>
        <w:shd w:val="clear" w:color="auto" w:fill="E6E6E6"/>
      </w:pPr>
      <w:r w:rsidRPr="00FF083F">
        <w:tab/>
        <w:t>subcarrierSpacingMBMS-khz2dot5-r16</w:t>
      </w:r>
      <w:r w:rsidRPr="00FF083F">
        <w:tab/>
        <w:t>ENUMERATED {supported}</w:t>
      </w:r>
      <w:r w:rsidRPr="00FF083F">
        <w:tab/>
      </w:r>
      <w:r w:rsidRPr="00FF083F">
        <w:tab/>
        <w:t>OPTIONAL,</w:t>
      </w:r>
    </w:p>
    <w:p w14:paraId="5CB0B1A6" w14:textId="77777777" w:rsidR="00494017" w:rsidRPr="00FF083F" w:rsidRDefault="00494017" w:rsidP="00494017">
      <w:pPr>
        <w:pStyle w:val="PL"/>
        <w:shd w:val="clear" w:color="auto" w:fill="E6E6E6"/>
      </w:pPr>
      <w:r w:rsidRPr="00FF083F">
        <w:tab/>
        <w:t>subcarrierSpacingMBMS-khz0dot37-r16</w:t>
      </w:r>
      <w:r w:rsidRPr="00FF083F">
        <w:tab/>
        <w:t>SEQUENCE {</w:t>
      </w:r>
    </w:p>
    <w:p w14:paraId="019C2319" w14:textId="77777777" w:rsidR="00494017" w:rsidRPr="00FF083F" w:rsidRDefault="00494017" w:rsidP="00494017">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5DFB17E0" w14:textId="77777777" w:rsidR="00494017" w:rsidRPr="00FF083F" w:rsidRDefault="00494017" w:rsidP="00494017">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04CFC326" w14:textId="77777777" w:rsidR="00494017" w:rsidRPr="00FF083F" w:rsidRDefault="00494017" w:rsidP="00494017">
      <w:pPr>
        <w:pStyle w:val="PL"/>
        <w:shd w:val="clear" w:color="auto" w:fill="E6E6E6"/>
      </w:pPr>
      <w:r w:rsidRPr="00FF083F">
        <w:tab/>
        <w:t>}</w:t>
      </w:r>
      <w:r w:rsidRPr="00FF083F">
        <w:tab/>
        <w:t>OPTIONAL</w:t>
      </w:r>
    </w:p>
    <w:p w14:paraId="317E2E6B" w14:textId="77777777" w:rsidR="00494017" w:rsidRPr="00FF083F" w:rsidRDefault="00494017" w:rsidP="00494017">
      <w:pPr>
        <w:pStyle w:val="PL"/>
        <w:shd w:val="clear" w:color="auto" w:fill="E6E6E6"/>
      </w:pPr>
      <w:r w:rsidRPr="00FF083F">
        <w:t>}</w:t>
      </w:r>
    </w:p>
    <w:p w14:paraId="50C79FC1" w14:textId="77777777" w:rsidR="00494017" w:rsidRPr="00FF083F" w:rsidRDefault="00494017" w:rsidP="00494017">
      <w:pPr>
        <w:pStyle w:val="PL"/>
        <w:shd w:val="clear" w:color="auto" w:fill="E6E6E6"/>
      </w:pPr>
    </w:p>
    <w:p w14:paraId="154883A3" w14:textId="77777777" w:rsidR="00494017" w:rsidRPr="00FF083F" w:rsidRDefault="00494017" w:rsidP="00494017">
      <w:pPr>
        <w:pStyle w:val="PL"/>
        <w:shd w:val="clear" w:color="auto" w:fill="E6E6E6"/>
      </w:pPr>
      <w:r w:rsidRPr="00FF083F">
        <w:t>FeMBMS-Unicast-Parameters-r14 ::=</w:t>
      </w:r>
      <w:r w:rsidRPr="00FF083F">
        <w:tab/>
      </w:r>
      <w:r w:rsidRPr="00FF083F">
        <w:tab/>
        <w:t>SEQUENCE {</w:t>
      </w:r>
    </w:p>
    <w:p w14:paraId="19EEB37F" w14:textId="77777777" w:rsidR="00494017" w:rsidRPr="00FF083F" w:rsidRDefault="00494017" w:rsidP="00494017">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7568DA36" w14:textId="77777777" w:rsidR="00494017" w:rsidRPr="00FF083F" w:rsidRDefault="00494017" w:rsidP="00494017">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528849F8" w14:textId="77777777" w:rsidR="00494017" w:rsidRPr="00FF083F" w:rsidRDefault="00494017" w:rsidP="00494017">
      <w:pPr>
        <w:pStyle w:val="PL"/>
        <w:shd w:val="clear" w:color="auto" w:fill="E6E6E6"/>
      </w:pPr>
      <w:r w:rsidRPr="00FF083F">
        <w:t>}</w:t>
      </w:r>
    </w:p>
    <w:p w14:paraId="518A8EC7" w14:textId="77777777" w:rsidR="00494017" w:rsidRPr="00FF083F" w:rsidRDefault="00494017" w:rsidP="00494017">
      <w:pPr>
        <w:pStyle w:val="PL"/>
        <w:shd w:val="clear" w:color="auto" w:fill="E6E6E6"/>
      </w:pPr>
    </w:p>
    <w:p w14:paraId="4B944069" w14:textId="77777777" w:rsidR="00494017" w:rsidRPr="00FF083F" w:rsidRDefault="00494017" w:rsidP="00494017">
      <w:pPr>
        <w:pStyle w:val="PL"/>
        <w:shd w:val="clear" w:color="auto" w:fill="E6E6E6"/>
      </w:pPr>
      <w:r w:rsidRPr="00FF083F">
        <w:t>SCPTM-Parameters-r13 ::=</w:t>
      </w:r>
      <w:r w:rsidRPr="00FF083F">
        <w:tab/>
      </w:r>
      <w:r w:rsidRPr="00FF083F">
        <w:tab/>
      </w:r>
      <w:r w:rsidRPr="00FF083F">
        <w:tab/>
      </w:r>
      <w:r w:rsidRPr="00FF083F">
        <w:tab/>
        <w:t>SEQUENCE {</w:t>
      </w:r>
    </w:p>
    <w:p w14:paraId="1177C700" w14:textId="77777777" w:rsidR="00494017" w:rsidRPr="00FF083F" w:rsidRDefault="00494017" w:rsidP="00494017">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3B1A1016" w14:textId="77777777" w:rsidR="00494017" w:rsidRPr="00FF083F" w:rsidRDefault="00494017" w:rsidP="00494017">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1E7E199" w14:textId="77777777" w:rsidR="00494017" w:rsidRPr="00FF083F" w:rsidRDefault="00494017" w:rsidP="00494017">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67C6A0F7" w14:textId="77777777" w:rsidR="00494017" w:rsidRPr="00FF083F" w:rsidRDefault="00494017" w:rsidP="00494017">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A1A23A2" w14:textId="77777777" w:rsidR="00494017" w:rsidRPr="00FF083F" w:rsidRDefault="00494017" w:rsidP="00494017">
      <w:pPr>
        <w:pStyle w:val="PL"/>
        <w:shd w:val="clear" w:color="auto" w:fill="E6E6E6"/>
      </w:pPr>
      <w:r w:rsidRPr="00FF083F">
        <w:t>}</w:t>
      </w:r>
    </w:p>
    <w:p w14:paraId="67D5DA03" w14:textId="77777777" w:rsidR="00494017" w:rsidRPr="00FF083F" w:rsidRDefault="00494017" w:rsidP="00494017">
      <w:pPr>
        <w:pStyle w:val="PL"/>
        <w:shd w:val="clear" w:color="auto" w:fill="E6E6E6"/>
      </w:pPr>
    </w:p>
    <w:p w14:paraId="12198EF7" w14:textId="77777777" w:rsidR="00494017" w:rsidRPr="00FF083F" w:rsidRDefault="00494017" w:rsidP="00494017">
      <w:pPr>
        <w:pStyle w:val="PL"/>
        <w:shd w:val="clear" w:color="auto" w:fill="E6E6E6"/>
      </w:pPr>
      <w:r w:rsidRPr="00FF083F">
        <w:t>CE-Parameters-r13 ::=</w:t>
      </w:r>
      <w:r w:rsidRPr="00FF083F">
        <w:tab/>
      </w:r>
      <w:r w:rsidRPr="00FF083F">
        <w:tab/>
        <w:t>SEQUENCE {</w:t>
      </w:r>
    </w:p>
    <w:p w14:paraId="798E6674" w14:textId="77777777" w:rsidR="00494017" w:rsidRPr="00FF083F" w:rsidRDefault="00494017" w:rsidP="00494017">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6FD7057" w14:textId="77777777" w:rsidR="00494017" w:rsidRPr="00FF083F" w:rsidRDefault="00494017" w:rsidP="00494017">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3CBB1B8" w14:textId="77777777" w:rsidR="00494017" w:rsidRPr="00FF083F" w:rsidRDefault="00494017" w:rsidP="00494017">
      <w:pPr>
        <w:pStyle w:val="PL"/>
        <w:shd w:val="clear" w:color="auto" w:fill="E6E6E6"/>
      </w:pPr>
      <w:r w:rsidRPr="00FF083F">
        <w:t>}</w:t>
      </w:r>
    </w:p>
    <w:p w14:paraId="586D99D6" w14:textId="77777777" w:rsidR="00494017" w:rsidRPr="00FF083F" w:rsidRDefault="00494017" w:rsidP="00494017">
      <w:pPr>
        <w:pStyle w:val="PL"/>
        <w:shd w:val="clear" w:color="auto" w:fill="E6E6E6"/>
      </w:pPr>
    </w:p>
    <w:p w14:paraId="7FB39735" w14:textId="77777777" w:rsidR="00494017" w:rsidRPr="00FF083F" w:rsidRDefault="00494017" w:rsidP="00494017">
      <w:pPr>
        <w:pStyle w:val="PL"/>
        <w:shd w:val="clear" w:color="auto" w:fill="E6E6E6"/>
      </w:pPr>
      <w:r w:rsidRPr="00FF083F">
        <w:t>CE-Parameters-v1320 ::=</w:t>
      </w:r>
      <w:r w:rsidRPr="00FF083F">
        <w:tab/>
      </w:r>
      <w:r w:rsidRPr="00FF083F">
        <w:tab/>
        <w:t>SEQUENCE {</w:t>
      </w:r>
    </w:p>
    <w:p w14:paraId="27BCBEBF" w14:textId="77777777" w:rsidR="00494017" w:rsidRPr="00FF083F" w:rsidRDefault="00494017" w:rsidP="00494017">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0EEE6DD8" w14:textId="77777777" w:rsidR="00494017" w:rsidRPr="00FF083F" w:rsidRDefault="00494017" w:rsidP="00494017">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BF8C3BE" w14:textId="77777777" w:rsidR="00494017" w:rsidRPr="00FF083F" w:rsidRDefault="00494017" w:rsidP="00494017">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17A4CC7" w14:textId="77777777" w:rsidR="00494017" w:rsidRPr="00FF083F" w:rsidRDefault="00494017" w:rsidP="00494017">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0BE058C5" w14:textId="77777777" w:rsidR="00494017" w:rsidRPr="00FF083F" w:rsidRDefault="00494017" w:rsidP="00494017">
      <w:pPr>
        <w:pStyle w:val="PL"/>
        <w:shd w:val="clear" w:color="auto" w:fill="E6E6E6"/>
      </w:pPr>
      <w:r w:rsidRPr="00FF083F">
        <w:t>}</w:t>
      </w:r>
    </w:p>
    <w:p w14:paraId="38BA3550" w14:textId="77777777" w:rsidR="00494017" w:rsidRPr="00FF083F" w:rsidRDefault="00494017" w:rsidP="00494017">
      <w:pPr>
        <w:pStyle w:val="PL"/>
        <w:shd w:val="clear" w:color="auto" w:fill="E6E6E6"/>
      </w:pPr>
    </w:p>
    <w:p w14:paraId="5A9C1D4C" w14:textId="77777777" w:rsidR="00494017" w:rsidRPr="00FF083F" w:rsidRDefault="00494017" w:rsidP="00494017">
      <w:pPr>
        <w:pStyle w:val="PL"/>
        <w:shd w:val="clear" w:color="auto" w:fill="E6E6E6"/>
      </w:pPr>
      <w:r w:rsidRPr="00FF083F">
        <w:t>CE-Parameters-v1350 ::=</w:t>
      </w:r>
      <w:r w:rsidRPr="00FF083F">
        <w:tab/>
      </w:r>
      <w:r w:rsidRPr="00FF083F">
        <w:tab/>
        <w:t>SEQUENCE {</w:t>
      </w:r>
    </w:p>
    <w:p w14:paraId="321CC148" w14:textId="77777777" w:rsidR="00494017" w:rsidRPr="00FF083F" w:rsidRDefault="00494017" w:rsidP="00494017">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142FA460" w14:textId="77777777" w:rsidR="00494017" w:rsidRPr="00FF083F" w:rsidRDefault="00494017" w:rsidP="00494017">
      <w:pPr>
        <w:pStyle w:val="PL"/>
        <w:shd w:val="clear" w:color="auto" w:fill="E6E6E6"/>
      </w:pPr>
      <w:r w:rsidRPr="00FF083F">
        <w:t>}</w:t>
      </w:r>
    </w:p>
    <w:p w14:paraId="02C1B9B7" w14:textId="77777777" w:rsidR="00494017" w:rsidRPr="00FF083F" w:rsidRDefault="00494017" w:rsidP="00494017">
      <w:pPr>
        <w:pStyle w:val="PL"/>
        <w:shd w:val="clear" w:color="auto" w:fill="E6E6E6"/>
      </w:pPr>
    </w:p>
    <w:p w14:paraId="5CFE55DB" w14:textId="77777777" w:rsidR="00494017" w:rsidRPr="00FF083F" w:rsidRDefault="00494017" w:rsidP="00494017">
      <w:pPr>
        <w:pStyle w:val="PL"/>
        <w:shd w:val="clear" w:color="auto" w:fill="E6E6E6"/>
      </w:pPr>
      <w:r w:rsidRPr="00FF083F">
        <w:t>CE-Parameters-v1370 ::=</w:t>
      </w:r>
      <w:r w:rsidRPr="00FF083F">
        <w:tab/>
      </w:r>
      <w:r w:rsidRPr="00FF083F">
        <w:tab/>
        <w:t>SEQUENCE {</w:t>
      </w:r>
    </w:p>
    <w:p w14:paraId="24308B21" w14:textId="77777777" w:rsidR="00494017" w:rsidRPr="00FF083F" w:rsidRDefault="00494017" w:rsidP="00494017">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5562FED" w14:textId="77777777" w:rsidR="00494017" w:rsidRPr="00FF083F" w:rsidRDefault="00494017" w:rsidP="00494017">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79871F" w14:textId="77777777" w:rsidR="00494017" w:rsidRPr="00FF083F" w:rsidRDefault="00494017" w:rsidP="00494017">
      <w:pPr>
        <w:pStyle w:val="PL"/>
        <w:shd w:val="clear" w:color="auto" w:fill="E6E6E6"/>
      </w:pPr>
      <w:r w:rsidRPr="00FF083F">
        <w:t>}</w:t>
      </w:r>
    </w:p>
    <w:p w14:paraId="7F4152A6" w14:textId="77777777" w:rsidR="00494017" w:rsidRPr="00FF083F" w:rsidRDefault="00494017" w:rsidP="00494017">
      <w:pPr>
        <w:pStyle w:val="PL"/>
        <w:shd w:val="clear" w:color="auto" w:fill="E6E6E6"/>
      </w:pPr>
    </w:p>
    <w:p w14:paraId="080CB8D2" w14:textId="77777777" w:rsidR="00494017" w:rsidRPr="00FF083F" w:rsidRDefault="00494017" w:rsidP="00494017">
      <w:pPr>
        <w:pStyle w:val="PL"/>
        <w:shd w:val="clear" w:color="auto" w:fill="E6E6E6"/>
      </w:pPr>
      <w:r w:rsidRPr="00FF083F">
        <w:t>CE-Parameters-v1380 ::=</w:t>
      </w:r>
      <w:r w:rsidRPr="00FF083F">
        <w:tab/>
      </w:r>
      <w:r w:rsidRPr="00FF083F">
        <w:tab/>
        <w:t>SEQUENCE {</w:t>
      </w:r>
    </w:p>
    <w:p w14:paraId="6B1B1658" w14:textId="77777777" w:rsidR="00494017" w:rsidRPr="00FF083F" w:rsidRDefault="00494017" w:rsidP="00494017">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3527CE" w14:textId="77777777" w:rsidR="00494017" w:rsidRPr="00FF083F" w:rsidRDefault="00494017" w:rsidP="00494017">
      <w:pPr>
        <w:pStyle w:val="PL"/>
        <w:shd w:val="clear" w:color="auto" w:fill="E6E6E6"/>
      </w:pPr>
      <w:r w:rsidRPr="00FF083F">
        <w:t>}</w:t>
      </w:r>
    </w:p>
    <w:p w14:paraId="5744CACC" w14:textId="77777777" w:rsidR="00494017" w:rsidRPr="00FF083F" w:rsidRDefault="00494017" w:rsidP="00494017">
      <w:pPr>
        <w:pStyle w:val="PL"/>
        <w:shd w:val="clear" w:color="auto" w:fill="E6E6E6"/>
      </w:pPr>
    </w:p>
    <w:p w14:paraId="0524E076" w14:textId="77777777" w:rsidR="00494017" w:rsidRPr="00FF083F" w:rsidRDefault="00494017" w:rsidP="00494017">
      <w:pPr>
        <w:pStyle w:val="PL"/>
        <w:shd w:val="clear" w:color="auto" w:fill="E6E6E6"/>
      </w:pPr>
      <w:r w:rsidRPr="00FF083F">
        <w:t>CE-Parameters-v1430 ::=</w:t>
      </w:r>
      <w:r w:rsidRPr="00FF083F">
        <w:tab/>
      </w:r>
      <w:r w:rsidRPr="00FF083F">
        <w:tab/>
        <w:t>SEQUENCE {</w:t>
      </w:r>
    </w:p>
    <w:p w14:paraId="72C3B501" w14:textId="77777777" w:rsidR="00494017" w:rsidRPr="00FF083F" w:rsidRDefault="00494017" w:rsidP="00494017">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903D2A9" w14:textId="77777777" w:rsidR="00494017" w:rsidRPr="00FF083F" w:rsidRDefault="00494017" w:rsidP="00494017">
      <w:pPr>
        <w:pStyle w:val="PL"/>
        <w:shd w:val="clear" w:color="auto" w:fill="E6E6E6"/>
      </w:pPr>
      <w:r w:rsidRPr="00FF083F">
        <w:t>}</w:t>
      </w:r>
    </w:p>
    <w:p w14:paraId="02B57B6F" w14:textId="77777777" w:rsidR="00494017" w:rsidRPr="00FF083F" w:rsidRDefault="00494017" w:rsidP="00494017">
      <w:pPr>
        <w:pStyle w:val="PL"/>
        <w:shd w:val="clear" w:color="auto" w:fill="E6E6E6"/>
      </w:pPr>
    </w:p>
    <w:p w14:paraId="074D033B" w14:textId="77777777" w:rsidR="00494017" w:rsidRPr="00FF083F" w:rsidRDefault="00494017" w:rsidP="00494017">
      <w:pPr>
        <w:pStyle w:val="PL"/>
        <w:shd w:val="clear" w:color="auto" w:fill="E6E6E6"/>
        <w:rPr>
          <w:lang w:eastAsia="zh-CN"/>
        </w:rPr>
      </w:pPr>
      <w:bookmarkStart w:id="19" w:name="_Hlk42786865"/>
      <w:r w:rsidRPr="00FF083F">
        <w:rPr>
          <w:lang w:eastAsia="zh-CN"/>
        </w:rPr>
        <w:t>CE-MultiTB-Parameters-r16 ::=</w:t>
      </w:r>
      <w:r w:rsidRPr="00FF083F">
        <w:rPr>
          <w:lang w:eastAsia="zh-CN"/>
        </w:rPr>
        <w:tab/>
        <w:t>SEQUENCE {</w:t>
      </w:r>
    </w:p>
    <w:p w14:paraId="3081A0DD" w14:textId="77777777" w:rsidR="00494017" w:rsidRPr="00FF083F" w:rsidRDefault="00494017" w:rsidP="00494017">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805121E" w14:textId="77777777" w:rsidR="00494017" w:rsidRPr="00FF083F" w:rsidRDefault="00494017" w:rsidP="00494017">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59503AA" w14:textId="77777777" w:rsidR="00494017" w:rsidRPr="00FF083F" w:rsidRDefault="00494017" w:rsidP="00494017">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0BA959A" w14:textId="77777777" w:rsidR="00494017" w:rsidRPr="00FF083F" w:rsidRDefault="00494017" w:rsidP="00494017">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0A3719" w14:textId="77777777" w:rsidR="00494017" w:rsidRPr="00FF083F" w:rsidRDefault="00494017" w:rsidP="00494017">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FF08130" w14:textId="77777777" w:rsidR="00494017" w:rsidRPr="00FF083F" w:rsidRDefault="00494017" w:rsidP="00494017">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898F6BE" w14:textId="77777777" w:rsidR="00494017" w:rsidRPr="00FF083F" w:rsidRDefault="00494017" w:rsidP="00494017">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F3E8481" w14:textId="77777777" w:rsidR="00494017" w:rsidRPr="00FF083F" w:rsidRDefault="00494017" w:rsidP="00494017">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C6E2C84" w14:textId="77777777" w:rsidR="00494017" w:rsidRPr="00FF083F" w:rsidRDefault="00494017" w:rsidP="00494017">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AEB445" w14:textId="77777777" w:rsidR="00494017" w:rsidRPr="00FF083F" w:rsidRDefault="00494017" w:rsidP="00494017">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E469F9E" w14:textId="77777777" w:rsidR="00494017" w:rsidRPr="00FF083F" w:rsidRDefault="00494017" w:rsidP="00494017">
      <w:pPr>
        <w:pStyle w:val="PL"/>
        <w:shd w:val="clear" w:color="auto" w:fill="E6E6E6"/>
        <w:rPr>
          <w:lang w:eastAsia="zh-CN"/>
        </w:rPr>
      </w:pPr>
      <w:r w:rsidRPr="00FF083F">
        <w:rPr>
          <w:lang w:eastAsia="zh-CN"/>
        </w:rPr>
        <w:t>}</w:t>
      </w:r>
    </w:p>
    <w:bookmarkEnd w:id="19"/>
    <w:p w14:paraId="76666775" w14:textId="77777777" w:rsidR="00494017" w:rsidRPr="00FF083F" w:rsidRDefault="00494017" w:rsidP="00494017">
      <w:pPr>
        <w:pStyle w:val="PL"/>
        <w:shd w:val="clear" w:color="auto" w:fill="E6E6E6"/>
        <w:rPr>
          <w:lang w:eastAsia="zh-CN"/>
        </w:rPr>
      </w:pPr>
    </w:p>
    <w:p w14:paraId="519BE578" w14:textId="77777777" w:rsidR="00494017" w:rsidRPr="00FF083F" w:rsidRDefault="00494017" w:rsidP="00494017">
      <w:pPr>
        <w:pStyle w:val="PL"/>
        <w:shd w:val="clear" w:color="auto" w:fill="E6E6E6"/>
        <w:rPr>
          <w:lang w:eastAsia="zh-CN"/>
        </w:rPr>
      </w:pPr>
      <w:r w:rsidRPr="00FF083F">
        <w:rPr>
          <w:lang w:eastAsia="zh-CN"/>
        </w:rPr>
        <w:t>CE-ResourceResvParameters-r16 ::=</w:t>
      </w:r>
      <w:r w:rsidRPr="00FF083F">
        <w:rPr>
          <w:lang w:eastAsia="zh-CN"/>
        </w:rPr>
        <w:tab/>
        <w:t>SEQUENCE {</w:t>
      </w:r>
    </w:p>
    <w:p w14:paraId="64BF1112" w14:textId="77777777" w:rsidR="00494017" w:rsidRPr="00FF083F" w:rsidRDefault="00494017" w:rsidP="00494017">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0FECFA3" w14:textId="77777777" w:rsidR="00494017" w:rsidRPr="00FF083F" w:rsidRDefault="00494017" w:rsidP="00494017">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A704981" w14:textId="77777777" w:rsidR="00494017" w:rsidRPr="00FF083F" w:rsidRDefault="00494017" w:rsidP="00494017">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0C0908F" w14:textId="77777777" w:rsidR="00494017" w:rsidRPr="00FF083F" w:rsidRDefault="00494017" w:rsidP="00494017">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676AEB7" w14:textId="77777777" w:rsidR="00494017" w:rsidRPr="00FF083F" w:rsidRDefault="00494017" w:rsidP="00494017">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198A7C" w14:textId="77777777" w:rsidR="00494017" w:rsidRPr="00FF083F" w:rsidRDefault="00494017" w:rsidP="00494017">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8E26F05" w14:textId="77777777" w:rsidR="00494017" w:rsidRPr="00FF083F" w:rsidRDefault="00494017" w:rsidP="00494017">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1C9E098" w14:textId="77777777" w:rsidR="00494017" w:rsidRPr="00FF083F" w:rsidRDefault="00494017" w:rsidP="00494017">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B9EF87" w14:textId="77777777" w:rsidR="00494017" w:rsidRPr="00FF083F" w:rsidRDefault="00494017" w:rsidP="00494017">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026CC63" w14:textId="77777777" w:rsidR="00494017" w:rsidRPr="00FF083F" w:rsidRDefault="00494017" w:rsidP="00494017">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7BAA3C" w14:textId="77777777" w:rsidR="00494017" w:rsidRPr="00FF083F" w:rsidRDefault="00494017" w:rsidP="00494017">
      <w:pPr>
        <w:pStyle w:val="PL"/>
        <w:shd w:val="clear" w:color="auto" w:fill="E6E6E6"/>
        <w:rPr>
          <w:lang w:eastAsia="zh-CN"/>
        </w:rPr>
      </w:pPr>
      <w:r w:rsidRPr="00FF083F">
        <w:rPr>
          <w:lang w:eastAsia="zh-CN"/>
        </w:rPr>
        <w:lastRenderedPageBreak/>
        <w:t>}</w:t>
      </w:r>
    </w:p>
    <w:p w14:paraId="023EA974" w14:textId="77777777" w:rsidR="00494017" w:rsidRPr="00FF083F" w:rsidRDefault="00494017" w:rsidP="00494017">
      <w:pPr>
        <w:pStyle w:val="PL"/>
        <w:shd w:val="clear" w:color="auto" w:fill="E6E6E6"/>
      </w:pPr>
    </w:p>
    <w:p w14:paraId="38F766FC" w14:textId="77777777" w:rsidR="00494017" w:rsidRPr="00FF083F" w:rsidRDefault="00494017" w:rsidP="00494017">
      <w:pPr>
        <w:pStyle w:val="PL"/>
        <w:shd w:val="clear" w:color="auto" w:fill="E6E6E6"/>
      </w:pPr>
      <w:r w:rsidRPr="00FF083F">
        <w:t>LAA-Parameters-r13 ::=</w:t>
      </w:r>
      <w:r w:rsidRPr="00FF083F">
        <w:tab/>
      </w:r>
      <w:r w:rsidRPr="00FF083F">
        <w:tab/>
      </w:r>
      <w:r w:rsidRPr="00FF083F">
        <w:tab/>
      </w:r>
      <w:r w:rsidRPr="00FF083F">
        <w:tab/>
        <w:t>SEQUENCE {</w:t>
      </w:r>
    </w:p>
    <w:p w14:paraId="0636B2F6" w14:textId="77777777" w:rsidR="00494017" w:rsidRPr="00FF083F" w:rsidRDefault="00494017" w:rsidP="00494017">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7B7C3093" w14:textId="77777777" w:rsidR="00494017" w:rsidRPr="00FF083F" w:rsidRDefault="00494017" w:rsidP="00494017">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666073DB" w14:textId="77777777" w:rsidR="00494017" w:rsidRPr="00FF083F" w:rsidRDefault="00494017" w:rsidP="00494017">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498D86" w14:textId="77777777" w:rsidR="00494017" w:rsidRPr="00FF083F" w:rsidRDefault="00494017" w:rsidP="00494017">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C715EA" w14:textId="77777777" w:rsidR="00494017" w:rsidRPr="00FF083F" w:rsidRDefault="00494017" w:rsidP="00494017">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55A06961" w14:textId="77777777" w:rsidR="00494017" w:rsidRPr="00FF083F" w:rsidRDefault="00494017" w:rsidP="00494017">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F790FF" w14:textId="77777777" w:rsidR="00494017" w:rsidRPr="00FF083F" w:rsidRDefault="00494017" w:rsidP="00494017">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82498D" w14:textId="77777777" w:rsidR="00494017" w:rsidRPr="00FF083F" w:rsidRDefault="00494017" w:rsidP="00494017">
      <w:pPr>
        <w:pStyle w:val="PL"/>
        <w:shd w:val="clear" w:color="auto" w:fill="E6E6E6"/>
      </w:pPr>
      <w:r w:rsidRPr="00FF083F">
        <w:t>}</w:t>
      </w:r>
    </w:p>
    <w:p w14:paraId="724C6190" w14:textId="77777777" w:rsidR="00494017" w:rsidRPr="00FF083F" w:rsidRDefault="00494017" w:rsidP="00494017">
      <w:pPr>
        <w:pStyle w:val="PL"/>
        <w:shd w:val="clear" w:color="auto" w:fill="E6E6E6"/>
      </w:pPr>
    </w:p>
    <w:p w14:paraId="7747CC1E" w14:textId="77777777" w:rsidR="00494017" w:rsidRPr="00FF083F" w:rsidRDefault="00494017" w:rsidP="00494017">
      <w:pPr>
        <w:pStyle w:val="PL"/>
        <w:shd w:val="clear" w:color="auto" w:fill="E6E6E6"/>
      </w:pPr>
      <w:r w:rsidRPr="00FF083F">
        <w:t>LAA-Parameters-v1430 ::=</w:t>
      </w:r>
      <w:r w:rsidRPr="00FF083F">
        <w:tab/>
      </w:r>
      <w:r w:rsidRPr="00FF083F">
        <w:tab/>
      </w:r>
      <w:r w:rsidRPr="00FF083F">
        <w:tab/>
      </w:r>
      <w:r w:rsidRPr="00FF083F">
        <w:tab/>
        <w:t>SEQUENCE {</w:t>
      </w:r>
    </w:p>
    <w:p w14:paraId="186E9004" w14:textId="77777777" w:rsidR="00494017" w:rsidRPr="00FF083F" w:rsidRDefault="00494017" w:rsidP="00494017">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64979955" w14:textId="77777777" w:rsidR="00494017" w:rsidRPr="00FF083F" w:rsidRDefault="00494017" w:rsidP="00494017">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E22E58" w14:textId="77777777" w:rsidR="00494017" w:rsidRPr="00FF083F" w:rsidRDefault="00494017" w:rsidP="00494017">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4E189EFD" w14:textId="77777777" w:rsidR="00494017" w:rsidRPr="00FF083F" w:rsidRDefault="00494017" w:rsidP="00494017">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21983285" w14:textId="77777777" w:rsidR="00494017" w:rsidRPr="00FF083F" w:rsidRDefault="00494017" w:rsidP="00494017">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66D6CD4A" w14:textId="77777777" w:rsidR="00494017" w:rsidRPr="00FF083F" w:rsidRDefault="00494017" w:rsidP="00494017">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98E79D5" w14:textId="77777777" w:rsidR="00494017" w:rsidRPr="00FF083F" w:rsidRDefault="00494017" w:rsidP="00494017">
      <w:pPr>
        <w:pStyle w:val="PL"/>
        <w:shd w:val="clear" w:color="auto" w:fill="E6E6E6"/>
      </w:pPr>
      <w:r w:rsidRPr="00FF083F">
        <w:t>}</w:t>
      </w:r>
    </w:p>
    <w:p w14:paraId="49E4B413" w14:textId="77777777" w:rsidR="00494017" w:rsidRPr="00FF083F" w:rsidRDefault="00494017" w:rsidP="00494017">
      <w:pPr>
        <w:pStyle w:val="PL"/>
        <w:shd w:val="clear" w:color="auto" w:fill="E6E6E6"/>
      </w:pPr>
    </w:p>
    <w:p w14:paraId="65DD129E" w14:textId="77777777" w:rsidR="00494017" w:rsidRPr="00FF083F" w:rsidRDefault="00494017" w:rsidP="00494017">
      <w:pPr>
        <w:pStyle w:val="PL"/>
        <w:shd w:val="clear" w:color="auto" w:fill="E6E6E6"/>
      </w:pPr>
      <w:bookmarkStart w:id="20" w:name="_Hlk523484240"/>
      <w:r w:rsidRPr="00FF083F">
        <w:t>LAA-Parameters-v1530 ::=</w:t>
      </w:r>
      <w:r w:rsidRPr="00FF083F">
        <w:tab/>
      </w:r>
      <w:r w:rsidRPr="00FF083F">
        <w:tab/>
      </w:r>
      <w:r w:rsidRPr="00FF083F">
        <w:tab/>
      </w:r>
      <w:r w:rsidRPr="00FF083F">
        <w:tab/>
        <w:t>SEQUENCE {</w:t>
      </w:r>
    </w:p>
    <w:p w14:paraId="6D202FCE" w14:textId="77777777" w:rsidR="00494017" w:rsidRPr="00FF083F" w:rsidRDefault="00494017" w:rsidP="00494017">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D6EE12" w14:textId="77777777" w:rsidR="00494017" w:rsidRPr="00FF083F" w:rsidRDefault="00494017" w:rsidP="00494017">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E77E24E" w14:textId="77777777" w:rsidR="00494017" w:rsidRPr="00FF083F" w:rsidRDefault="00494017" w:rsidP="00494017">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831CC43" w14:textId="77777777" w:rsidR="00494017" w:rsidRPr="00FF083F" w:rsidRDefault="00494017" w:rsidP="00494017">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975FEFC" w14:textId="77777777" w:rsidR="00494017" w:rsidRPr="00FF083F" w:rsidRDefault="00494017" w:rsidP="00494017">
      <w:pPr>
        <w:pStyle w:val="PL"/>
        <w:shd w:val="clear" w:color="auto" w:fill="E6E6E6"/>
      </w:pPr>
      <w:r w:rsidRPr="00FF083F">
        <w:t>}</w:t>
      </w:r>
      <w:bookmarkEnd w:id="20"/>
    </w:p>
    <w:p w14:paraId="0EC3B875" w14:textId="77777777" w:rsidR="00494017" w:rsidRPr="00FF083F" w:rsidRDefault="00494017" w:rsidP="00494017">
      <w:pPr>
        <w:pStyle w:val="PL"/>
        <w:shd w:val="clear" w:color="auto" w:fill="E6E6E6"/>
      </w:pPr>
    </w:p>
    <w:p w14:paraId="058808BF" w14:textId="77777777" w:rsidR="00494017" w:rsidRPr="00FF083F" w:rsidRDefault="00494017" w:rsidP="00494017">
      <w:pPr>
        <w:pStyle w:val="PL"/>
        <w:shd w:val="clear" w:color="auto" w:fill="E6E6E6"/>
      </w:pPr>
      <w:r w:rsidRPr="00FF083F">
        <w:t>WLAN-IW-Parameters-r12 ::=</w:t>
      </w:r>
      <w:r w:rsidRPr="00FF083F">
        <w:tab/>
        <w:t>SEQUENCE {</w:t>
      </w:r>
    </w:p>
    <w:p w14:paraId="4EC42941" w14:textId="77777777" w:rsidR="00494017" w:rsidRPr="00FF083F" w:rsidRDefault="00494017" w:rsidP="00494017">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566F8059" w14:textId="77777777" w:rsidR="00494017" w:rsidRPr="00FF083F" w:rsidRDefault="00494017" w:rsidP="00494017">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E9BB917" w14:textId="77777777" w:rsidR="00494017" w:rsidRPr="00FF083F" w:rsidRDefault="00494017" w:rsidP="00494017">
      <w:pPr>
        <w:pStyle w:val="PL"/>
        <w:shd w:val="clear" w:color="auto" w:fill="E6E6E6"/>
      </w:pPr>
      <w:r w:rsidRPr="00FF083F">
        <w:t>}</w:t>
      </w:r>
    </w:p>
    <w:p w14:paraId="07186A45" w14:textId="77777777" w:rsidR="00494017" w:rsidRPr="00FF083F" w:rsidRDefault="00494017" w:rsidP="00494017">
      <w:pPr>
        <w:pStyle w:val="PL"/>
        <w:shd w:val="clear" w:color="auto" w:fill="E6E6E6"/>
      </w:pPr>
    </w:p>
    <w:p w14:paraId="4EB19469" w14:textId="77777777" w:rsidR="00494017" w:rsidRPr="00FF083F" w:rsidRDefault="00494017" w:rsidP="00494017">
      <w:pPr>
        <w:pStyle w:val="PL"/>
        <w:shd w:val="clear" w:color="auto" w:fill="E6E6E6"/>
      </w:pPr>
      <w:r w:rsidRPr="00FF083F">
        <w:t>LWA-Parameters-r13 ::=</w:t>
      </w:r>
      <w:r w:rsidRPr="00FF083F">
        <w:tab/>
      </w:r>
      <w:r w:rsidRPr="00FF083F">
        <w:tab/>
        <w:t>SEQUENCE {</w:t>
      </w:r>
    </w:p>
    <w:p w14:paraId="0D975498" w14:textId="77777777" w:rsidR="00494017" w:rsidRPr="00FF083F" w:rsidRDefault="00494017" w:rsidP="00494017">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194F389" w14:textId="77777777" w:rsidR="00494017" w:rsidRPr="00FF083F" w:rsidRDefault="00494017" w:rsidP="00494017">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4A4F779B" w14:textId="77777777" w:rsidR="00494017" w:rsidRPr="00FF083F" w:rsidRDefault="00494017" w:rsidP="00494017">
      <w:pPr>
        <w:pStyle w:val="PL"/>
        <w:shd w:val="clear" w:color="auto" w:fill="E6E6E6"/>
      </w:pPr>
      <w:r w:rsidRPr="00FF083F">
        <w:tab/>
        <w:t>wlan-MAC-Address-r13</w:t>
      </w:r>
      <w:r w:rsidRPr="00FF083F">
        <w:tab/>
      </w:r>
      <w:r w:rsidRPr="00FF083F">
        <w:tab/>
        <w:t>OCTET STRING (SIZE (6))</w:t>
      </w:r>
      <w:r w:rsidRPr="00FF083F">
        <w:tab/>
      </w:r>
      <w:r w:rsidRPr="00FF083F">
        <w:tab/>
        <w:t>OPTIONAL,</w:t>
      </w:r>
    </w:p>
    <w:p w14:paraId="65AC4EEC" w14:textId="77777777" w:rsidR="00494017" w:rsidRPr="00FF083F" w:rsidRDefault="00494017" w:rsidP="00494017">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1E5CA255" w14:textId="77777777" w:rsidR="00494017" w:rsidRPr="00FF083F" w:rsidRDefault="00494017" w:rsidP="00494017">
      <w:pPr>
        <w:pStyle w:val="PL"/>
        <w:shd w:val="clear" w:color="auto" w:fill="E6E6E6"/>
      </w:pPr>
      <w:r w:rsidRPr="00FF083F">
        <w:t>}</w:t>
      </w:r>
    </w:p>
    <w:p w14:paraId="62CC4E40" w14:textId="77777777" w:rsidR="00494017" w:rsidRPr="00FF083F" w:rsidRDefault="00494017" w:rsidP="00494017">
      <w:pPr>
        <w:pStyle w:val="PL"/>
        <w:shd w:val="clear" w:color="auto" w:fill="E6E6E6"/>
      </w:pPr>
    </w:p>
    <w:p w14:paraId="52E2D001" w14:textId="77777777" w:rsidR="00494017" w:rsidRPr="00FF083F" w:rsidRDefault="00494017" w:rsidP="00494017">
      <w:pPr>
        <w:pStyle w:val="PL"/>
        <w:shd w:val="clear" w:color="auto" w:fill="E6E6E6"/>
      </w:pPr>
      <w:r w:rsidRPr="00FF083F">
        <w:t>LWA-Parameters-v1430 ::=</w:t>
      </w:r>
      <w:r w:rsidRPr="00FF083F">
        <w:tab/>
      </w:r>
      <w:r w:rsidRPr="00FF083F">
        <w:tab/>
        <w:t>SEQUENCE {</w:t>
      </w:r>
    </w:p>
    <w:p w14:paraId="62529FA3" w14:textId="77777777" w:rsidR="00494017" w:rsidRPr="00FF083F" w:rsidRDefault="00494017" w:rsidP="00494017">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16C311ED" w14:textId="77777777" w:rsidR="00494017" w:rsidRPr="00FF083F" w:rsidRDefault="00494017" w:rsidP="00494017">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935F2D" w14:textId="77777777" w:rsidR="00494017" w:rsidRPr="00FF083F" w:rsidRDefault="00494017" w:rsidP="00494017">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34B73663" w14:textId="77777777" w:rsidR="00494017" w:rsidRPr="00FF083F" w:rsidRDefault="00494017" w:rsidP="00494017">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73AE4329" w14:textId="77777777" w:rsidR="00494017" w:rsidRPr="00FF083F" w:rsidRDefault="00494017" w:rsidP="00494017">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7F537BDE" w14:textId="77777777" w:rsidR="00494017" w:rsidRPr="00FF083F" w:rsidRDefault="00494017" w:rsidP="00494017">
      <w:pPr>
        <w:pStyle w:val="PL"/>
        <w:shd w:val="clear" w:color="auto" w:fill="E6E6E6"/>
      </w:pPr>
      <w:r w:rsidRPr="00FF083F">
        <w:t>}</w:t>
      </w:r>
    </w:p>
    <w:p w14:paraId="40C3FD24" w14:textId="77777777" w:rsidR="00494017" w:rsidRPr="00FF083F" w:rsidRDefault="00494017" w:rsidP="00494017">
      <w:pPr>
        <w:pStyle w:val="PL"/>
        <w:shd w:val="clear" w:color="auto" w:fill="E6E6E6"/>
      </w:pPr>
    </w:p>
    <w:p w14:paraId="39D333E8" w14:textId="77777777" w:rsidR="00494017" w:rsidRPr="00FF083F" w:rsidRDefault="00494017" w:rsidP="00494017">
      <w:pPr>
        <w:pStyle w:val="PL"/>
        <w:shd w:val="clear" w:color="auto" w:fill="E6E6E6"/>
      </w:pPr>
      <w:r w:rsidRPr="00FF083F">
        <w:t>LWA-Parameters-v1440 ::=</w:t>
      </w:r>
      <w:r w:rsidRPr="00FF083F">
        <w:tab/>
      </w:r>
      <w:r w:rsidRPr="00FF083F">
        <w:tab/>
        <w:t>SEQUENCE {</w:t>
      </w:r>
    </w:p>
    <w:p w14:paraId="767B1F59" w14:textId="77777777" w:rsidR="00494017" w:rsidRPr="00FF083F" w:rsidRDefault="00494017" w:rsidP="00494017">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C6E91E4" w14:textId="77777777" w:rsidR="00494017" w:rsidRPr="00FF083F" w:rsidRDefault="00494017" w:rsidP="00494017">
      <w:pPr>
        <w:pStyle w:val="PL"/>
        <w:shd w:val="clear" w:color="auto" w:fill="E6E6E6"/>
      </w:pPr>
      <w:r w:rsidRPr="00FF083F">
        <w:t>}</w:t>
      </w:r>
    </w:p>
    <w:p w14:paraId="68DFBBB5" w14:textId="77777777" w:rsidR="00494017" w:rsidRPr="00FF083F" w:rsidRDefault="00494017" w:rsidP="00494017">
      <w:pPr>
        <w:pStyle w:val="PL"/>
        <w:shd w:val="clear" w:color="auto" w:fill="E6E6E6"/>
      </w:pPr>
    </w:p>
    <w:p w14:paraId="6A30ED89" w14:textId="77777777" w:rsidR="00494017" w:rsidRPr="00FF083F" w:rsidRDefault="00494017" w:rsidP="00494017">
      <w:pPr>
        <w:pStyle w:val="PL"/>
        <w:shd w:val="clear" w:color="auto" w:fill="E6E6E6"/>
      </w:pPr>
      <w:r w:rsidRPr="00FF083F">
        <w:t>WLAN-IW-Parameters-v1310 ::=</w:t>
      </w:r>
      <w:r w:rsidRPr="00FF083F">
        <w:tab/>
        <w:t>SEQUENCE {</w:t>
      </w:r>
    </w:p>
    <w:p w14:paraId="7215985A" w14:textId="77777777" w:rsidR="00494017" w:rsidRPr="00FF083F" w:rsidRDefault="00494017" w:rsidP="00494017">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182B100" w14:textId="77777777" w:rsidR="00494017" w:rsidRPr="00FF083F" w:rsidRDefault="00494017" w:rsidP="00494017">
      <w:pPr>
        <w:pStyle w:val="PL"/>
        <w:shd w:val="clear" w:color="auto" w:fill="E6E6E6"/>
      </w:pPr>
      <w:r w:rsidRPr="00FF083F">
        <w:t>}</w:t>
      </w:r>
    </w:p>
    <w:p w14:paraId="4DCD3407" w14:textId="77777777" w:rsidR="00494017" w:rsidRPr="00FF083F" w:rsidRDefault="00494017" w:rsidP="00494017">
      <w:pPr>
        <w:pStyle w:val="PL"/>
        <w:shd w:val="clear" w:color="auto" w:fill="E6E6E6"/>
      </w:pPr>
    </w:p>
    <w:p w14:paraId="5451C104" w14:textId="77777777" w:rsidR="00494017" w:rsidRPr="00FF083F" w:rsidRDefault="00494017" w:rsidP="00494017">
      <w:pPr>
        <w:pStyle w:val="PL"/>
        <w:shd w:val="clear" w:color="auto" w:fill="E6E6E6"/>
      </w:pPr>
      <w:r w:rsidRPr="00FF083F">
        <w:t>LWIP-Parameters-r13 ::=</w:t>
      </w:r>
      <w:r w:rsidRPr="00FF083F">
        <w:tab/>
      </w:r>
      <w:r w:rsidRPr="00FF083F">
        <w:tab/>
        <w:t>SEQUENCE {</w:t>
      </w:r>
    </w:p>
    <w:p w14:paraId="5F669370" w14:textId="77777777" w:rsidR="00494017" w:rsidRPr="00FF083F" w:rsidRDefault="00494017" w:rsidP="00494017">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D33197C" w14:textId="77777777" w:rsidR="00494017" w:rsidRPr="00FF083F" w:rsidRDefault="00494017" w:rsidP="00494017">
      <w:pPr>
        <w:pStyle w:val="PL"/>
        <w:shd w:val="clear" w:color="auto" w:fill="E6E6E6"/>
      </w:pPr>
      <w:r w:rsidRPr="00FF083F">
        <w:t>}</w:t>
      </w:r>
    </w:p>
    <w:p w14:paraId="2C65962C" w14:textId="77777777" w:rsidR="00494017" w:rsidRPr="00FF083F" w:rsidRDefault="00494017" w:rsidP="00494017">
      <w:pPr>
        <w:pStyle w:val="PL"/>
        <w:shd w:val="clear" w:color="auto" w:fill="E6E6E6"/>
      </w:pPr>
    </w:p>
    <w:p w14:paraId="503ECDA8" w14:textId="77777777" w:rsidR="00494017" w:rsidRPr="00FF083F" w:rsidRDefault="00494017" w:rsidP="00494017">
      <w:pPr>
        <w:pStyle w:val="PL"/>
        <w:shd w:val="clear" w:color="auto" w:fill="E6E6E6"/>
      </w:pPr>
      <w:r w:rsidRPr="00FF083F">
        <w:t>LWIP-Parameters-v1430 ::=</w:t>
      </w:r>
      <w:r w:rsidRPr="00FF083F">
        <w:tab/>
      </w:r>
      <w:r w:rsidRPr="00FF083F">
        <w:tab/>
        <w:t>SEQUENCE {</w:t>
      </w:r>
    </w:p>
    <w:p w14:paraId="14647E4D" w14:textId="77777777" w:rsidR="00494017" w:rsidRPr="00FF083F" w:rsidRDefault="00494017" w:rsidP="00494017">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E4E0266" w14:textId="77777777" w:rsidR="00494017" w:rsidRPr="00FF083F" w:rsidRDefault="00494017" w:rsidP="00494017">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BEE643" w14:textId="77777777" w:rsidR="00494017" w:rsidRPr="00FF083F" w:rsidRDefault="00494017" w:rsidP="00494017">
      <w:pPr>
        <w:pStyle w:val="PL"/>
        <w:shd w:val="clear" w:color="auto" w:fill="E6E6E6"/>
      </w:pPr>
      <w:r w:rsidRPr="00FF083F">
        <w:t>}</w:t>
      </w:r>
    </w:p>
    <w:p w14:paraId="53945EB2" w14:textId="77777777" w:rsidR="00494017" w:rsidRPr="00FF083F" w:rsidRDefault="00494017" w:rsidP="00494017">
      <w:pPr>
        <w:pStyle w:val="PL"/>
        <w:shd w:val="clear" w:color="auto" w:fill="E6E6E6"/>
      </w:pPr>
    </w:p>
    <w:p w14:paraId="7E01C201" w14:textId="77777777" w:rsidR="00494017" w:rsidRPr="00FF083F" w:rsidRDefault="00494017" w:rsidP="00494017">
      <w:pPr>
        <w:pStyle w:val="PL"/>
        <w:shd w:val="clear" w:color="auto" w:fill="E6E6E6"/>
      </w:pPr>
      <w:r w:rsidRPr="00FF083F">
        <w:t>NAICS-Capability-List-r12 ::= SEQUENCE (SIZE (1..maxNAICS-Entries-r12)) OF NAICS-Capability-Entry-r12</w:t>
      </w:r>
    </w:p>
    <w:p w14:paraId="247C9D6C" w14:textId="77777777" w:rsidR="00494017" w:rsidRPr="00FF083F" w:rsidRDefault="00494017" w:rsidP="00494017">
      <w:pPr>
        <w:pStyle w:val="PL"/>
        <w:shd w:val="clear" w:color="auto" w:fill="E6E6E6"/>
      </w:pPr>
    </w:p>
    <w:p w14:paraId="5BAFF1DA" w14:textId="77777777" w:rsidR="00494017" w:rsidRPr="00FF083F" w:rsidRDefault="00494017" w:rsidP="00494017">
      <w:pPr>
        <w:pStyle w:val="PL"/>
        <w:shd w:val="clear" w:color="auto" w:fill="E6E6E6"/>
      </w:pPr>
    </w:p>
    <w:p w14:paraId="07DE2C30" w14:textId="77777777" w:rsidR="00494017" w:rsidRPr="00FF083F" w:rsidRDefault="00494017" w:rsidP="00494017">
      <w:pPr>
        <w:pStyle w:val="PL"/>
        <w:shd w:val="clear" w:color="auto" w:fill="E6E6E6"/>
      </w:pPr>
      <w:r w:rsidRPr="00FF083F">
        <w:t>NAICS-Capability-Entry-r12</w:t>
      </w:r>
      <w:r w:rsidRPr="00FF083F">
        <w:tab/>
        <w:t>::=</w:t>
      </w:r>
      <w:r w:rsidRPr="00FF083F">
        <w:tab/>
        <w:t>SEQUENCE {</w:t>
      </w:r>
    </w:p>
    <w:p w14:paraId="7151E7CE" w14:textId="77777777" w:rsidR="00494017" w:rsidRPr="00FF083F" w:rsidRDefault="00494017" w:rsidP="00494017">
      <w:pPr>
        <w:pStyle w:val="PL"/>
        <w:shd w:val="clear" w:color="auto" w:fill="E6E6E6"/>
      </w:pPr>
      <w:r w:rsidRPr="00FF083F">
        <w:tab/>
        <w:t>numberOfNAICS-CapableCC-r12</w:t>
      </w:r>
      <w:r w:rsidRPr="00FF083F">
        <w:tab/>
      </w:r>
      <w:r w:rsidRPr="00FF083F">
        <w:tab/>
      </w:r>
      <w:r w:rsidRPr="00FF083F">
        <w:tab/>
      </w:r>
      <w:r w:rsidRPr="00FF083F">
        <w:tab/>
        <w:t>INTEGER(1..5),</w:t>
      </w:r>
    </w:p>
    <w:p w14:paraId="6E36B6C7" w14:textId="77777777" w:rsidR="00494017" w:rsidRPr="00FF083F" w:rsidRDefault="00494017" w:rsidP="00494017">
      <w:pPr>
        <w:pStyle w:val="PL"/>
        <w:shd w:val="clear" w:color="auto" w:fill="E6E6E6"/>
      </w:pPr>
      <w:r w:rsidRPr="00FF083F">
        <w:tab/>
        <w:t>numberOfAggregatedPRB-r12</w:t>
      </w:r>
      <w:r w:rsidRPr="00FF083F">
        <w:tab/>
      </w:r>
      <w:r w:rsidRPr="00FF083F">
        <w:tab/>
      </w:r>
      <w:r w:rsidRPr="00FF083F">
        <w:tab/>
      </w:r>
      <w:r w:rsidRPr="00FF083F">
        <w:tab/>
        <w:t>ENUMERATED {</w:t>
      </w:r>
    </w:p>
    <w:p w14:paraId="440EF4B1"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0CCE02A5" w14:textId="77777777" w:rsidR="00494017" w:rsidRPr="00FF083F" w:rsidRDefault="00494017" w:rsidP="00494017">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56482D56"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2A001B54" w14:textId="77777777" w:rsidR="00494017" w:rsidRPr="00FF083F" w:rsidRDefault="00494017" w:rsidP="00494017">
      <w:pPr>
        <w:pStyle w:val="PL"/>
        <w:shd w:val="clear" w:color="auto" w:fill="E6E6E6"/>
      </w:pPr>
      <w:r w:rsidRPr="00FF083F">
        <w:tab/>
        <w:t>...</w:t>
      </w:r>
    </w:p>
    <w:p w14:paraId="61252C3F" w14:textId="77777777" w:rsidR="00494017" w:rsidRPr="00FF083F" w:rsidRDefault="00494017" w:rsidP="00494017">
      <w:pPr>
        <w:pStyle w:val="PL"/>
        <w:shd w:val="clear" w:color="auto" w:fill="E6E6E6"/>
      </w:pPr>
      <w:r w:rsidRPr="00FF083F">
        <w:t>}</w:t>
      </w:r>
    </w:p>
    <w:p w14:paraId="6A1F58B5" w14:textId="77777777" w:rsidR="00494017" w:rsidRPr="00FF083F" w:rsidRDefault="00494017" w:rsidP="00494017">
      <w:pPr>
        <w:pStyle w:val="PL"/>
        <w:shd w:val="clear" w:color="auto" w:fill="E6E6E6"/>
      </w:pPr>
    </w:p>
    <w:p w14:paraId="4F9B0034" w14:textId="77777777" w:rsidR="00494017" w:rsidRPr="00FF083F" w:rsidRDefault="00494017" w:rsidP="00494017">
      <w:pPr>
        <w:pStyle w:val="PL"/>
        <w:shd w:val="clear" w:color="auto" w:fill="E6E6E6"/>
      </w:pPr>
      <w:r w:rsidRPr="00FF083F">
        <w:lastRenderedPageBreak/>
        <w:t>SL-Parameters-r12 ::=</w:t>
      </w:r>
      <w:r w:rsidRPr="00FF083F">
        <w:tab/>
      </w:r>
      <w:r w:rsidRPr="00FF083F">
        <w:tab/>
      </w:r>
      <w:r w:rsidRPr="00FF083F">
        <w:tab/>
      </w:r>
      <w:r w:rsidRPr="00FF083F">
        <w:tab/>
        <w:t>SEQUENCE {</w:t>
      </w:r>
    </w:p>
    <w:p w14:paraId="0863ACAD" w14:textId="77777777" w:rsidR="00494017" w:rsidRPr="00FF083F" w:rsidRDefault="00494017" w:rsidP="00494017">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72E41DE5" w14:textId="77777777" w:rsidR="00494017" w:rsidRPr="00FF083F" w:rsidRDefault="00494017" w:rsidP="00494017">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45BCB1C" w14:textId="77777777" w:rsidR="00494017" w:rsidRPr="00FF083F" w:rsidRDefault="00494017" w:rsidP="00494017">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408BC0D2" w14:textId="77777777" w:rsidR="00494017" w:rsidRPr="00FF083F" w:rsidRDefault="00494017" w:rsidP="00494017">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4C711559" w14:textId="77777777" w:rsidR="00494017" w:rsidRPr="00FF083F" w:rsidRDefault="00494017" w:rsidP="00494017">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294CE81A" w14:textId="77777777" w:rsidR="00494017" w:rsidRPr="00FF083F" w:rsidRDefault="00494017" w:rsidP="00494017">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70EF16" w14:textId="77777777" w:rsidR="00494017" w:rsidRPr="00FF083F" w:rsidRDefault="00494017" w:rsidP="00494017">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3590D6F7" w14:textId="77777777" w:rsidR="00494017" w:rsidRPr="00FF083F" w:rsidRDefault="00494017" w:rsidP="00494017">
      <w:pPr>
        <w:pStyle w:val="PL"/>
        <w:shd w:val="clear" w:color="auto" w:fill="E6E6E6"/>
      </w:pPr>
      <w:r w:rsidRPr="00FF083F">
        <w:t>}</w:t>
      </w:r>
    </w:p>
    <w:p w14:paraId="10938F82" w14:textId="77777777" w:rsidR="00494017" w:rsidRPr="00FF083F" w:rsidRDefault="00494017" w:rsidP="00494017">
      <w:pPr>
        <w:pStyle w:val="PL"/>
        <w:shd w:val="clear" w:color="auto" w:fill="E6E6E6"/>
      </w:pPr>
    </w:p>
    <w:p w14:paraId="07F53689" w14:textId="77777777" w:rsidR="00494017" w:rsidRPr="00FF083F" w:rsidRDefault="00494017" w:rsidP="00494017">
      <w:pPr>
        <w:pStyle w:val="PL"/>
        <w:shd w:val="clear" w:color="auto" w:fill="E6E6E6"/>
      </w:pPr>
      <w:r w:rsidRPr="00FF083F">
        <w:t>SL-Parameters-v1310 ::=</w:t>
      </w:r>
      <w:r w:rsidRPr="00FF083F">
        <w:tab/>
      </w:r>
      <w:r w:rsidRPr="00FF083F">
        <w:tab/>
      </w:r>
      <w:r w:rsidRPr="00FF083F">
        <w:tab/>
      </w:r>
      <w:r w:rsidRPr="00FF083F">
        <w:tab/>
        <w:t>SEQUENCE {</w:t>
      </w:r>
    </w:p>
    <w:p w14:paraId="6539E41C" w14:textId="77777777" w:rsidR="00494017" w:rsidRPr="00FF083F" w:rsidRDefault="00494017" w:rsidP="00494017">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78F0E4CE" w14:textId="77777777" w:rsidR="00494017" w:rsidRPr="00FF083F" w:rsidRDefault="00494017" w:rsidP="00494017">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C869C7C" w14:textId="77777777" w:rsidR="00494017" w:rsidRPr="00FF083F" w:rsidRDefault="00494017" w:rsidP="00494017">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32E1F61" w14:textId="77777777" w:rsidR="00494017" w:rsidRPr="00FF083F" w:rsidRDefault="00494017" w:rsidP="00494017">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B76C060" w14:textId="77777777" w:rsidR="00494017" w:rsidRPr="00FF083F" w:rsidRDefault="00494017" w:rsidP="00494017">
      <w:pPr>
        <w:pStyle w:val="PL"/>
        <w:shd w:val="clear" w:color="auto" w:fill="E6E6E6"/>
      </w:pPr>
      <w:r w:rsidRPr="00FF083F">
        <w:t>}</w:t>
      </w:r>
    </w:p>
    <w:p w14:paraId="15BF118C" w14:textId="77777777" w:rsidR="00494017" w:rsidRPr="00FF083F" w:rsidRDefault="00494017" w:rsidP="00494017">
      <w:pPr>
        <w:pStyle w:val="PL"/>
        <w:shd w:val="clear" w:color="auto" w:fill="E6E6E6"/>
      </w:pPr>
    </w:p>
    <w:p w14:paraId="5E10E646" w14:textId="77777777" w:rsidR="00494017" w:rsidRPr="00FF083F" w:rsidRDefault="00494017" w:rsidP="00494017">
      <w:pPr>
        <w:pStyle w:val="PL"/>
        <w:shd w:val="clear" w:color="auto" w:fill="E6E6E6"/>
      </w:pPr>
      <w:r w:rsidRPr="00FF083F">
        <w:t>SL-Parameters-v1430 ::=</w:t>
      </w:r>
      <w:r w:rsidRPr="00FF083F">
        <w:tab/>
      </w:r>
      <w:r w:rsidRPr="00FF083F">
        <w:tab/>
      </w:r>
      <w:r w:rsidRPr="00FF083F">
        <w:tab/>
      </w:r>
      <w:r w:rsidRPr="00FF083F">
        <w:tab/>
        <w:t>SEQUENCE {</w:t>
      </w:r>
    </w:p>
    <w:p w14:paraId="495EF108" w14:textId="77777777" w:rsidR="00494017" w:rsidRPr="00FF083F" w:rsidRDefault="00494017" w:rsidP="00494017">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A51A56F" w14:textId="77777777" w:rsidR="00494017" w:rsidRPr="00FF083F" w:rsidRDefault="00494017" w:rsidP="00494017">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094471E3" w14:textId="77777777" w:rsidR="00494017" w:rsidRPr="00FF083F" w:rsidRDefault="00494017" w:rsidP="00494017">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21D1CDC9" w14:textId="77777777" w:rsidR="00494017" w:rsidRPr="00FF083F" w:rsidRDefault="00494017" w:rsidP="00494017">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D053F7" w14:textId="77777777" w:rsidR="00494017" w:rsidRPr="00FF083F" w:rsidRDefault="00494017" w:rsidP="00494017">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3B31EA32" w14:textId="77777777" w:rsidR="00494017" w:rsidRPr="00FF083F" w:rsidRDefault="00494017" w:rsidP="00494017">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04F2543D" w14:textId="77777777" w:rsidR="00494017" w:rsidRPr="00FF083F" w:rsidRDefault="00494017" w:rsidP="00494017">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5F9653FE" w14:textId="77777777" w:rsidR="00494017" w:rsidRPr="00FF083F" w:rsidRDefault="00494017" w:rsidP="00494017">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5211B14" w14:textId="77777777" w:rsidR="00494017" w:rsidRPr="00FF083F" w:rsidRDefault="00494017" w:rsidP="00494017">
      <w:pPr>
        <w:pStyle w:val="PL"/>
        <w:shd w:val="clear" w:color="auto" w:fill="E6E6E6"/>
      </w:pPr>
      <w:r w:rsidRPr="00FF083F">
        <w:tab/>
        <w:t>v2x-SupportedBandCombinationList-r14</w:t>
      </w:r>
      <w:r w:rsidRPr="00FF083F">
        <w:tab/>
        <w:t>V2X-SupportedBandCombination-r14</w:t>
      </w:r>
      <w:r w:rsidRPr="00FF083F">
        <w:tab/>
        <w:t>OPTIONAL</w:t>
      </w:r>
    </w:p>
    <w:p w14:paraId="0218A603" w14:textId="77777777" w:rsidR="00494017" w:rsidRPr="00FF083F" w:rsidRDefault="00494017" w:rsidP="00494017">
      <w:pPr>
        <w:pStyle w:val="PL"/>
        <w:shd w:val="clear" w:color="auto" w:fill="E6E6E6"/>
      </w:pPr>
      <w:r w:rsidRPr="00FF083F">
        <w:t>}</w:t>
      </w:r>
    </w:p>
    <w:p w14:paraId="06A5691B" w14:textId="77777777" w:rsidR="00494017" w:rsidRPr="00FF083F" w:rsidRDefault="00494017" w:rsidP="00494017">
      <w:pPr>
        <w:pStyle w:val="PL"/>
        <w:shd w:val="clear" w:color="auto" w:fill="E6E6E6"/>
      </w:pPr>
    </w:p>
    <w:p w14:paraId="12BDE424" w14:textId="77777777" w:rsidR="00494017" w:rsidRPr="00FF083F" w:rsidRDefault="00494017" w:rsidP="00494017">
      <w:pPr>
        <w:pStyle w:val="PL"/>
        <w:shd w:val="clear" w:color="auto" w:fill="E6E6E6"/>
      </w:pPr>
      <w:r w:rsidRPr="00FF083F">
        <w:t>SL-Parameters-v1530 ::=</w:t>
      </w:r>
      <w:r w:rsidRPr="00FF083F">
        <w:tab/>
      </w:r>
      <w:r w:rsidRPr="00FF083F">
        <w:tab/>
      </w:r>
      <w:r w:rsidRPr="00FF083F">
        <w:tab/>
      </w:r>
      <w:r w:rsidRPr="00FF083F">
        <w:tab/>
        <w:t>SEQUENCE {</w:t>
      </w:r>
    </w:p>
    <w:p w14:paraId="19E5ED72" w14:textId="77777777" w:rsidR="00494017" w:rsidRPr="00FF083F" w:rsidRDefault="00494017" w:rsidP="00494017">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24D2F7BC" w14:textId="77777777" w:rsidR="00494017" w:rsidRPr="00FF083F" w:rsidRDefault="00494017" w:rsidP="00494017">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C76A3CD" w14:textId="77777777" w:rsidR="00494017" w:rsidRPr="00FF083F" w:rsidRDefault="00494017" w:rsidP="00494017">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76D004" w14:textId="77777777" w:rsidR="00494017" w:rsidRPr="00FF083F" w:rsidRDefault="00494017" w:rsidP="00494017">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2F171833" w14:textId="77777777" w:rsidR="00494017" w:rsidRPr="00FF083F" w:rsidRDefault="00494017" w:rsidP="00494017">
      <w:pPr>
        <w:pStyle w:val="PL"/>
        <w:shd w:val="clear" w:color="auto" w:fill="E6E6E6"/>
      </w:pPr>
      <w:r w:rsidRPr="00FF083F">
        <w:tab/>
        <w:t>v2x-SupportedBandCombinationList-v1530</w:t>
      </w:r>
      <w:r w:rsidRPr="00FF083F">
        <w:tab/>
        <w:t>V2X-SupportedBandCombination-v1530</w:t>
      </w:r>
      <w:r w:rsidRPr="00FF083F">
        <w:tab/>
        <w:t>OPTIONAL</w:t>
      </w:r>
    </w:p>
    <w:p w14:paraId="240821FD" w14:textId="77777777" w:rsidR="00494017" w:rsidRPr="00FF083F" w:rsidRDefault="00494017" w:rsidP="00494017">
      <w:pPr>
        <w:pStyle w:val="PL"/>
        <w:shd w:val="clear" w:color="auto" w:fill="E6E6E6"/>
        <w:rPr>
          <w:rFonts w:cs="Courier New"/>
          <w:lang w:eastAsia="zh-CN"/>
        </w:rPr>
      </w:pPr>
      <w:r w:rsidRPr="00FF083F">
        <w:t>}</w:t>
      </w:r>
    </w:p>
    <w:p w14:paraId="670CA8FF" w14:textId="77777777" w:rsidR="00494017" w:rsidRPr="00FF083F" w:rsidRDefault="00494017" w:rsidP="00494017">
      <w:pPr>
        <w:pStyle w:val="PL"/>
        <w:shd w:val="clear" w:color="auto" w:fill="E6E6E6"/>
        <w:rPr>
          <w:rFonts w:cs="Courier New"/>
          <w:lang w:eastAsia="zh-CN"/>
        </w:rPr>
      </w:pPr>
    </w:p>
    <w:p w14:paraId="6BBC206A" w14:textId="77777777" w:rsidR="00494017" w:rsidRPr="00FF083F" w:rsidRDefault="00494017" w:rsidP="00494017">
      <w:pPr>
        <w:pStyle w:val="PL"/>
        <w:shd w:val="clear" w:color="auto" w:fill="E6E6E6"/>
        <w:rPr>
          <w:rFonts w:eastAsia="SimSun"/>
          <w:noProof w:val="0"/>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2B348449" w14:textId="77777777" w:rsidR="00494017" w:rsidRPr="00FF083F" w:rsidRDefault="00494017" w:rsidP="00494017">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18C3AF13" w14:textId="77777777" w:rsidR="00494017" w:rsidRPr="00FF083F" w:rsidRDefault="00494017" w:rsidP="00494017">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26203B7A" w14:textId="77777777" w:rsidR="00494017" w:rsidRPr="00FF083F" w:rsidRDefault="00494017" w:rsidP="00494017">
      <w:pPr>
        <w:pStyle w:val="PL"/>
        <w:shd w:val="clear" w:color="auto" w:fill="E6E6E6"/>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3D968D6A" w14:textId="77777777" w:rsidR="00494017" w:rsidRPr="00FF083F" w:rsidRDefault="00494017" w:rsidP="00494017">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53BBEA08" w14:textId="77777777" w:rsidR="00494017" w:rsidRPr="00FF083F" w:rsidRDefault="00494017" w:rsidP="00494017">
      <w:pPr>
        <w:pStyle w:val="PL"/>
        <w:shd w:val="clear" w:color="auto" w:fill="E6E6E6"/>
      </w:pPr>
      <w:r w:rsidRPr="00FF083F">
        <w:t>}</w:t>
      </w:r>
    </w:p>
    <w:p w14:paraId="6B0E1C88" w14:textId="77777777" w:rsidR="00494017" w:rsidRPr="00FF083F" w:rsidRDefault="00494017" w:rsidP="00494017">
      <w:pPr>
        <w:pStyle w:val="PL"/>
        <w:shd w:val="clear" w:color="auto" w:fill="E6E6E6"/>
        <w:rPr>
          <w:rFonts w:cs="Courier New"/>
          <w:lang w:eastAsia="zh-CN"/>
        </w:rPr>
      </w:pPr>
    </w:p>
    <w:p w14:paraId="17696F44" w14:textId="77777777" w:rsidR="00494017" w:rsidRPr="00FF083F" w:rsidRDefault="00494017" w:rsidP="00494017">
      <w:pPr>
        <w:pStyle w:val="PL"/>
        <w:shd w:val="clear" w:color="auto" w:fill="E6E6E6"/>
      </w:pPr>
      <w:r w:rsidRPr="00FF083F">
        <w:t>SL-Parameters-v1610 ::=</w:t>
      </w:r>
      <w:r w:rsidRPr="00FF083F">
        <w:tab/>
      </w:r>
      <w:r w:rsidRPr="00FF083F">
        <w:tab/>
      </w:r>
      <w:r w:rsidRPr="00FF083F">
        <w:tab/>
      </w:r>
      <w:r w:rsidRPr="00FF083F">
        <w:tab/>
      </w:r>
      <w:r w:rsidRPr="00FF083F">
        <w:tab/>
        <w:t>SEQUENCE {</w:t>
      </w:r>
    </w:p>
    <w:p w14:paraId="42DE3FDF" w14:textId="77777777" w:rsidR="00494017" w:rsidRPr="00FF083F" w:rsidRDefault="00494017" w:rsidP="00494017">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63452261" w14:textId="77777777" w:rsidR="00494017" w:rsidRPr="00FF083F" w:rsidRDefault="00494017" w:rsidP="00494017">
      <w:pPr>
        <w:pStyle w:val="PL"/>
        <w:shd w:val="clear" w:color="auto" w:fill="E6E6E6"/>
      </w:pPr>
      <w:r w:rsidRPr="00FF083F">
        <w:tab/>
        <w:t>v2x-SupportedBandCombinationListNR-r16</w:t>
      </w:r>
      <w:r w:rsidRPr="00FF083F">
        <w:tab/>
        <w:t>V2X-SupportedBandCombinationNR-r16</w:t>
      </w:r>
      <w:r w:rsidRPr="00FF083F">
        <w:tab/>
        <w:t>OPTIONAL</w:t>
      </w:r>
    </w:p>
    <w:p w14:paraId="6E44D14E" w14:textId="77777777" w:rsidR="00494017" w:rsidRPr="00FF083F" w:rsidRDefault="00494017" w:rsidP="00494017">
      <w:pPr>
        <w:pStyle w:val="PL"/>
        <w:shd w:val="clear" w:color="auto" w:fill="E6E6E6"/>
      </w:pPr>
      <w:r w:rsidRPr="00FF083F">
        <w:t>}</w:t>
      </w:r>
    </w:p>
    <w:p w14:paraId="611E9705" w14:textId="77777777" w:rsidR="00494017" w:rsidRPr="00FF083F" w:rsidRDefault="00494017" w:rsidP="00494017">
      <w:pPr>
        <w:pStyle w:val="PL"/>
        <w:shd w:val="clear" w:color="auto" w:fill="E6E6E6"/>
      </w:pPr>
    </w:p>
    <w:p w14:paraId="6D94740E" w14:textId="77777777" w:rsidR="00494017" w:rsidRPr="00FF083F" w:rsidRDefault="00494017" w:rsidP="00494017">
      <w:pPr>
        <w:pStyle w:val="PL"/>
        <w:shd w:val="clear" w:color="auto" w:fill="E6E6E6"/>
      </w:pPr>
      <w:r w:rsidRPr="00FF083F">
        <w:t>UE-CategorySL-r15 ::=</w:t>
      </w:r>
      <w:r w:rsidRPr="00FF083F">
        <w:tab/>
      </w:r>
      <w:r w:rsidRPr="00FF083F">
        <w:tab/>
      </w:r>
      <w:r w:rsidRPr="00FF083F">
        <w:tab/>
        <w:t>SEQUENCE {</w:t>
      </w:r>
    </w:p>
    <w:p w14:paraId="733523BC" w14:textId="77777777" w:rsidR="00494017" w:rsidRPr="00FF083F" w:rsidRDefault="00494017" w:rsidP="00494017">
      <w:pPr>
        <w:pStyle w:val="PL"/>
        <w:shd w:val="clear" w:color="auto" w:fill="E6E6E6"/>
      </w:pPr>
      <w:r w:rsidRPr="00FF083F">
        <w:tab/>
        <w:t>ue-CategorySL-C-TX-r15</w:t>
      </w:r>
      <w:r w:rsidRPr="00FF083F">
        <w:tab/>
      </w:r>
      <w:r w:rsidRPr="00FF083F">
        <w:tab/>
      </w:r>
      <w:r w:rsidRPr="00FF083F">
        <w:tab/>
      </w:r>
      <w:r w:rsidRPr="00FF083F">
        <w:tab/>
        <w:t>INTEGER(1..5),</w:t>
      </w:r>
    </w:p>
    <w:p w14:paraId="58A8DDCE" w14:textId="77777777" w:rsidR="00494017" w:rsidRPr="00FF083F" w:rsidRDefault="00494017" w:rsidP="00494017">
      <w:pPr>
        <w:pStyle w:val="PL"/>
        <w:shd w:val="clear" w:color="auto" w:fill="E6E6E6"/>
      </w:pPr>
      <w:r w:rsidRPr="00FF083F">
        <w:tab/>
        <w:t>ue-CategorySL-C-RX-r15</w:t>
      </w:r>
      <w:r w:rsidRPr="00FF083F">
        <w:tab/>
      </w:r>
      <w:r w:rsidRPr="00FF083F">
        <w:tab/>
      </w:r>
      <w:r w:rsidRPr="00FF083F">
        <w:tab/>
      </w:r>
      <w:r w:rsidRPr="00FF083F">
        <w:tab/>
        <w:t>INTEGER(1..4)</w:t>
      </w:r>
    </w:p>
    <w:p w14:paraId="61520113" w14:textId="77777777" w:rsidR="00494017" w:rsidRPr="00FF083F" w:rsidRDefault="00494017" w:rsidP="00494017">
      <w:pPr>
        <w:pStyle w:val="PL"/>
        <w:shd w:val="clear" w:color="auto" w:fill="E6E6E6"/>
      </w:pPr>
      <w:r w:rsidRPr="00FF083F">
        <w:t>}</w:t>
      </w:r>
    </w:p>
    <w:p w14:paraId="22001C8E" w14:textId="77777777" w:rsidR="00494017" w:rsidRPr="00FF083F" w:rsidRDefault="00494017" w:rsidP="00494017">
      <w:pPr>
        <w:pStyle w:val="PL"/>
        <w:shd w:val="clear" w:color="auto" w:fill="E6E6E6"/>
      </w:pPr>
    </w:p>
    <w:p w14:paraId="79544794" w14:textId="77777777" w:rsidR="00494017" w:rsidRPr="00FF083F" w:rsidRDefault="00494017" w:rsidP="00494017">
      <w:pPr>
        <w:pStyle w:val="PL"/>
        <w:shd w:val="clear" w:color="auto" w:fill="E6E6E6"/>
      </w:pPr>
      <w:r w:rsidRPr="00FF083F">
        <w:t>V2X-SupportedBandCombination-r14 ::=</w:t>
      </w:r>
      <w:r w:rsidRPr="00FF083F">
        <w:tab/>
      </w:r>
      <w:r w:rsidRPr="00FF083F">
        <w:tab/>
        <w:t>SEQUENCE (SIZE (1..maxBandComb-r13)) OF V2X-BandCombinationParameters-r14</w:t>
      </w:r>
    </w:p>
    <w:p w14:paraId="314AEA5C" w14:textId="77777777" w:rsidR="00494017" w:rsidRPr="00FF083F" w:rsidRDefault="00494017" w:rsidP="00494017">
      <w:pPr>
        <w:pStyle w:val="PL"/>
        <w:shd w:val="clear" w:color="auto" w:fill="E6E6E6"/>
      </w:pPr>
    </w:p>
    <w:p w14:paraId="220D8CFC" w14:textId="77777777" w:rsidR="00494017" w:rsidRPr="00FF083F" w:rsidRDefault="00494017" w:rsidP="00494017">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7CE676E9" w14:textId="77777777" w:rsidR="00494017" w:rsidRPr="00FF083F" w:rsidRDefault="00494017" w:rsidP="00494017">
      <w:pPr>
        <w:pStyle w:val="PL"/>
        <w:shd w:val="clear" w:color="auto" w:fill="E6E6E6"/>
      </w:pPr>
    </w:p>
    <w:p w14:paraId="306CC0E8" w14:textId="77777777" w:rsidR="00494017" w:rsidRPr="00FF083F" w:rsidRDefault="00494017" w:rsidP="00494017">
      <w:pPr>
        <w:pStyle w:val="PL"/>
        <w:shd w:val="clear" w:color="auto" w:fill="E6E6E6"/>
      </w:pPr>
      <w:r w:rsidRPr="00FF083F">
        <w:t>V2X-BandCombinationParameters-r14 ::=</w:t>
      </w:r>
      <w:r w:rsidRPr="00FF083F">
        <w:tab/>
        <w:t>SEQUENCE (SIZE (1.. maxSimultaneousBands-r10)) OF V2X-BandParameters-r14</w:t>
      </w:r>
    </w:p>
    <w:p w14:paraId="57314C49" w14:textId="77777777" w:rsidR="00494017" w:rsidRPr="00FF083F" w:rsidRDefault="00494017" w:rsidP="00494017">
      <w:pPr>
        <w:pStyle w:val="PL"/>
        <w:shd w:val="clear" w:color="auto" w:fill="E6E6E6"/>
      </w:pPr>
    </w:p>
    <w:p w14:paraId="19487BB7" w14:textId="77777777" w:rsidR="00494017" w:rsidRPr="00FF083F" w:rsidRDefault="00494017" w:rsidP="00494017">
      <w:pPr>
        <w:pStyle w:val="PL"/>
        <w:shd w:val="clear" w:color="auto" w:fill="E6E6E6"/>
      </w:pPr>
      <w:r w:rsidRPr="00FF083F">
        <w:t>V2X-BandCombinationParameters-v1530 ::=</w:t>
      </w:r>
      <w:r w:rsidRPr="00FF083F">
        <w:tab/>
        <w:t>SEQUENCE (SIZE (1.. maxSimultaneousBands-r10)) OF V2X-BandParameters-v1530</w:t>
      </w:r>
    </w:p>
    <w:p w14:paraId="0CBEE43D" w14:textId="77777777" w:rsidR="00494017" w:rsidRPr="00FF083F" w:rsidRDefault="00494017" w:rsidP="00494017">
      <w:pPr>
        <w:pStyle w:val="PL"/>
        <w:shd w:val="clear" w:color="auto" w:fill="E6E6E6"/>
      </w:pPr>
    </w:p>
    <w:p w14:paraId="1246B9F3" w14:textId="77777777" w:rsidR="00494017" w:rsidRPr="00FF083F" w:rsidRDefault="00494017" w:rsidP="00494017">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3E586530" w14:textId="77777777" w:rsidR="00494017" w:rsidRPr="00FF083F" w:rsidRDefault="00494017" w:rsidP="00494017">
      <w:pPr>
        <w:pStyle w:val="PL"/>
        <w:shd w:val="clear" w:color="auto" w:fill="E6E6E6"/>
      </w:pPr>
    </w:p>
    <w:p w14:paraId="602EA7F8" w14:textId="77777777" w:rsidR="00494017" w:rsidRPr="00FF083F" w:rsidRDefault="00494017" w:rsidP="00494017">
      <w:pPr>
        <w:pStyle w:val="PL"/>
        <w:shd w:val="clear" w:color="auto" w:fill="E6E6E6"/>
      </w:pPr>
      <w:r w:rsidRPr="00FF083F">
        <w:t>V2X-BandCombinationParametersNR-r16 ::=</w:t>
      </w:r>
      <w:r w:rsidRPr="00FF083F">
        <w:tab/>
        <w:t>CHOICE {</w:t>
      </w:r>
    </w:p>
    <w:p w14:paraId="78EEC482" w14:textId="77777777" w:rsidR="00494017" w:rsidRPr="00FF083F" w:rsidRDefault="00494017" w:rsidP="00494017">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AF5B33F" w14:textId="77777777" w:rsidR="00494017" w:rsidRPr="00FF083F" w:rsidRDefault="00494017" w:rsidP="00494017">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3EEA7A30" w14:textId="77777777" w:rsidR="00494017" w:rsidRPr="00FF083F" w:rsidRDefault="00494017" w:rsidP="00494017">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445E587B" w14:textId="77777777" w:rsidR="00494017" w:rsidRPr="00FF083F" w:rsidRDefault="00494017" w:rsidP="00494017">
      <w:pPr>
        <w:pStyle w:val="PL"/>
        <w:shd w:val="clear" w:color="auto" w:fill="E6E6E6"/>
      </w:pPr>
      <w:r w:rsidRPr="00FF083F">
        <w:tab/>
        <w:t>},</w:t>
      </w:r>
    </w:p>
    <w:p w14:paraId="727546BD" w14:textId="77777777" w:rsidR="00494017" w:rsidRPr="00FF083F" w:rsidRDefault="00494017" w:rsidP="00494017">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1827BB9F" w14:textId="77777777" w:rsidR="00494017" w:rsidRPr="00FF083F" w:rsidRDefault="00494017" w:rsidP="00494017">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47557916" w14:textId="77777777" w:rsidR="00494017" w:rsidRPr="00FF083F" w:rsidRDefault="00494017" w:rsidP="00494017">
      <w:pPr>
        <w:pStyle w:val="PL"/>
        <w:shd w:val="clear" w:color="auto" w:fill="E6E6E6"/>
      </w:pPr>
      <w:r w:rsidRPr="00FF083F">
        <w:tab/>
        <w:t>}</w:t>
      </w:r>
    </w:p>
    <w:p w14:paraId="35130EEB" w14:textId="77777777" w:rsidR="00494017" w:rsidRPr="00FF083F" w:rsidRDefault="00494017" w:rsidP="00494017">
      <w:pPr>
        <w:pStyle w:val="PL"/>
        <w:shd w:val="clear" w:color="auto" w:fill="E6E6E6"/>
      </w:pPr>
      <w:r w:rsidRPr="00FF083F">
        <w:t>}</w:t>
      </w:r>
    </w:p>
    <w:p w14:paraId="3730239D" w14:textId="77777777" w:rsidR="00494017" w:rsidRPr="00FF083F" w:rsidRDefault="00494017" w:rsidP="00494017">
      <w:pPr>
        <w:pStyle w:val="PL"/>
        <w:shd w:val="clear" w:color="auto" w:fill="E6E6E6"/>
      </w:pPr>
    </w:p>
    <w:p w14:paraId="4CD31A7F" w14:textId="77777777" w:rsidR="00494017" w:rsidRPr="00FF083F" w:rsidRDefault="00494017" w:rsidP="00494017">
      <w:pPr>
        <w:pStyle w:val="PL"/>
        <w:shd w:val="clear" w:color="auto" w:fill="E6E6E6"/>
      </w:pPr>
      <w:r w:rsidRPr="00FF083F">
        <w:t>SupportedBandInfoList-r12 ::=</w:t>
      </w:r>
      <w:r w:rsidRPr="00FF083F">
        <w:tab/>
      </w:r>
      <w:r w:rsidRPr="00FF083F">
        <w:tab/>
        <w:t>SEQUENCE (SIZE (1..maxBands)) OF SupportedBandInfo-r12</w:t>
      </w:r>
    </w:p>
    <w:p w14:paraId="59AC5985" w14:textId="77777777" w:rsidR="00494017" w:rsidRPr="00FF083F" w:rsidRDefault="00494017" w:rsidP="00494017">
      <w:pPr>
        <w:pStyle w:val="PL"/>
        <w:shd w:val="clear" w:color="auto" w:fill="E6E6E6"/>
      </w:pPr>
    </w:p>
    <w:p w14:paraId="43F325EC" w14:textId="77777777" w:rsidR="00494017" w:rsidRPr="00FF083F" w:rsidRDefault="00494017" w:rsidP="00494017">
      <w:pPr>
        <w:pStyle w:val="PL"/>
        <w:shd w:val="clear" w:color="auto" w:fill="E6E6E6"/>
      </w:pPr>
      <w:r w:rsidRPr="00FF083F">
        <w:t>SupportedBandInfo-r12 ::=</w:t>
      </w:r>
      <w:r w:rsidRPr="00FF083F">
        <w:tab/>
      </w:r>
      <w:r w:rsidRPr="00FF083F">
        <w:tab/>
      </w:r>
      <w:r w:rsidRPr="00FF083F">
        <w:tab/>
        <w:t>SEQUENCE {</w:t>
      </w:r>
    </w:p>
    <w:p w14:paraId="6202AA12" w14:textId="77777777" w:rsidR="00494017" w:rsidRPr="00FF083F" w:rsidRDefault="00494017" w:rsidP="00494017">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1B435E7D" w14:textId="77777777" w:rsidR="00494017" w:rsidRPr="00FF083F" w:rsidRDefault="00494017" w:rsidP="00494017">
      <w:pPr>
        <w:pStyle w:val="PL"/>
        <w:shd w:val="clear" w:color="auto" w:fill="E6E6E6"/>
      </w:pPr>
      <w:r w:rsidRPr="00FF083F">
        <w:t>}</w:t>
      </w:r>
    </w:p>
    <w:p w14:paraId="028CB51C" w14:textId="77777777" w:rsidR="00494017" w:rsidRPr="00FF083F" w:rsidRDefault="00494017" w:rsidP="00494017">
      <w:pPr>
        <w:pStyle w:val="PL"/>
        <w:shd w:val="clear" w:color="auto" w:fill="E6E6E6"/>
      </w:pPr>
    </w:p>
    <w:p w14:paraId="6B0CA286" w14:textId="77777777" w:rsidR="00494017" w:rsidRPr="00FF083F" w:rsidRDefault="00494017" w:rsidP="00494017">
      <w:pPr>
        <w:pStyle w:val="PL"/>
        <w:shd w:val="clear" w:color="auto" w:fill="E6E6E6"/>
      </w:pPr>
      <w:r w:rsidRPr="00FF083F">
        <w:t>FreqBandIndicatorListEUTRA-r12 ::=</w:t>
      </w:r>
      <w:r w:rsidRPr="00FF083F">
        <w:tab/>
      </w:r>
      <w:r w:rsidRPr="00FF083F">
        <w:tab/>
        <w:t>SEQUENCE (SIZE (1..maxBands)) OF FreqBandIndicator-r11</w:t>
      </w:r>
    </w:p>
    <w:p w14:paraId="5EC3E717" w14:textId="77777777" w:rsidR="00494017" w:rsidRPr="00FF083F" w:rsidRDefault="00494017" w:rsidP="00494017">
      <w:pPr>
        <w:pStyle w:val="PL"/>
        <w:shd w:val="clear" w:color="auto" w:fill="E6E6E6"/>
      </w:pPr>
    </w:p>
    <w:p w14:paraId="1C854A3B" w14:textId="77777777" w:rsidR="00494017" w:rsidRPr="00FF083F" w:rsidRDefault="00494017" w:rsidP="00494017">
      <w:pPr>
        <w:pStyle w:val="PL"/>
        <w:shd w:val="clear" w:color="auto" w:fill="E6E6E6"/>
      </w:pPr>
      <w:r w:rsidRPr="00FF083F">
        <w:t>MMTEL-Parameters-r14 ::=</w:t>
      </w:r>
      <w:r w:rsidRPr="00FF083F">
        <w:tab/>
      </w:r>
      <w:r w:rsidRPr="00FF083F">
        <w:tab/>
      </w:r>
      <w:r w:rsidRPr="00FF083F">
        <w:tab/>
        <w:t>SEQUENCE {</w:t>
      </w:r>
    </w:p>
    <w:p w14:paraId="407D69FD" w14:textId="77777777" w:rsidR="00494017" w:rsidRPr="00FF083F" w:rsidRDefault="00494017" w:rsidP="00494017">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2657DD5D" w14:textId="77777777" w:rsidR="00494017" w:rsidRPr="00FF083F" w:rsidRDefault="00494017" w:rsidP="00494017">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3D3F315" w14:textId="77777777" w:rsidR="00494017" w:rsidRPr="00FF083F" w:rsidRDefault="00494017" w:rsidP="00494017">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5212C3E" w14:textId="77777777" w:rsidR="00494017" w:rsidRPr="00FF083F" w:rsidRDefault="00494017" w:rsidP="00494017">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24AB2888" w14:textId="77777777" w:rsidR="00494017" w:rsidRPr="00FF083F" w:rsidRDefault="00494017" w:rsidP="00494017">
      <w:pPr>
        <w:pStyle w:val="PL"/>
        <w:shd w:val="clear" w:color="auto" w:fill="E6E6E6"/>
      </w:pPr>
      <w:r w:rsidRPr="00FF083F">
        <w:t>}</w:t>
      </w:r>
    </w:p>
    <w:p w14:paraId="553EB35C" w14:textId="77777777" w:rsidR="00494017" w:rsidRPr="00FF083F" w:rsidRDefault="00494017" w:rsidP="00494017">
      <w:pPr>
        <w:pStyle w:val="PL"/>
        <w:shd w:val="clear" w:color="auto" w:fill="E6E6E6"/>
      </w:pPr>
    </w:p>
    <w:p w14:paraId="6173B4F9" w14:textId="77777777" w:rsidR="00494017" w:rsidRPr="00FF083F" w:rsidRDefault="00494017" w:rsidP="00494017">
      <w:pPr>
        <w:pStyle w:val="PL"/>
        <w:shd w:val="clear" w:color="auto" w:fill="E6E6E6"/>
      </w:pPr>
      <w:r w:rsidRPr="00FF083F">
        <w:t>MMTEL-Parameters-v1610 ::=</w:t>
      </w:r>
      <w:r w:rsidRPr="00FF083F">
        <w:tab/>
      </w:r>
      <w:r w:rsidRPr="00FF083F">
        <w:tab/>
      </w:r>
      <w:r w:rsidRPr="00FF083F">
        <w:tab/>
      </w:r>
      <w:r w:rsidRPr="00FF083F">
        <w:tab/>
        <w:t>SEQUENCE {</w:t>
      </w:r>
    </w:p>
    <w:p w14:paraId="2EF2AB85" w14:textId="77777777" w:rsidR="00494017" w:rsidRPr="00FF083F" w:rsidRDefault="00494017" w:rsidP="00494017">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2EAAD8D8" w14:textId="77777777" w:rsidR="00494017" w:rsidRPr="00FF083F" w:rsidRDefault="00494017" w:rsidP="00494017">
      <w:pPr>
        <w:pStyle w:val="PL"/>
        <w:shd w:val="clear" w:color="auto" w:fill="E6E6E6"/>
      </w:pPr>
      <w:r w:rsidRPr="00FF083F">
        <w:t>}</w:t>
      </w:r>
    </w:p>
    <w:p w14:paraId="6B4DB3E7" w14:textId="77777777" w:rsidR="00494017" w:rsidRPr="00FF083F" w:rsidRDefault="00494017" w:rsidP="00494017">
      <w:pPr>
        <w:pStyle w:val="PL"/>
        <w:shd w:val="clear" w:color="auto" w:fill="E6E6E6"/>
      </w:pPr>
    </w:p>
    <w:p w14:paraId="1EFB922A" w14:textId="77777777" w:rsidR="00494017" w:rsidRPr="00FF083F" w:rsidRDefault="00494017" w:rsidP="00494017">
      <w:pPr>
        <w:pStyle w:val="PL"/>
        <w:shd w:val="clear" w:color="auto" w:fill="E6E6E6"/>
      </w:pPr>
      <w:r w:rsidRPr="00FF083F">
        <w:t>SRS-CapabilityPerBandPair-r14 ::= SEQUENCE {</w:t>
      </w:r>
    </w:p>
    <w:p w14:paraId="342328CE" w14:textId="77777777" w:rsidR="00494017" w:rsidRPr="00FF083F" w:rsidRDefault="00494017" w:rsidP="00494017">
      <w:pPr>
        <w:pStyle w:val="PL"/>
        <w:shd w:val="clear" w:color="auto" w:fill="E6E6E6"/>
      </w:pPr>
      <w:r w:rsidRPr="00FF083F">
        <w:tab/>
        <w:t>retuningInfo</w:t>
      </w:r>
      <w:r w:rsidRPr="00FF083F">
        <w:tab/>
      </w:r>
      <w:r w:rsidRPr="00FF083F">
        <w:tab/>
      </w:r>
      <w:r w:rsidRPr="00FF083F">
        <w:tab/>
      </w:r>
      <w:r w:rsidRPr="00FF083F">
        <w:tab/>
        <w:t>SEQUENCE {</w:t>
      </w:r>
    </w:p>
    <w:p w14:paraId="43E12E9E" w14:textId="77777777" w:rsidR="00494017" w:rsidRPr="00FF083F" w:rsidRDefault="00494017" w:rsidP="00494017">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30C63DB0"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40395E0E"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73DA261C" w14:textId="77777777" w:rsidR="00494017" w:rsidRPr="00FF083F" w:rsidRDefault="00494017" w:rsidP="00494017">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12F4F703"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5AB4E4DC" w14:textId="77777777" w:rsidR="00494017" w:rsidRPr="00FF083F" w:rsidRDefault="00494017" w:rsidP="00494017">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8BCC3A8" w14:textId="77777777" w:rsidR="00494017" w:rsidRPr="00FF083F" w:rsidRDefault="00494017" w:rsidP="00494017">
      <w:pPr>
        <w:pStyle w:val="PL"/>
        <w:shd w:val="clear" w:color="auto" w:fill="E6E6E6"/>
      </w:pPr>
      <w:r w:rsidRPr="00FF083F">
        <w:tab/>
        <w:t>}</w:t>
      </w:r>
    </w:p>
    <w:p w14:paraId="2CAAE7EA" w14:textId="77777777" w:rsidR="00494017" w:rsidRPr="00FF083F" w:rsidRDefault="00494017" w:rsidP="00494017">
      <w:pPr>
        <w:pStyle w:val="PL"/>
        <w:shd w:val="clear" w:color="auto" w:fill="E6E6E6"/>
      </w:pPr>
      <w:r w:rsidRPr="00FF083F">
        <w:t>}</w:t>
      </w:r>
    </w:p>
    <w:p w14:paraId="338FB45B" w14:textId="77777777" w:rsidR="00494017" w:rsidRPr="00FF083F" w:rsidRDefault="00494017" w:rsidP="00494017">
      <w:pPr>
        <w:pStyle w:val="PL"/>
        <w:shd w:val="clear" w:color="auto" w:fill="E6E6E6"/>
      </w:pPr>
    </w:p>
    <w:p w14:paraId="2B06D150" w14:textId="77777777" w:rsidR="00494017" w:rsidRPr="00FF083F" w:rsidRDefault="00494017" w:rsidP="00494017">
      <w:pPr>
        <w:pStyle w:val="PL"/>
        <w:shd w:val="clear" w:color="auto" w:fill="E6E6E6"/>
      </w:pPr>
      <w:r w:rsidRPr="00FF083F">
        <w:t>SRS-CapabilityPerBandPair-v14b0 ::= SEQUENCE {</w:t>
      </w:r>
    </w:p>
    <w:p w14:paraId="3F98C420" w14:textId="77777777" w:rsidR="00494017" w:rsidRPr="00FF083F" w:rsidRDefault="00494017" w:rsidP="00494017">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62A8E633" w14:textId="77777777" w:rsidR="00494017" w:rsidRPr="00FF083F" w:rsidRDefault="00494017" w:rsidP="00494017">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049425EC" w14:textId="77777777" w:rsidR="00494017" w:rsidRPr="00FF083F" w:rsidRDefault="00494017" w:rsidP="00494017">
      <w:pPr>
        <w:pStyle w:val="PL"/>
        <w:shd w:val="clear" w:color="auto" w:fill="E6E6E6"/>
      </w:pPr>
      <w:r w:rsidRPr="00FF083F">
        <w:t>}</w:t>
      </w:r>
    </w:p>
    <w:p w14:paraId="427F77B8" w14:textId="77777777" w:rsidR="00494017" w:rsidRPr="00FF083F" w:rsidRDefault="00494017" w:rsidP="00494017">
      <w:pPr>
        <w:pStyle w:val="PL"/>
        <w:shd w:val="clear" w:color="auto" w:fill="E6E6E6"/>
      </w:pPr>
    </w:p>
    <w:p w14:paraId="2F20B565" w14:textId="77777777" w:rsidR="00494017" w:rsidRPr="00FF083F" w:rsidRDefault="00494017" w:rsidP="00494017">
      <w:pPr>
        <w:pStyle w:val="PL"/>
        <w:shd w:val="clear" w:color="auto" w:fill="E6E6E6"/>
      </w:pPr>
      <w:r w:rsidRPr="00FF083F">
        <w:t>SRS-CapabilityPerBandPair-v1610::= SEQUENCE {</w:t>
      </w:r>
    </w:p>
    <w:p w14:paraId="14DBBE95" w14:textId="77777777" w:rsidR="00494017" w:rsidRPr="00FF083F" w:rsidRDefault="00494017" w:rsidP="00494017">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4D2B1A44" w14:textId="77777777" w:rsidR="00494017" w:rsidRPr="00FF083F" w:rsidRDefault="00494017" w:rsidP="00494017">
      <w:pPr>
        <w:pStyle w:val="PL"/>
        <w:shd w:val="clear" w:color="auto" w:fill="E6E6E6"/>
      </w:pPr>
      <w:r w:rsidRPr="00FF083F">
        <w:t>}</w:t>
      </w:r>
    </w:p>
    <w:p w14:paraId="099B8F21" w14:textId="77777777" w:rsidR="00494017" w:rsidRPr="00FF083F" w:rsidRDefault="00494017" w:rsidP="00494017">
      <w:pPr>
        <w:pStyle w:val="PL"/>
        <w:shd w:val="clear" w:color="auto" w:fill="E6E6E6"/>
      </w:pPr>
    </w:p>
    <w:p w14:paraId="2FCE9219" w14:textId="77777777" w:rsidR="00494017" w:rsidRPr="00FF083F" w:rsidRDefault="00494017" w:rsidP="00494017">
      <w:pPr>
        <w:pStyle w:val="PL"/>
        <w:shd w:val="clear" w:color="auto" w:fill="E6E6E6"/>
      </w:pPr>
      <w:r w:rsidRPr="00FF083F">
        <w:t>HighSpeedEnhParameters-r14 ::= SEQUENCE {</w:t>
      </w:r>
    </w:p>
    <w:p w14:paraId="22C789E6" w14:textId="77777777" w:rsidR="00494017" w:rsidRPr="00FF083F" w:rsidRDefault="00494017" w:rsidP="00494017">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5C01F49A" w14:textId="77777777" w:rsidR="00494017" w:rsidRPr="00FF083F" w:rsidRDefault="00494017" w:rsidP="00494017">
      <w:pPr>
        <w:pStyle w:val="PL"/>
        <w:shd w:val="clear" w:color="auto" w:fill="E6E6E6"/>
      </w:pPr>
      <w:r w:rsidRPr="00FF083F">
        <w:tab/>
        <w:t>demodulationEnhancements-r14</w:t>
      </w:r>
      <w:r w:rsidRPr="00FF083F">
        <w:tab/>
        <w:t>ENUMERATED {supported}</w:t>
      </w:r>
      <w:r w:rsidRPr="00FF083F">
        <w:tab/>
      </w:r>
      <w:r w:rsidRPr="00FF083F">
        <w:tab/>
        <w:t>OPTIONAL,</w:t>
      </w:r>
    </w:p>
    <w:p w14:paraId="52118CB0" w14:textId="77777777" w:rsidR="00494017" w:rsidRPr="00FF083F" w:rsidRDefault="00494017" w:rsidP="00494017">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064F267D" w14:textId="77777777" w:rsidR="00494017" w:rsidRPr="00FF083F" w:rsidRDefault="00494017" w:rsidP="00494017">
      <w:pPr>
        <w:pStyle w:val="PL"/>
        <w:shd w:val="clear" w:color="auto" w:fill="E6E6E6"/>
      </w:pPr>
      <w:r w:rsidRPr="00FF083F">
        <w:t>}</w:t>
      </w:r>
    </w:p>
    <w:p w14:paraId="25844821" w14:textId="77777777" w:rsidR="00494017" w:rsidRPr="00FF083F" w:rsidRDefault="00494017" w:rsidP="00494017">
      <w:pPr>
        <w:pStyle w:val="PL"/>
        <w:shd w:val="clear" w:color="auto" w:fill="E6E6E6"/>
      </w:pPr>
    </w:p>
    <w:p w14:paraId="5ECFCEBC" w14:textId="77777777" w:rsidR="00494017" w:rsidRPr="00FF083F" w:rsidRDefault="00494017" w:rsidP="00494017">
      <w:pPr>
        <w:pStyle w:val="PL"/>
        <w:shd w:val="clear" w:color="auto" w:fill="E6E6E6"/>
      </w:pPr>
      <w:r w:rsidRPr="00FF083F">
        <w:t>HighSpeedEnhParameters-v1610 ::= SEQUENCE {</w:t>
      </w:r>
    </w:p>
    <w:p w14:paraId="653AFDB4" w14:textId="77777777" w:rsidR="00494017" w:rsidRPr="00FF083F" w:rsidRDefault="00494017" w:rsidP="00494017">
      <w:pPr>
        <w:pStyle w:val="PL"/>
        <w:shd w:val="clear" w:color="auto" w:fill="E6E6E6"/>
      </w:pPr>
      <w:r w:rsidRPr="00FF083F">
        <w:tab/>
        <w:t>measurementEnhancementsSCell-r16</w:t>
      </w:r>
      <w:r w:rsidRPr="00FF083F">
        <w:tab/>
        <w:t>ENUMERATED {supported}</w:t>
      </w:r>
      <w:r w:rsidRPr="00FF083F">
        <w:tab/>
      </w:r>
      <w:r w:rsidRPr="00FF083F">
        <w:tab/>
        <w:t>OPTIONAL,</w:t>
      </w:r>
    </w:p>
    <w:p w14:paraId="2323C273" w14:textId="77777777" w:rsidR="00494017" w:rsidRPr="00FF083F" w:rsidRDefault="00494017" w:rsidP="00494017">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2DE78A5F" w14:textId="77777777" w:rsidR="00494017" w:rsidRPr="00FF083F" w:rsidRDefault="00494017" w:rsidP="00494017">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26B43B20" w14:textId="77777777" w:rsidR="00494017" w:rsidRPr="00FF083F" w:rsidRDefault="00494017" w:rsidP="00494017">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6B4D0194" w14:textId="77777777" w:rsidR="00494017" w:rsidRPr="00FF083F" w:rsidRDefault="00494017" w:rsidP="00494017">
      <w:pPr>
        <w:pStyle w:val="PL"/>
        <w:shd w:val="clear" w:color="auto" w:fill="E6E6E6"/>
      </w:pPr>
      <w:r w:rsidRPr="00FF083F">
        <w:t>}</w:t>
      </w:r>
    </w:p>
    <w:p w14:paraId="04428B7F" w14:textId="77777777" w:rsidR="00494017" w:rsidRPr="00FF083F" w:rsidRDefault="00494017" w:rsidP="00494017">
      <w:pPr>
        <w:pStyle w:val="PL"/>
        <w:shd w:val="clear" w:color="auto" w:fill="E6E6E6"/>
      </w:pPr>
    </w:p>
    <w:p w14:paraId="07EE3D04" w14:textId="77777777" w:rsidR="00494017" w:rsidRPr="00FF083F" w:rsidRDefault="00494017" w:rsidP="00494017">
      <w:pPr>
        <w:pStyle w:val="PL"/>
        <w:shd w:val="clear" w:color="auto" w:fill="E6E6E6"/>
      </w:pPr>
      <w:r w:rsidRPr="00FF083F">
        <w:t>-- ASN1STOP</w:t>
      </w:r>
    </w:p>
    <w:p w14:paraId="59A76691" w14:textId="77777777" w:rsidR="00494017" w:rsidRPr="00FF083F" w:rsidRDefault="00494017" w:rsidP="0049401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94017" w:rsidRPr="00FF083F" w14:paraId="21A23FAF" w14:textId="77777777" w:rsidTr="004E4663">
        <w:trPr>
          <w:cantSplit/>
          <w:tblHeader/>
        </w:trPr>
        <w:tc>
          <w:tcPr>
            <w:tcW w:w="7793" w:type="dxa"/>
            <w:gridSpan w:val="2"/>
          </w:tcPr>
          <w:p w14:paraId="0616B7A6" w14:textId="77777777" w:rsidR="00494017" w:rsidRPr="00FF083F" w:rsidRDefault="00494017" w:rsidP="004E4663">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30900F28" w14:textId="77777777" w:rsidR="00494017" w:rsidRPr="00FF083F" w:rsidRDefault="00494017" w:rsidP="004E4663">
            <w:pPr>
              <w:pStyle w:val="TAH"/>
              <w:rPr>
                <w:i/>
                <w:noProof/>
                <w:lang w:eastAsia="en-GB"/>
              </w:rPr>
            </w:pPr>
            <w:r w:rsidRPr="00FF083F">
              <w:rPr>
                <w:i/>
                <w:noProof/>
                <w:lang w:eastAsia="en-GB"/>
              </w:rPr>
              <w:t>FDD/ TDD diff</w:t>
            </w:r>
          </w:p>
        </w:tc>
      </w:tr>
      <w:tr w:rsidR="00494017" w:rsidRPr="00FF083F" w14:paraId="5B83D2B1" w14:textId="77777777" w:rsidTr="004E4663">
        <w:trPr>
          <w:cantSplit/>
        </w:trPr>
        <w:tc>
          <w:tcPr>
            <w:tcW w:w="7793" w:type="dxa"/>
            <w:gridSpan w:val="2"/>
          </w:tcPr>
          <w:p w14:paraId="6871E15B" w14:textId="77777777" w:rsidR="00494017" w:rsidRPr="00FF083F" w:rsidRDefault="00494017" w:rsidP="004E4663">
            <w:pPr>
              <w:pStyle w:val="TAL"/>
              <w:rPr>
                <w:b/>
                <w:bCs/>
                <w:i/>
                <w:noProof/>
                <w:lang w:eastAsia="en-GB"/>
              </w:rPr>
            </w:pPr>
            <w:r w:rsidRPr="00FF083F">
              <w:rPr>
                <w:b/>
                <w:bCs/>
                <w:i/>
                <w:noProof/>
                <w:lang w:eastAsia="en-GB"/>
              </w:rPr>
              <w:t>accessStratumRelease</w:t>
            </w:r>
          </w:p>
          <w:p w14:paraId="73DF5684" w14:textId="77777777" w:rsidR="00494017" w:rsidRPr="00FF083F" w:rsidRDefault="00494017" w:rsidP="004E4663">
            <w:pPr>
              <w:pStyle w:val="TAL"/>
              <w:rPr>
                <w:lang w:eastAsia="en-GB"/>
              </w:rPr>
            </w:pPr>
            <w:r w:rsidRPr="00FF083F">
              <w:rPr>
                <w:lang w:eastAsia="en-GB"/>
              </w:rPr>
              <w:t>Set to rel16 in this version of the specification. NOTE 7.</w:t>
            </w:r>
          </w:p>
        </w:tc>
        <w:tc>
          <w:tcPr>
            <w:tcW w:w="862" w:type="dxa"/>
            <w:gridSpan w:val="2"/>
          </w:tcPr>
          <w:p w14:paraId="5A070CD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1222A94" w14:textId="77777777" w:rsidTr="004E4663">
        <w:trPr>
          <w:cantSplit/>
        </w:trPr>
        <w:tc>
          <w:tcPr>
            <w:tcW w:w="7793" w:type="dxa"/>
            <w:gridSpan w:val="2"/>
          </w:tcPr>
          <w:p w14:paraId="6B36BA8C" w14:textId="77777777" w:rsidR="00494017" w:rsidRPr="00FF083F" w:rsidRDefault="00494017" w:rsidP="004E4663">
            <w:pPr>
              <w:keepNext/>
              <w:keepLines/>
              <w:spacing w:after="0"/>
              <w:rPr>
                <w:rFonts w:ascii="Arial" w:hAnsi="Arial"/>
                <w:b/>
                <w:bCs/>
                <w:i/>
                <w:noProof/>
                <w:sz w:val="18"/>
              </w:rPr>
            </w:pPr>
            <w:r w:rsidRPr="00FF083F">
              <w:rPr>
                <w:rFonts w:ascii="Arial" w:hAnsi="Arial"/>
                <w:b/>
                <w:bCs/>
                <w:i/>
                <w:noProof/>
                <w:sz w:val="18"/>
              </w:rPr>
              <w:t>additionalRx-Tx-PerformanceReq</w:t>
            </w:r>
          </w:p>
          <w:p w14:paraId="2D9F7C6E" w14:textId="77777777" w:rsidR="00494017" w:rsidRPr="00FF083F" w:rsidRDefault="00494017" w:rsidP="004E4663">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5A754D45"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58C22F3D" w14:textId="77777777" w:rsidTr="004E4663">
        <w:trPr>
          <w:cantSplit/>
        </w:trPr>
        <w:tc>
          <w:tcPr>
            <w:tcW w:w="7793" w:type="dxa"/>
            <w:gridSpan w:val="2"/>
          </w:tcPr>
          <w:p w14:paraId="76C859C9" w14:textId="77777777" w:rsidR="00494017" w:rsidRPr="00FF083F" w:rsidRDefault="00494017" w:rsidP="004E4663">
            <w:pPr>
              <w:pStyle w:val="TAL"/>
              <w:rPr>
                <w:b/>
                <w:bCs/>
                <w:i/>
                <w:iCs/>
                <w:noProof/>
              </w:rPr>
            </w:pPr>
            <w:r w:rsidRPr="00FF083F">
              <w:rPr>
                <w:b/>
                <w:bCs/>
                <w:i/>
                <w:iCs/>
                <w:noProof/>
              </w:rPr>
              <w:t>addSRS</w:t>
            </w:r>
          </w:p>
          <w:p w14:paraId="7F29750B" w14:textId="77777777" w:rsidR="00494017" w:rsidRPr="00FF083F" w:rsidRDefault="00494017" w:rsidP="004E4663">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747C1F1A" w14:textId="77777777" w:rsidR="00494017" w:rsidRPr="00FF083F" w:rsidRDefault="00494017" w:rsidP="004E4663">
            <w:pPr>
              <w:pStyle w:val="TAL"/>
              <w:jc w:val="center"/>
              <w:rPr>
                <w:noProof/>
              </w:rPr>
            </w:pPr>
            <w:r w:rsidRPr="00FF083F">
              <w:rPr>
                <w:noProof/>
              </w:rPr>
              <w:t>-</w:t>
            </w:r>
          </w:p>
        </w:tc>
      </w:tr>
      <w:tr w:rsidR="00494017" w:rsidRPr="00FF083F" w14:paraId="7788A0E4" w14:textId="77777777" w:rsidTr="004E4663">
        <w:trPr>
          <w:cantSplit/>
        </w:trPr>
        <w:tc>
          <w:tcPr>
            <w:tcW w:w="7793" w:type="dxa"/>
            <w:gridSpan w:val="2"/>
          </w:tcPr>
          <w:p w14:paraId="2C9B2EAC" w14:textId="77777777" w:rsidR="00494017" w:rsidRPr="00FF083F" w:rsidRDefault="00494017" w:rsidP="004E4663">
            <w:pPr>
              <w:pStyle w:val="TAL"/>
              <w:rPr>
                <w:b/>
                <w:i/>
                <w:noProof/>
                <w:lang w:eastAsia="en-GB"/>
              </w:rPr>
            </w:pPr>
            <w:r w:rsidRPr="00FF083F">
              <w:rPr>
                <w:b/>
                <w:i/>
                <w:noProof/>
                <w:lang w:eastAsia="en-GB"/>
              </w:rPr>
              <w:t>addSRS-1T2R</w:t>
            </w:r>
          </w:p>
          <w:p w14:paraId="585A4B75" w14:textId="77777777" w:rsidR="00494017" w:rsidRPr="00FF083F" w:rsidRDefault="00494017" w:rsidP="004E4663">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1B0DB294" w14:textId="77777777" w:rsidR="00494017" w:rsidRPr="00FF083F" w:rsidRDefault="00494017" w:rsidP="004E4663">
            <w:pPr>
              <w:pStyle w:val="TAL"/>
              <w:jc w:val="center"/>
              <w:rPr>
                <w:noProof/>
              </w:rPr>
            </w:pPr>
            <w:r w:rsidRPr="00FF083F">
              <w:rPr>
                <w:noProof/>
              </w:rPr>
              <w:t>-</w:t>
            </w:r>
          </w:p>
        </w:tc>
      </w:tr>
      <w:tr w:rsidR="00494017" w:rsidRPr="00FF083F" w14:paraId="676D79D8" w14:textId="77777777" w:rsidTr="004E4663">
        <w:trPr>
          <w:cantSplit/>
        </w:trPr>
        <w:tc>
          <w:tcPr>
            <w:tcW w:w="7793" w:type="dxa"/>
            <w:gridSpan w:val="2"/>
          </w:tcPr>
          <w:p w14:paraId="4F9155D2" w14:textId="77777777" w:rsidR="00494017" w:rsidRPr="00FF083F" w:rsidRDefault="00494017" w:rsidP="004E4663">
            <w:pPr>
              <w:pStyle w:val="TAL"/>
              <w:rPr>
                <w:b/>
                <w:i/>
                <w:noProof/>
                <w:lang w:eastAsia="en-GB"/>
              </w:rPr>
            </w:pPr>
            <w:r w:rsidRPr="00FF083F">
              <w:rPr>
                <w:b/>
                <w:i/>
                <w:noProof/>
                <w:lang w:eastAsia="en-GB"/>
              </w:rPr>
              <w:t>addSRS-1T4R</w:t>
            </w:r>
          </w:p>
          <w:p w14:paraId="15963108" w14:textId="77777777" w:rsidR="00494017" w:rsidRPr="00FF083F" w:rsidRDefault="00494017" w:rsidP="004E4663">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3DE3CE48" w14:textId="77777777" w:rsidR="00494017" w:rsidRPr="00FF083F" w:rsidRDefault="00494017" w:rsidP="004E4663">
            <w:pPr>
              <w:pStyle w:val="TAL"/>
              <w:jc w:val="center"/>
              <w:rPr>
                <w:noProof/>
              </w:rPr>
            </w:pPr>
            <w:r w:rsidRPr="00FF083F">
              <w:rPr>
                <w:noProof/>
              </w:rPr>
              <w:t>-</w:t>
            </w:r>
          </w:p>
        </w:tc>
      </w:tr>
      <w:tr w:rsidR="00494017" w:rsidRPr="00FF083F" w14:paraId="36EBB204" w14:textId="77777777" w:rsidTr="004E4663">
        <w:trPr>
          <w:cantSplit/>
        </w:trPr>
        <w:tc>
          <w:tcPr>
            <w:tcW w:w="7793" w:type="dxa"/>
            <w:gridSpan w:val="2"/>
          </w:tcPr>
          <w:p w14:paraId="6DE83D91" w14:textId="77777777" w:rsidR="00494017" w:rsidRPr="00FF083F" w:rsidRDefault="00494017" w:rsidP="004E4663">
            <w:pPr>
              <w:pStyle w:val="TAL"/>
              <w:rPr>
                <w:b/>
                <w:i/>
                <w:noProof/>
                <w:lang w:eastAsia="en-GB"/>
              </w:rPr>
            </w:pPr>
            <w:r w:rsidRPr="00FF083F">
              <w:rPr>
                <w:b/>
                <w:i/>
                <w:noProof/>
                <w:lang w:eastAsia="en-GB"/>
              </w:rPr>
              <w:t>addSRS-2T4R-2Pairs</w:t>
            </w:r>
          </w:p>
          <w:p w14:paraId="018EC550" w14:textId="77777777" w:rsidR="00494017" w:rsidRPr="00FF083F" w:rsidRDefault="00494017" w:rsidP="004E4663">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D343540" w14:textId="77777777" w:rsidR="00494017" w:rsidRPr="00FF083F" w:rsidRDefault="00494017" w:rsidP="004E4663">
            <w:pPr>
              <w:pStyle w:val="TAL"/>
              <w:jc w:val="center"/>
              <w:rPr>
                <w:noProof/>
              </w:rPr>
            </w:pPr>
            <w:r w:rsidRPr="00FF083F">
              <w:rPr>
                <w:noProof/>
              </w:rPr>
              <w:t>-</w:t>
            </w:r>
          </w:p>
        </w:tc>
      </w:tr>
      <w:tr w:rsidR="00494017" w:rsidRPr="00FF083F" w14:paraId="33C30C21" w14:textId="77777777" w:rsidTr="004E4663">
        <w:trPr>
          <w:cantSplit/>
        </w:trPr>
        <w:tc>
          <w:tcPr>
            <w:tcW w:w="7793" w:type="dxa"/>
            <w:gridSpan w:val="2"/>
          </w:tcPr>
          <w:p w14:paraId="0B1919A0" w14:textId="77777777" w:rsidR="00494017" w:rsidRPr="00FF083F" w:rsidRDefault="00494017" w:rsidP="004E4663">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5CF8BE41" w14:textId="77777777" w:rsidR="00494017" w:rsidRPr="00FF083F" w:rsidRDefault="00494017" w:rsidP="004E4663">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4DA7A71E" w14:textId="77777777" w:rsidR="00494017" w:rsidRPr="00FF083F" w:rsidRDefault="00494017" w:rsidP="004E4663">
            <w:pPr>
              <w:pStyle w:val="TAL"/>
              <w:jc w:val="center"/>
              <w:rPr>
                <w:noProof/>
              </w:rPr>
            </w:pPr>
            <w:r w:rsidRPr="00FF083F">
              <w:rPr>
                <w:noProof/>
              </w:rPr>
              <w:t>-</w:t>
            </w:r>
          </w:p>
        </w:tc>
      </w:tr>
      <w:tr w:rsidR="00494017" w:rsidRPr="00FF083F" w14:paraId="4D89A053" w14:textId="77777777" w:rsidTr="004E4663">
        <w:trPr>
          <w:cantSplit/>
        </w:trPr>
        <w:tc>
          <w:tcPr>
            <w:tcW w:w="7793" w:type="dxa"/>
            <w:gridSpan w:val="2"/>
          </w:tcPr>
          <w:p w14:paraId="5CB52CD9" w14:textId="77777777" w:rsidR="00494017" w:rsidRPr="00FF083F" w:rsidRDefault="00494017" w:rsidP="004E4663">
            <w:pPr>
              <w:pStyle w:val="TAL"/>
              <w:rPr>
                <w:b/>
                <w:bCs/>
                <w:i/>
                <w:iCs/>
                <w:lang w:eastAsia="en-GB"/>
              </w:rPr>
            </w:pPr>
            <w:r w:rsidRPr="00FF083F">
              <w:rPr>
                <w:b/>
                <w:bCs/>
                <w:i/>
                <w:iCs/>
                <w:lang w:eastAsia="en-GB"/>
              </w:rPr>
              <w:t>addSRS-AntennaSwitching (in addSRS)</w:t>
            </w:r>
          </w:p>
          <w:p w14:paraId="2D865906" w14:textId="77777777" w:rsidR="00494017" w:rsidRPr="00FF083F" w:rsidRDefault="00494017" w:rsidP="004E4663">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16120D01" w14:textId="77777777" w:rsidR="00494017" w:rsidRPr="00FF083F" w:rsidRDefault="00494017" w:rsidP="004E4663">
            <w:pPr>
              <w:pStyle w:val="TAL"/>
              <w:jc w:val="center"/>
              <w:rPr>
                <w:noProof/>
              </w:rPr>
            </w:pPr>
            <w:r w:rsidRPr="00FF083F">
              <w:rPr>
                <w:noProof/>
              </w:rPr>
              <w:t>-</w:t>
            </w:r>
          </w:p>
        </w:tc>
      </w:tr>
      <w:tr w:rsidR="00494017" w:rsidRPr="00FF083F" w14:paraId="5F311FA5" w14:textId="77777777" w:rsidTr="004E4663">
        <w:trPr>
          <w:cantSplit/>
        </w:trPr>
        <w:tc>
          <w:tcPr>
            <w:tcW w:w="7793" w:type="dxa"/>
            <w:gridSpan w:val="2"/>
          </w:tcPr>
          <w:p w14:paraId="33D87C80" w14:textId="77777777" w:rsidR="00494017" w:rsidRPr="00FF083F" w:rsidRDefault="00494017" w:rsidP="004E4663">
            <w:pPr>
              <w:pStyle w:val="TAL"/>
              <w:rPr>
                <w:b/>
                <w:bCs/>
                <w:i/>
                <w:iCs/>
                <w:lang w:eastAsia="en-GB"/>
              </w:rPr>
            </w:pPr>
            <w:r w:rsidRPr="00FF083F">
              <w:rPr>
                <w:b/>
                <w:bCs/>
                <w:i/>
                <w:iCs/>
                <w:lang w:eastAsia="en-GB"/>
              </w:rPr>
              <w:t>addSRS-AntennaSwitching (in bandParameterList-v1610)</w:t>
            </w:r>
          </w:p>
          <w:p w14:paraId="132D0701" w14:textId="77777777" w:rsidR="00494017" w:rsidRPr="00FF083F" w:rsidRDefault="00494017" w:rsidP="004E4663">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4172764C" w14:textId="77777777" w:rsidR="00494017" w:rsidRPr="00FF083F" w:rsidRDefault="00494017" w:rsidP="004E4663">
            <w:pPr>
              <w:pStyle w:val="TAL"/>
              <w:jc w:val="center"/>
              <w:rPr>
                <w:noProof/>
              </w:rPr>
            </w:pPr>
            <w:r w:rsidRPr="00FF083F">
              <w:rPr>
                <w:noProof/>
              </w:rPr>
              <w:t>-</w:t>
            </w:r>
          </w:p>
        </w:tc>
      </w:tr>
      <w:tr w:rsidR="00494017" w:rsidRPr="00FF083F" w14:paraId="7C88F91E" w14:textId="77777777" w:rsidTr="004E4663">
        <w:trPr>
          <w:cantSplit/>
        </w:trPr>
        <w:tc>
          <w:tcPr>
            <w:tcW w:w="7793" w:type="dxa"/>
            <w:gridSpan w:val="2"/>
          </w:tcPr>
          <w:p w14:paraId="7A97D534" w14:textId="77777777" w:rsidR="00494017" w:rsidRPr="00FF083F" w:rsidRDefault="00494017" w:rsidP="004E4663">
            <w:pPr>
              <w:pStyle w:val="TAL"/>
              <w:rPr>
                <w:b/>
                <w:bCs/>
                <w:i/>
                <w:iCs/>
                <w:lang w:eastAsia="en-GB"/>
              </w:rPr>
            </w:pPr>
            <w:r w:rsidRPr="00FF083F">
              <w:rPr>
                <w:b/>
                <w:bCs/>
                <w:i/>
                <w:iCs/>
                <w:lang w:eastAsia="en-GB"/>
              </w:rPr>
              <w:t>addSRS-CarrierSwitching (in addSRS)</w:t>
            </w:r>
          </w:p>
          <w:p w14:paraId="2DDB2B0C" w14:textId="77777777" w:rsidR="00494017" w:rsidRPr="00FF083F" w:rsidRDefault="00494017" w:rsidP="004E4663">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62" w:type="dxa"/>
            <w:gridSpan w:val="2"/>
          </w:tcPr>
          <w:p w14:paraId="4C0F2847" w14:textId="77777777" w:rsidR="00494017" w:rsidRPr="00FF083F" w:rsidRDefault="00494017" w:rsidP="004E4663">
            <w:pPr>
              <w:pStyle w:val="TAL"/>
              <w:jc w:val="center"/>
              <w:rPr>
                <w:noProof/>
              </w:rPr>
            </w:pPr>
            <w:r w:rsidRPr="00FF083F">
              <w:rPr>
                <w:noProof/>
              </w:rPr>
              <w:t>-</w:t>
            </w:r>
          </w:p>
        </w:tc>
      </w:tr>
      <w:tr w:rsidR="00494017" w:rsidRPr="00FF083F" w14:paraId="3E100139" w14:textId="77777777" w:rsidTr="004E4663">
        <w:trPr>
          <w:cantSplit/>
        </w:trPr>
        <w:tc>
          <w:tcPr>
            <w:tcW w:w="7793" w:type="dxa"/>
            <w:gridSpan w:val="2"/>
          </w:tcPr>
          <w:p w14:paraId="2DC9DF1F" w14:textId="77777777" w:rsidR="00494017" w:rsidRPr="00FF083F" w:rsidRDefault="00494017" w:rsidP="004E4663">
            <w:pPr>
              <w:pStyle w:val="TAL"/>
              <w:rPr>
                <w:b/>
                <w:bCs/>
                <w:i/>
                <w:iCs/>
                <w:lang w:eastAsia="en-GB"/>
              </w:rPr>
            </w:pPr>
            <w:r w:rsidRPr="00FF083F">
              <w:rPr>
                <w:b/>
                <w:bCs/>
                <w:i/>
                <w:iCs/>
                <w:lang w:eastAsia="en-GB"/>
              </w:rPr>
              <w:t>addSRS-CarrierSwitching (in bandParameterList-v1610)</w:t>
            </w:r>
          </w:p>
          <w:p w14:paraId="34817F68" w14:textId="77777777" w:rsidR="00494017" w:rsidRPr="00FF083F" w:rsidRDefault="00494017" w:rsidP="004E4663">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62" w:type="dxa"/>
            <w:gridSpan w:val="2"/>
          </w:tcPr>
          <w:p w14:paraId="670175C5" w14:textId="77777777" w:rsidR="00494017" w:rsidRPr="00FF083F" w:rsidRDefault="00494017" w:rsidP="004E4663">
            <w:pPr>
              <w:pStyle w:val="TAL"/>
              <w:jc w:val="center"/>
              <w:rPr>
                <w:noProof/>
              </w:rPr>
            </w:pPr>
            <w:r w:rsidRPr="00FF083F">
              <w:rPr>
                <w:noProof/>
              </w:rPr>
              <w:t>-</w:t>
            </w:r>
          </w:p>
        </w:tc>
      </w:tr>
      <w:tr w:rsidR="00494017" w:rsidRPr="00FF083F" w14:paraId="06C4D761" w14:textId="77777777" w:rsidTr="004E4663">
        <w:trPr>
          <w:cantSplit/>
        </w:trPr>
        <w:tc>
          <w:tcPr>
            <w:tcW w:w="7793" w:type="dxa"/>
            <w:gridSpan w:val="2"/>
          </w:tcPr>
          <w:p w14:paraId="070BCED0" w14:textId="77777777" w:rsidR="00494017" w:rsidRPr="00FF083F" w:rsidRDefault="00494017" w:rsidP="004E4663">
            <w:pPr>
              <w:pStyle w:val="TAL"/>
              <w:rPr>
                <w:b/>
                <w:bCs/>
                <w:i/>
                <w:iCs/>
                <w:lang w:eastAsia="en-GB"/>
              </w:rPr>
            </w:pPr>
            <w:r w:rsidRPr="00FF083F">
              <w:rPr>
                <w:b/>
                <w:bCs/>
                <w:i/>
                <w:iCs/>
                <w:lang w:eastAsia="en-GB"/>
              </w:rPr>
              <w:t>addSRS-FrequencyHopping (in addSRS)</w:t>
            </w:r>
          </w:p>
          <w:p w14:paraId="6B09B2A3" w14:textId="77777777" w:rsidR="00494017" w:rsidRPr="00FF083F" w:rsidRDefault="00494017" w:rsidP="004E4663">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6E171671" w14:textId="77777777" w:rsidR="00494017" w:rsidRPr="00FF083F" w:rsidRDefault="00494017" w:rsidP="004E4663">
            <w:pPr>
              <w:pStyle w:val="TAL"/>
              <w:jc w:val="center"/>
              <w:rPr>
                <w:noProof/>
              </w:rPr>
            </w:pPr>
            <w:r w:rsidRPr="00FF083F">
              <w:rPr>
                <w:noProof/>
              </w:rPr>
              <w:t>-</w:t>
            </w:r>
          </w:p>
        </w:tc>
      </w:tr>
      <w:tr w:rsidR="00494017" w:rsidRPr="00FF083F" w14:paraId="3705D039" w14:textId="77777777" w:rsidTr="004E4663">
        <w:trPr>
          <w:cantSplit/>
        </w:trPr>
        <w:tc>
          <w:tcPr>
            <w:tcW w:w="7793" w:type="dxa"/>
            <w:gridSpan w:val="2"/>
          </w:tcPr>
          <w:p w14:paraId="48874E1F" w14:textId="77777777" w:rsidR="00494017" w:rsidRPr="00FF083F" w:rsidRDefault="00494017" w:rsidP="004E4663">
            <w:pPr>
              <w:pStyle w:val="TAL"/>
              <w:rPr>
                <w:b/>
                <w:bCs/>
                <w:i/>
                <w:iCs/>
                <w:lang w:eastAsia="en-GB"/>
              </w:rPr>
            </w:pPr>
            <w:r w:rsidRPr="00FF083F">
              <w:rPr>
                <w:b/>
                <w:bCs/>
                <w:i/>
                <w:iCs/>
                <w:lang w:eastAsia="en-GB"/>
              </w:rPr>
              <w:t>addSRS-FrequencyHopping (in bandParameterList-v1610)</w:t>
            </w:r>
          </w:p>
          <w:p w14:paraId="09CCE9B6" w14:textId="77777777" w:rsidR="00494017" w:rsidRPr="00FF083F" w:rsidRDefault="00494017" w:rsidP="004E4663">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152E948E" w14:textId="77777777" w:rsidR="00494017" w:rsidRPr="00FF083F" w:rsidRDefault="00494017" w:rsidP="004E4663">
            <w:pPr>
              <w:pStyle w:val="TAL"/>
              <w:jc w:val="center"/>
              <w:rPr>
                <w:noProof/>
              </w:rPr>
            </w:pPr>
            <w:r w:rsidRPr="00FF083F">
              <w:rPr>
                <w:noProof/>
              </w:rPr>
              <w:t>-</w:t>
            </w:r>
          </w:p>
        </w:tc>
      </w:tr>
      <w:tr w:rsidR="00494017" w:rsidRPr="00FF083F" w14:paraId="33CB2201" w14:textId="77777777" w:rsidTr="004E4663">
        <w:trPr>
          <w:cantSplit/>
        </w:trPr>
        <w:tc>
          <w:tcPr>
            <w:tcW w:w="7793" w:type="dxa"/>
            <w:gridSpan w:val="2"/>
          </w:tcPr>
          <w:p w14:paraId="7511DCDE" w14:textId="77777777" w:rsidR="00494017" w:rsidRPr="00FF083F" w:rsidRDefault="00494017" w:rsidP="004E4663">
            <w:pPr>
              <w:keepNext/>
              <w:keepLines/>
              <w:spacing w:after="0"/>
              <w:rPr>
                <w:rFonts w:ascii="Arial" w:hAnsi="Arial"/>
                <w:b/>
                <w:bCs/>
                <w:i/>
                <w:noProof/>
                <w:sz w:val="18"/>
              </w:rPr>
            </w:pPr>
            <w:r w:rsidRPr="00FF083F">
              <w:rPr>
                <w:rFonts w:ascii="Arial" w:hAnsi="Arial"/>
                <w:b/>
                <w:bCs/>
                <w:i/>
                <w:noProof/>
                <w:sz w:val="18"/>
              </w:rPr>
              <w:t>alternativeTBS-Indices</w:t>
            </w:r>
          </w:p>
          <w:p w14:paraId="49531966" w14:textId="77777777" w:rsidR="00494017" w:rsidRPr="00FF083F" w:rsidRDefault="00494017" w:rsidP="004E4663">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14023580"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1A538301" w14:textId="77777777" w:rsidTr="004E4663">
        <w:trPr>
          <w:cantSplit/>
        </w:trPr>
        <w:tc>
          <w:tcPr>
            <w:tcW w:w="7793" w:type="dxa"/>
            <w:gridSpan w:val="2"/>
          </w:tcPr>
          <w:p w14:paraId="12E4442D" w14:textId="77777777" w:rsidR="00494017" w:rsidRPr="00FF083F" w:rsidRDefault="00494017" w:rsidP="004E4663">
            <w:pPr>
              <w:pStyle w:val="TAL"/>
              <w:rPr>
                <w:b/>
                <w:i/>
                <w:noProof/>
              </w:rPr>
            </w:pPr>
            <w:r w:rsidRPr="00FF083F">
              <w:rPr>
                <w:b/>
                <w:i/>
                <w:noProof/>
              </w:rPr>
              <w:t>alternativeTBS-Index</w:t>
            </w:r>
          </w:p>
          <w:p w14:paraId="5A183495" w14:textId="77777777" w:rsidR="00494017" w:rsidRPr="00FF083F" w:rsidRDefault="00494017" w:rsidP="004E4663">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6DA627D8" w14:textId="77777777" w:rsidR="00494017" w:rsidRPr="00FF083F" w:rsidRDefault="00494017" w:rsidP="004E4663">
            <w:pPr>
              <w:pStyle w:val="TAL"/>
              <w:jc w:val="center"/>
              <w:rPr>
                <w:noProof/>
              </w:rPr>
            </w:pPr>
            <w:r w:rsidRPr="00FF083F">
              <w:rPr>
                <w:noProof/>
              </w:rPr>
              <w:t>No</w:t>
            </w:r>
          </w:p>
        </w:tc>
      </w:tr>
      <w:tr w:rsidR="00494017" w:rsidRPr="00FF083F" w14:paraId="1F19A8C3" w14:textId="77777777" w:rsidTr="004E4663">
        <w:trPr>
          <w:cantSplit/>
        </w:trPr>
        <w:tc>
          <w:tcPr>
            <w:tcW w:w="7793" w:type="dxa"/>
            <w:gridSpan w:val="2"/>
          </w:tcPr>
          <w:p w14:paraId="10D588D2" w14:textId="77777777" w:rsidR="00494017" w:rsidRPr="00FF083F" w:rsidRDefault="00494017" w:rsidP="004E4663">
            <w:pPr>
              <w:pStyle w:val="TAL"/>
              <w:rPr>
                <w:b/>
                <w:bCs/>
                <w:i/>
                <w:noProof/>
                <w:lang w:eastAsia="en-GB"/>
              </w:rPr>
            </w:pPr>
            <w:r w:rsidRPr="00FF083F">
              <w:rPr>
                <w:b/>
                <w:bCs/>
                <w:i/>
                <w:noProof/>
                <w:lang w:eastAsia="en-GB"/>
              </w:rPr>
              <w:t>alternativeTimeToTrigger</w:t>
            </w:r>
          </w:p>
          <w:p w14:paraId="6AEE9064" w14:textId="77777777" w:rsidR="00494017" w:rsidRPr="00FF083F" w:rsidRDefault="00494017" w:rsidP="004E4663">
            <w:pPr>
              <w:pStyle w:val="TAL"/>
              <w:rPr>
                <w:b/>
                <w:bCs/>
                <w:i/>
                <w:noProof/>
                <w:lang w:eastAsia="en-GB"/>
              </w:rPr>
            </w:pPr>
            <w:r w:rsidRPr="00FF083F">
              <w:rPr>
                <w:lang w:eastAsia="en-GB"/>
              </w:rPr>
              <w:t>Indicates whether the UE supports alternativeTimeToTrigger.</w:t>
            </w:r>
          </w:p>
        </w:tc>
        <w:tc>
          <w:tcPr>
            <w:tcW w:w="862" w:type="dxa"/>
            <w:gridSpan w:val="2"/>
          </w:tcPr>
          <w:p w14:paraId="5D263DB1"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DFDC6CE" w14:textId="77777777" w:rsidTr="004E4663">
        <w:trPr>
          <w:cantSplit/>
        </w:trPr>
        <w:tc>
          <w:tcPr>
            <w:tcW w:w="7793" w:type="dxa"/>
            <w:gridSpan w:val="2"/>
          </w:tcPr>
          <w:p w14:paraId="366C052D" w14:textId="77777777" w:rsidR="00494017" w:rsidRPr="00FF083F" w:rsidRDefault="00494017" w:rsidP="004E4663">
            <w:pPr>
              <w:pStyle w:val="TAL"/>
              <w:rPr>
                <w:b/>
                <w:bCs/>
                <w:i/>
                <w:iCs/>
                <w:lang w:eastAsia="en-GB"/>
              </w:rPr>
            </w:pPr>
            <w:r w:rsidRPr="00FF083F">
              <w:rPr>
                <w:b/>
                <w:bCs/>
                <w:i/>
                <w:iCs/>
                <w:lang w:eastAsia="en-GB"/>
              </w:rPr>
              <w:t>altFreqPriority</w:t>
            </w:r>
          </w:p>
          <w:p w14:paraId="690F5BFF" w14:textId="77777777" w:rsidR="00494017" w:rsidRPr="00FF083F" w:rsidRDefault="00494017" w:rsidP="004E4663">
            <w:pPr>
              <w:pStyle w:val="TAL"/>
              <w:rPr>
                <w:b/>
                <w:bCs/>
                <w:i/>
                <w:noProof/>
                <w:lang w:eastAsia="en-GB"/>
              </w:rPr>
            </w:pPr>
            <w:r w:rsidRPr="00FF083F">
              <w:rPr>
                <w:lang w:eastAsia="en-GB"/>
              </w:rPr>
              <w:t>Indicates whether the UE supports alternative cell reselection priority.</w:t>
            </w:r>
          </w:p>
        </w:tc>
        <w:tc>
          <w:tcPr>
            <w:tcW w:w="862" w:type="dxa"/>
            <w:gridSpan w:val="2"/>
          </w:tcPr>
          <w:p w14:paraId="0D493EE0"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3B7732C0" w14:textId="77777777" w:rsidTr="004E4663">
        <w:trPr>
          <w:cantSplit/>
        </w:trPr>
        <w:tc>
          <w:tcPr>
            <w:tcW w:w="7793" w:type="dxa"/>
            <w:gridSpan w:val="2"/>
          </w:tcPr>
          <w:p w14:paraId="1BC0A5DA" w14:textId="77777777" w:rsidR="00494017" w:rsidRPr="00FF083F" w:rsidRDefault="00494017" w:rsidP="004E4663">
            <w:pPr>
              <w:pStyle w:val="TAL"/>
              <w:rPr>
                <w:b/>
                <w:bCs/>
                <w:i/>
                <w:noProof/>
                <w:lang w:eastAsia="en-GB"/>
              </w:rPr>
            </w:pPr>
            <w:r w:rsidRPr="00FF083F">
              <w:rPr>
                <w:b/>
                <w:bCs/>
                <w:i/>
                <w:noProof/>
                <w:lang w:eastAsia="en-GB"/>
              </w:rPr>
              <w:t>altMCS-Table</w:t>
            </w:r>
          </w:p>
          <w:p w14:paraId="48A76DF1" w14:textId="77777777" w:rsidR="00494017" w:rsidRPr="00FF083F" w:rsidRDefault="00494017" w:rsidP="004E4663">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5A3196E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600CE7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2BBE0" w14:textId="77777777" w:rsidR="00494017" w:rsidRPr="00FF083F" w:rsidRDefault="00494017" w:rsidP="004E4663">
            <w:pPr>
              <w:pStyle w:val="TAL"/>
              <w:rPr>
                <w:b/>
                <w:i/>
                <w:noProof/>
                <w:lang w:eastAsia="en-GB"/>
              </w:rPr>
            </w:pPr>
            <w:r w:rsidRPr="00FF083F">
              <w:rPr>
                <w:b/>
                <w:i/>
                <w:noProof/>
                <w:lang w:eastAsia="en-GB"/>
              </w:rPr>
              <w:lastRenderedPageBreak/>
              <w:t>aperiodicCSI-Reporting</w:t>
            </w:r>
          </w:p>
          <w:p w14:paraId="234E6F32" w14:textId="77777777" w:rsidR="00494017" w:rsidRPr="00FF083F" w:rsidRDefault="00494017" w:rsidP="004E4663">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0C9D72" w14:textId="77777777" w:rsidR="00494017" w:rsidRPr="00FF083F" w:rsidRDefault="00494017" w:rsidP="004E4663">
            <w:pPr>
              <w:pStyle w:val="TAL"/>
              <w:jc w:val="center"/>
              <w:rPr>
                <w:noProof/>
                <w:lang w:eastAsia="en-GB"/>
              </w:rPr>
            </w:pPr>
            <w:r w:rsidRPr="00FF083F">
              <w:rPr>
                <w:noProof/>
                <w:lang w:eastAsia="en-GB"/>
              </w:rPr>
              <w:t>No</w:t>
            </w:r>
          </w:p>
        </w:tc>
      </w:tr>
      <w:tr w:rsidR="00494017" w:rsidRPr="00FF083F" w14:paraId="190BB2D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CAF73" w14:textId="77777777" w:rsidR="00494017" w:rsidRPr="00FF083F" w:rsidRDefault="00494017" w:rsidP="004E4663">
            <w:pPr>
              <w:pStyle w:val="TAL"/>
              <w:rPr>
                <w:b/>
                <w:i/>
                <w:noProof/>
                <w:lang w:eastAsia="en-GB"/>
              </w:rPr>
            </w:pPr>
            <w:r w:rsidRPr="00FF083F">
              <w:rPr>
                <w:b/>
                <w:i/>
                <w:noProof/>
                <w:lang w:eastAsia="en-GB"/>
              </w:rPr>
              <w:t>aperiodicCsi-ReportingSTTI</w:t>
            </w:r>
          </w:p>
          <w:p w14:paraId="43E3A5EB" w14:textId="77777777" w:rsidR="00494017" w:rsidRPr="00FF083F" w:rsidRDefault="00494017" w:rsidP="004E4663">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F610BBB" w14:textId="77777777" w:rsidR="00494017" w:rsidRPr="00FF083F" w:rsidRDefault="00494017" w:rsidP="004E4663">
            <w:pPr>
              <w:pStyle w:val="TAL"/>
              <w:jc w:val="center"/>
              <w:rPr>
                <w:noProof/>
                <w:lang w:eastAsia="en-GB"/>
              </w:rPr>
            </w:pPr>
            <w:r w:rsidRPr="00FF083F">
              <w:rPr>
                <w:noProof/>
                <w:lang w:eastAsia="en-GB"/>
              </w:rPr>
              <w:t>No</w:t>
            </w:r>
          </w:p>
        </w:tc>
      </w:tr>
      <w:tr w:rsidR="00494017" w:rsidRPr="00FF083F" w14:paraId="793CB9F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9AF62" w14:textId="77777777" w:rsidR="00494017" w:rsidRPr="00FF083F" w:rsidRDefault="00494017" w:rsidP="004E4663">
            <w:pPr>
              <w:pStyle w:val="TAL"/>
              <w:rPr>
                <w:b/>
                <w:i/>
                <w:noProof/>
                <w:lang w:eastAsia="en-GB"/>
              </w:rPr>
            </w:pPr>
            <w:r w:rsidRPr="00FF083F">
              <w:rPr>
                <w:b/>
                <w:i/>
                <w:noProof/>
                <w:lang w:eastAsia="en-GB"/>
              </w:rPr>
              <w:t>appliedCapabilityFilterCommon</w:t>
            </w:r>
          </w:p>
          <w:p w14:paraId="6A2A4067" w14:textId="77777777" w:rsidR="00494017" w:rsidRPr="00FF083F" w:rsidRDefault="00494017" w:rsidP="004E4663">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1F5AEB8" w14:textId="77777777" w:rsidR="00494017" w:rsidRPr="00FF083F" w:rsidRDefault="00494017" w:rsidP="004E4663">
            <w:pPr>
              <w:pStyle w:val="TAL"/>
              <w:jc w:val="center"/>
              <w:rPr>
                <w:noProof/>
                <w:lang w:eastAsia="en-GB"/>
              </w:rPr>
            </w:pPr>
            <w:r w:rsidRPr="00FF083F">
              <w:rPr>
                <w:noProof/>
                <w:lang w:eastAsia="en-GB"/>
              </w:rPr>
              <w:t>-</w:t>
            </w:r>
          </w:p>
        </w:tc>
      </w:tr>
      <w:tr w:rsidR="00494017" w:rsidRPr="00FF083F" w14:paraId="17EE36A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7DD2D" w14:textId="77777777" w:rsidR="00494017" w:rsidRPr="00FF083F" w:rsidRDefault="00494017" w:rsidP="004E4663">
            <w:pPr>
              <w:pStyle w:val="TAL"/>
              <w:rPr>
                <w:b/>
                <w:i/>
              </w:rPr>
            </w:pPr>
            <w:r w:rsidRPr="00FF083F">
              <w:rPr>
                <w:b/>
                <w:i/>
                <w:noProof/>
              </w:rPr>
              <w:t>assis</w:t>
            </w:r>
            <w:r w:rsidRPr="00FF083F">
              <w:rPr>
                <w:b/>
                <w:i/>
                <w:noProof/>
                <w:lang w:eastAsia="zh-CN"/>
              </w:rPr>
              <w:t>t</w:t>
            </w:r>
            <w:r w:rsidRPr="00FF083F">
              <w:rPr>
                <w:b/>
                <w:i/>
                <w:noProof/>
              </w:rPr>
              <w:t>InfoBitForLC</w:t>
            </w:r>
          </w:p>
          <w:p w14:paraId="0DACDF18" w14:textId="77777777" w:rsidR="00494017" w:rsidRPr="00FF083F" w:rsidRDefault="00494017" w:rsidP="004E4663">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BF743BB" w14:textId="77777777" w:rsidR="00494017" w:rsidRPr="00FF083F" w:rsidRDefault="00494017" w:rsidP="004E4663">
            <w:pPr>
              <w:pStyle w:val="TAL"/>
              <w:jc w:val="center"/>
              <w:rPr>
                <w:noProof/>
                <w:lang w:eastAsia="zh-CN"/>
              </w:rPr>
            </w:pPr>
            <w:r w:rsidRPr="00FF083F">
              <w:rPr>
                <w:noProof/>
                <w:lang w:eastAsia="zh-CN"/>
              </w:rPr>
              <w:t>-</w:t>
            </w:r>
          </w:p>
        </w:tc>
      </w:tr>
      <w:tr w:rsidR="00494017" w:rsidRPr="00FF083F" w14:paraId="4057019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25BDD" w14:textId="77777777" w:rsidR="00494017" w:rsidRPr="00FF083F" w:rsidRDefault="00494017" w:rsidP="004E4663">
            <w:pPr>
              <w:pStyle w:val="TAL"/>
              <w:rPr>
                <w:b/>
                <w:bCs/>
                <w:i/>
                <w:iCs/>
                <w:noProof/>
                <w:lang w:eastAsia="en-GB"/>
              </w:rPr>
            </w:pPr>
            <w:r w:rsidRPr="00FF083F">
              <w:rPr>
                <w:b/>
                <w:bCs/>
                <w:i/>
                <w:iCs/>
                <w:noProof/>
                <w:lang w:eastAsia="en-GB"/>
              </w:rPr>
              <w:t>aul</w:t>
            </w:r>
          </w:p>
          <w:p w14:paraId="5D7AE88D" w14:textId="77777777" w:rsidR="00494017" w:rsidRPr="00FF083F" w:rsidRDefault="00494017" w:rsidP="004E4663">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385D10" w14:textId="77777777" w:rsidR="00494017" w:rsidRPr="00FF083F" w:rsidRDefault="00494017" w:rsidP="004E4663">
            <w:pPr>
              <w:pStyle w:val="TAL"/>
              <w:jc w:val="center"/>
              <w:rPr>
                <w:noProof/>
                <w:lang w:eastAsia="zh-CN"/>
              </w:rPr>
            </w:pPr>
            <w:r w:rsidRPr="00FF083F">
              <w:rPr>
                <w:noProof/>
                <w:lang w:eastAsia="zh-CN"/>
              </w:rPr>
              <w:t>-</w:t>
            </w:r>
          </w:p>
        </w:tc>
      </w:tr>
      <w:tr w:rsidR="00494017" w:rsidRPr="00FF083F" w14:paraId="4D2E7B5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58C7F" w14:textId="77777777" w:rsidR="00494017" w:rsidRPr="00FF083F" w:rsidRDefault="00494017" w:rsidP="004E4663">
            <w:pPr>
              <w:pStyle w:val="TAL"/>
              <w:rPr>
                <w:b/>
                <w:bCs/>
                <w:i/>
                <w:noProof/>
                <w:lang w:eastAsia="en-GB"/>
              </w:rPr>
            </w:pPr>
            <w:r w:rsidRPr="00FF083F">
              <w:rPr>
                <w:b/>
                <w:bCs/>
                <w:i/>
                <w:noProof/>
                <w:lang w:eastAsia="en-GB"/>
              </w:rPr>
              <w:t>bandCombinationListEUTRA</w:t>
            </w:r>
          </w:p>
          <w:p w14:paraId="554BC146" w14:textId="77777777" w:rsidR="00494017" w:rsidRPr="00FF083F" w:rsidRDefault="00494017" w:rsidP="004E4663">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6426BC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D06BC75" w14:textId="77777777" w:rsidTr="004E4663">
        <w:trPr>
          <w:cantSplit/>
        </w:trPr>
        <w:tc>
          <w:tcPr>
            <w:tcW w:w="7793" w:type="dxa"/>
            <w:gridSpan w:val="2"/>
          </w:tcPr>
          <w:p w14:paraId="0B3F0A69" w14:textId="77777777" w:rsidR="00494017" w:rsidRPr="00FF083F" w:rsidRDefault="00494017" w:rsidP="004E4663">
            <w:pPr>
              <w:pStyle w:val="TAL"/>
              <w:rPr>
                <w:b/>
                <w:bCs/>
                <w:i/>
                <w:noProof/>
                <w:lang w:eastAsia="en-GB"/>
              </w:rPr>
            </w:pPr>
            <w:r w:rsidRPr="00FF083F">
              <w:rPr>
                <w:b/>
                <w:bCs/>
                <w:i/>
                <w:noProof/>
                <w:lang w:eastAsia="en-GB"/>
              </w:rPr>
              <w:t>BandCombinationParameters-v1090, BandCombinationParameters-v10i0, BandCombinationParameters-v1270</w:t>
            </w:r>
          </w:p>
          <w:p w14:paraId="0C7F020A" w14:textId="77777777" w:rsidR="00494017" w:rsidRPr="00FF083F" w:rsidRDefault="00494017" w:rsidP="004E4663">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7F7DED5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09820ED"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78A19B" w14:textId="77777777" w:rsidR="00494017" w:rsidRPr="00FF083F" w:rsidRDefault="00494017" w:rsidP="004E4663">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7CDC8D9F" w14:textId="77777777" w:rsidR="00494017" w:rsidRPr="00FF083F" w:rsidRDefault="00494017" w:rsidP="004E4663">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32168E" w14:textId="77777777" w:rsidR="00494017" w:rsidRPr="00FF083F" w:rsidRDefault="00494017" w:rsidP="004E4663">
            <w:pPr>
              <w:pStyle w:val="TAL"/>
              <w:jc w:val="center"/>
              <w:rPr>
                <w:bCs/>
                <w:noProof/>
                <w:kern w:val="2"/>
                <w:lang w:eastAsia="zh-CN"/>
              </w:rPr>
            </w:pPr>
            <w:r w:rsidRPr="00FF083F">
              <w:rPr>
                <w:bCs/>
                <w:noProof/>
                <w:kern w:val="2"/>
                <w:lang w:eastAsia="zh-CN"/>
              </w:rPr>
              <w:t>-</w:t>
            </w:r>
          </w:p>
        </w:tc>
      </w:tr>
      <w:tr w:rsidR="00494017" w:rsidRPr="00FF083F" w14:paraId="33937148" w14:textId="77777777" w:rsidTr="004E4663">
        <w:trPr>
          <w:cantSplit/>
        </w:trPr>
        <w:tc>
          <w:tcPr>
            <w:tcW w:w="7793" w:type="dxa"/>
            <w:gridSpan w:val="2"/>
          </w:tcPr>
          <w:p w14:paraId="6733E7AE" w14:textId="77777777" w:rsidR="00494017" w:rsidRPr="00FF083F" w:rsidRDefault="00494017" w:rsidP="004E4663">
            <w:pPr>
              <w:pStyle w:val="TAL"/>
              <w:rPr>
                <w:b/>
                <w:bCs/>
                <w:i/>
                <w:noProof/>
                <w:lang w:eastAsia="en-GB"/>
              </w:rPr>
            </w:pPr>
            <w:r w:rsidRPr="00FF083F">
              <w:rPr>
                <w:b/>
                <w:bCs/>
                <w:i/>
                <w:noProof/>
                <w:lang w:eastAsia="en-GB"/>
              </w:rPr>
              <w:t>bandEUTRA</w:t>
            </w:r>
          </w:p>
          <w:p w14:paraId="4D4BF845" w14:textId="77777777" w:rsidR="00494017" w:rsidRPr="00FF083F" w:rsidRDefault="00494017" w:rsidP="004E4663">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62" w:type="dxa"/>
            <w:gridSpan w:val="2"/>
          </w:tcPr>
          <w:p w14:paraId="7680503F"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47F709D" w14:textId="77777777" w:rsidTr="004E4663">
        <w:trPr>
          <w:cantSplit/>
        </w:trPr>
        <w:tc>
          <w:tcPr>
            <w:tcW w:w="7793" w:type="dxa"/>
            <w:gridSpan w:val="2"/>
          </w:tcPr>
          <w:p w14:paraId="3A6D9C51" w14:textId="77777777" w:rsidR="00494017" w:rsidRPr="00FF083F" w:rsidRDefault="00494017" w:rsidP="004E4663">
            <w:pPr>
              <w:pStyle w:val="TAL"/>
              <w:rPr>
                <w:b/>
                <w:bCs/>
                <w:i/>
                <w:noProof/>
                <w:lang w:eastAsia="en-GB"/>
              </w:rPr>
            </w:pPr>
            <w:r w:rsidRPr="00FF083F">
              <w:rPr>
                <w:b/>
                <w:bCs/>
                <w:i/>
                <w:noProof/>
                <w:lang w:eastAsia="en-GB"/>
              </w:rPr>
              <w:t>bandInfoNR-v1610</w:t>
            </w:r>
          </w:p>
          <w:p w14:paraId="1A129C01" w14:textId="77777777" w:rsidR="00494017" w:rsidRPr="00FF083F" w:rsidRDefault="00494017" w:rsidP="004E4663">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56F79E4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66E5E7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0360A" w14:textId="77777777" w:rsidR="00494017" w:rsidRPr="00FF083F" w:rsidRDefault="00494017" w:rsidP="004E4663">
            <w:pPr>
              <w:pStyle w:val="TAL"/>
              <w:rPr>
                <w:b/>
                <w:bCs/>
                <w:i/>
                <w:noProof/>
                <w:lang w:eastAsia="en-GB"/>
              </w:rPr>
            </w:pPr>
            <w:r w:rsidRPr="00FF083F">
              <w:rPr>
                <w:b/>
                <w:bCs/>
                <w:i/>
                <w:noProof/>
                <w:lang w:eastAsia="en-GB"/>
              </w:rPr>
              <w:t>bandListEUTRA</w:t>
            </w:r>
          </w:p>
          <w:p w14:paraId="00F5F2FB" w14:textId="77777777" w:rsidR="00494017" w:rsidRPr="00FF083F" w:rsidRDefault="00494017" w:rsidP="004E4663">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77366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11F093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9D869" w14:textId="77777777" w:rsidR="00494017" w:rsidRPr="00FF083F" w:rsidRDefault="00494017" w:rsidP="004E4663">
            <w:pPr>
              <w:pStyle w:val="TAL"/>
              <w:rPr>
                <w:b/>
                <w:i/>
              </w:rPr>
            </w:pPr>
            <w:r w:rsidRPr="00FF083F">
              <w:rPr>
                <w:b/>
                <w:i/>
              </w:rPr>
              <w:t>bandParameterList-v1380</w:t>
            </w:r>
          </w:p>
          <w:p w14:paraId="5760194C" w14:textId="77777777" w:rsidR="00494017" w:rsidRPr="00FF083F" w:rsidRDefault="00494017" w:rsidP="004E4663">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B75AB1"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6CBA7D2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1B023" w14:textId="77777777" w:rsidR="00494017" w:rsidRPr="00FF083F" w:rsidRDefault="00494017" w:rsidP="004E4663">
            <w:pPr>
              <w:pStyle w:val="TAL"/>
              <w:rPr>
                <w:b/>
                <w:bCs/>
                <w:i/>
                <w:noProof/>
                <w:lang w:eastAsia="en-GB"/>
              </w:rPr>
            </w:pPr>
            <w:r w:rsidRPr="00FF083F">
              <w:rPr>
                <w:b/>
                <w:bCs/>
                <w:i/>
                <w:noProof/>
                <w:lang w:eastAsia="en-GB"/>
              </w:rPr>
              <w:t>bandParametersUL, bandParametersDL</w:t>
            </w:r>
          </w:p>
          <w:p w14:paraId="61BF2626" w14:textId="77777777" w:rsidR="00494017" w:rsidRPr="00FF083F" w:rsidRDefault="00494017" w:rsidP="004E4663">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D276E2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F7F250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11677" w14:textId="77777777" w:rsidR="00494017" w:rsidRPr="00FF083F" w:rsidRDefault="00494017" w:rsidP="004E4663">
            <w:pPr>
              <w:pStyle w:val="TAL"/>
              <w:rPr>
                <w:b/>
                <w:i/>
                <w:lang w:eastAsia="en-GB"/>
              </w:rPr>
            </w:pPr>
            <w:r w:rsidRPr="00FF083F">
              <w:rPr>
                <w:b/>
                <w:bCs/>
                <w:i/>
                <w:noProof/>
                <w:lang w:eastAsia="en-GB"/>
              </w:rPr>
              <w:t>beamformed (in MIMO-CA-ParametersPerBoBCPerTM)</w:t>
            </w:r>
          </w:p>
          <w:p w14:paraId="2CA7BB75" w14:textId="77777777" w:rsidR="00494017" w:rsidRPr="00FF083F" w:rsidRDefault="00494017" w:rsidP="004E4663">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CF446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6BBACA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BD3E2" w14:textId="77777777" w:rsidR="00494017" w:rsidRPr="00FF083F" w:rsidRDefault="00494017" w:rsidP="004E4663">
            <w:pPr>
              <w:pStyle w:val="TAL"/>
              <w:rPr>
                <w:b/>
                <w:i/>
                <w:lang w:eastAsia="en-GB"/>
              </w:rPr>
            </w:pPr>
            <w:r w:rsidRPr="00FF083F">
              <w:rPr>
                <w:b/>
                <w:bCs/>
                <w:i/>
                <w:noProof/>
                <w:lang w:eastAsia="en-GB"/>
              </w:rPr>
              <w:t>beamformed (in MIMO-UE-ParametersPerTM)</w:t>
            </w:r>
          </w:p>
          <w:p w14:paraId="5FBC5F3D" w14:textId="77777777" w:rsidR="00494017" w:rsidRPr="00FF083F" w:rsidRDefault="00494017" w:rsidP="004E4663">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E94B4" w14:textId="77777777" w:rsidR="00494017" w:rsidRPr="00FF083F" w:rsidRDefault="00494017" w:rsidP="004E4663">
            <w:pPr>
              <w:pStyle w:val="TAL"/>
              <w:jc w:val="center"/>
              <w:rPr>
                <w:bCs/>
                <w:noProof/>
                <w:lang w:eastAsia="en-GB"/>
              </w:rPr>
            </w:pPr>
            <w:r w:rsidRPr="00FF083F">
              <w:rPr>
                <w:bCs/>
                <w:noProof/>
                <w:lang w:eastAsia="en-GB"/>
              </w:rPr>
              <w:t>TBD</w:t>
            </w:r>
          </w:p>
        </w:tc>
      </w:tr>
      <w:tr w:rsidR="00494017" w:rsidRPr="00FF083F" w14:paraId="5DE6FE45" w14:textId="77777777" w:rsidTr="004E4663">
        <w:trPr>
          <w:cantSplit/>
        </w:trPr>
        <w:tc>
          <w:tcPr>
            <w:tcW w:w="7793" w:type="dxa"/>
            <w:gridSpan w:val="2"/>
          </w:tcPr>
          <w:p w14:paraId="78DB9F1D" w14:textId="77777777" w:rsidR="00494017" w:rsidRPr="00FF083F" w:rsidRDefault="00494017" w:rsidP="004E4663">
            <w:pPr>
              <w:pStyle w:val="TAL"/>
              <w:rPr>
                <w:b/>
                <w:i/>
                <w:lang w:eastAsia="zh-CN"/>
              </w:rPr>
            </w:pPr>
            <w:r w:rsidRPr="00FF083F">
              <w:rPr>
                <w:b/>
                <w:i/>
                <w:lang w:eastAsia="en-GB"/>
              </w:rPr>
              <w:t>benefitsFromInterruption</w:t>
            </w:r>
          </w:p>
          <w:p w14:paraId="1C7425EE" w14:textId="77777777" w:rsidR="00494017" w:rsidRPr="00FF083F" w:rsidRDefault="00494017" w:rsidP="004E4663">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62" w:type="dxa"/>
            <w:gridSpan w:val="2"/>
          </w:tcPr>
          <w:p w14:paraId="2EDFE1D2"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7A50BC9D" w14:textId="77777777" w:rsidTr="004E4663">
        <w:trPr>
          <w:cantSplit/>
        </w:trPr>
        <w:tc>
          <w:tcPr>
            <w:tcW w:w="7793" w:type="dxa"/>
            <w:gridSpan w:val="2"/>
          </w:tcPr>
          <w:p w14:paraId="01B573C3" w14:textId="77777777" w:rsidR="00494017" w:rsidRPr="00FF083F" w:rsidRDefault="00494017" w:rsidP="004E4663">
            <w:pPr>
              <w:pStyle w:val="TAL"/>
              <w:rPr>
                <w:b/>
                <w:i/>
              </w:rPr>
            </w:pPr>
            <w:r w:rsidRPr="00FF083F">
              <w:rPr>
                <w:b/>
                <w:i/>
              </w:rPr>
              <w:t>bwPrefInd</w:t>
            </w:r>
          </w:p>
          <w:p w14:paraId="2926B963" w14:textId="77777777" w:rsidR="00494017" w:rsidRPr="00FF083F" w:rsidRDefault="00494017" w:rsidP="004E4663">
            <w:pPr>
              <w:pStyle w:val="TAL"/>
              <w:rPr>
                <w:lang w:eastAsia="en-GB"/>
              </w:rPr>
            </w:pPr>
            <w:r w:rsidRPr="00FF083F">
              <w:rPr>
                <w:lang w:eastAsia="en-GB"/>
              </w:rPr>
              <w:t>Indicates whether the UE supports maximum PDSCH/PUSCH bandwidth preference indication.</w:t>
            </w:r>
          </w:p>
        </w:tc>
        <w:tc>
          <w:tcPr>
            <w:tcW w:w="862" w:type="dxa"/>
            <w:gridSpan w:val="2"/>
          </w:tcPr>
          <w:p w14:paraId="4DA2D1A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F8AD519" w14:textId="77777777" w:rsidTr="004E4663">
        <w:trPr>
          <w:cantSplit/>
        </w:trPr>
        <w:tc>
          <w:tcPr>
            <w:tcW w:w="7793" w:type="dxa"/>
            <w:gridSpan w:val="2"/>
          </w:tcPr>
          <w:p w14:paraId="0660DCE8" w14:textId="77777777" w:rsidR="00494017" w:rsidRPr="00FF083F" w:rsidRDefault="00494017" w:rsidP="004E4663">
            <w:pPr>
              <w:pStyle w:val="TAL"/>
              <w:rPr>
                <w:b/>
                <w:bCs/>
                <w:i/>
                <w:noProof/>
                <w:lang w:eastAsia="en-GB"/>
              </w:rPr>
            </w:pPr>
            <w:r w:rsidRPr="00FF083F">
              <w:rPr>
                <w:b/>
                <w:bCs/>
                <w:i/>
                <w:noProof/>
                <w:lang w:eastAsia="en-GB"/>
              </w:rPr>
              <w:lastRenderedPageBreak/>
              <w:t>ca-BandwidthClass</w:t>
            </w:r>
          </w:p>
          <w:p w14:paraId="4D076C26" w14:textId="77777777" w:rsidR="00494017" w:rsidRPr="00FF083F" w:rsidRDefault="00494017" w:rsidP="004E4663">
            <w:pPr>
              <w:pStyle w:val="TAL"/>
              <w:rPr>
                <w:iCs/>
                <w:noProof/>
                <w:kern w:val="2"/>
                <w:lang w:eastAsia="zh-CN"/>
              </w:rPr>
            </w:pPr>
            <w:r w:rsidRPr="00FF083F">
              <w:rPr>
                <w:iCs/>
                <w:noProof/>
                <w:lang w:eastAsia="en-GB"/>
              </w:rPr>
              <w:t>The CA bandwidth class supported by the UE as defined in TS 36.101 [42], Table 5.6A-1.</w:t>
            </w:r>
          </w:p>
          <w:p w14:paraId="30CCCCAA" w14:textId="77777777" w:rsidR="00494017" w:rsidRPr="00FF083F" w:rsidRDefault="00494017" w:rsidP="004E4663">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BD46DF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D35A173" w14:textId="77777777" w:rsidTr="004E4663">
        <w:trPr>
          <w:cantSplit/>
        </w:trPr>
        <w:tc>
          <w:tcPr>
            <w:tcW w:w="7808" w:type="dxa"/>
            <w:gridSpan w:val="3"/>
            <w:tcBorders>
              <w:bottom w:val="single" w:sz="4" w:space="0" w:color="808080"/>
            </w:tcBorders>
          </w:tcPr>
          <w:p w14:paraId="6C1E0768" w14:textId="77777777" w:rsidR="00494017" w:rsidRPr="00FF083F" w:rsidRDefault="00494017" w:rsidP="004E4663">
            <w:pPr>
              <w:pStyle w:val="TAL"/>
              <w:rPr>
                <w:b/>
                <w:bCs/>
                <w:i/>
                <w:noProof/>
                <w:lang w:eastAsia="en-GB"/>
              </w:rPr>
            </w:pPr>
            <w:r w:rsidRPr="00FF083F">
              <w:rPr>
                <w:b/>
                <w:bCs/>
                <w:i/>
                <w:noProof/>
                <w:lang w:eastAsia="en-GB"/>
              </w:rPr>
              <w:t>ca-IdleModeMeasurements</w:t>
            </w:r>
          </w:p>
          <w:p w14:paraId="570F0D20" w14:textId="77777777" w:rsidR="00494017" w:rsidRPr="00FF083F" w:rsidRDefault="00494017" w:rsidP="004E4663">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777777A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8F03E25" w14:textId="77777777" w:rsidTr="004E4663">
        <w:trPr>
          <w:cantSplit/>
        </w:trPr>
        <w:tc>
          <w:tcPr>
            <w:tcW w:w="7808" w:type="dxa"/>
            <w:gridSpan w:val="3"/>
            <w:tcBorders>
              <w:bottom w:val="single" w:sz="4" w:space="0" w:color="808080"/>
            </w:tcBorders>
          </w:tcPr>
          <w:p w14:paraId="4D7F8EB8" w14:textId="77777777" w:rsidR="00494017" w:rsidRPr="00FF083F" w:rsidRDefault="00494017" w:rsidP="004E4663">
            <w:pPr>
              <w:pStyle w:val="TAL"/>
              <w:rPr>
                <w:b/>
                <w:bCs/>
                <w:i/>
                <w:noProof/>
                <w:lang w:eastAsia="en-GB"/>
              </w:rPr>
            </w:pPr>
            <w:r w:rsidRPr="00FF083F">
              <w:rPr>
                <w:b/>
                <w:bCs/>
                <w:i/>
                <w:noProof/>
                <w:lang w:eastAsia="en-GB"/>
              </w:rPr>
              <w:t>ca-IdleModeValidityArea</w:t>
            </w:r>
          </w:p>
          <w:p w14:paraId="31930FCC" w14:textId="77777777" w:rsidR="00494017" w:rsidRPr="00FF083F" w:rsidRDefault="00494017" w:rsidP="004E4663">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71D1CE9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176D65D" w14:textId="77777777" w:rsidTr="004E4663">
        <w:trPr>
          <w:cantSplit/>
        </w:trPr>
        <w:tc>
          <w:tcPr>
            <w:tcW w:w="7793" w:type="dxa"/>
            <w:gridSpan w:val="2"/>
          </w:tcPr>
          <w:p w14:paraId="538CD480" w14:textId="77777777" w:rsidR="00494017" w:rsidRPr="00FF083F" w:rsidRDefault="00494017" w:rsidP="004E4663">
            <w:pPr>
              <w:pStyle w:val="TAL"/>
              <w:rPr>
                <w:b/>
                <w:bCs/>
                <w:i/>
                <w:noProof/>
                <w:lang w:eastAsia="en-GB"/>
              </w:rPr>
            </w:pPr>
            <w:r w:rsidRPr="00FF083F">
              <w:rPr>
                <w:b/>
                <w:bCs/>
                <w:i/>
                <w:noProof/>
                <w:lang w:eastAsia="en-GB"/>
              </w:rPr>
              <w:t>cch-IM-RefRecTypeA-OneRX-Port</w:t>
            </w:r>
          </w:p>
          <w:p w14:paraId="5CC12224" w14:textId="77777777" w:rsidR="00494017" w:rsidRPr="00FF083F" w:rsidRDefault="00494017" w:rsidP="004E4663">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7847B1A4" w14:textId="77777777" w:rsidR="00494017" w:rsidRPr="00FF083F" w:rsidRDefault="00494017" w:rsidP="004E4663">
            <w:pPr>
              <w:pStyle w:val="TAL"/>
              <w:jc w:val="center"/>
              <w:rPr>
                <w:bCs/>
                <w:noProof/>
                <w:lang w:eastAsia="en-GB"/>
              </w:rPr>
            </w:pPr>
            <w:r w:rsidRPr="00FF083F">
              <w:rPr>
                <w:bCs/>
                <w:noProof/>
                <w:lang w:eastAsia="zh-CN"/>
              </w:rPr>
              <w:t>-</w:t>
            </w:r>
          </w:p>
        </w:tc>
      </w:tr>
      <w:tr w:rsidR="00494017" w:rsidRPr="00FF083F" w14:paraId="22E8B7C6" w14:textId="77777777" w:rsidTr="004E4663">
        <w:trPr>
          <w:cantSplit/>
        </w:trPr>
        <w:tc>
          <w:tcPr>
            <w:tcW w:w="7793" w:type="dxa"/>
            <w:gridSpan w:val="2"/>
          </w:tcPr>
          <w:p w14:paraId="770A9C4D" w14:textId="77777777" w:rsidR="00494017" w:rsidRPr="00FF083F" w:rsidRDefault="00494017" w:rsidP="004E4663">
            <w:pPr>
              <w:pStyle w:val="TAL"/>
              <w:rPr>
                <w:b/>
                <w:bCs/>
                <w:i/>
                <w:noProof/>
                <w:lang w:eastAsia="en-GB"/>
              </w:rPr>
            </w:pPr>
            <w:r w:rsidRPr="00FF083F">
              <w:rPr>
                <w:b/>
                <w:bCs/>
                <w:i/>
                <w:noProof/>
                <w:lang w:eastAsia="en-GB"/>
              </w:rPr>
              <w:t>cch-InterfMitigation-RefRecTypeA, cch-InterfMitigation-RefRecTypeB, cch-InterfMitigation-MaxNumCCs</w:t>
            </w:r>
          </w:p>
          <w:p w14:paraId="6D1B332D" w14:textId="77777777" w:rsidR="00494017" w:rsidRPr="00FF083F" w:rsidRDefault="00494017" w:rsidP="004E4663">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47873344" w14:textId="77777777" w:rsidR="00494017" w:rsidRPr="00FF083F" w:rsidRDefault="00494017" w:rsidP="004E4663">
            <w:pPr>
              <w:pStyle w:val="TAL"/>
              <w:rPr>
                <w:bCs/>
                <w:noProof/>
                <w:lang w:eastAsia="en-GB"/>
              </w:rPr>
            </w:pPr>
          </w:p>
          <w:p w14:paraId="28C6A387" w14:textId="77777777" w:rsidR="00494017" w:rsidRPr="00FF083F" w:rsidRDefault="00494017" w:rsidP="004E4663">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77C3421" w14:textId="77777777" w:rsidR="00494017" w:rsidRPr="00FF083F" w:rsidRDefault="00494017" w:rsidP="004E4663">
            <w:pPr>
              <w:pStyle w:val="TAL"/>
              <w:jc w:val="center"/>
              <w:rPr>
                <w:bCs/>
                <w:noProof/>
                <w:lang w:eastAsia="en-GB"/>
              </w:rPr>
            </w:pPr>
            <w:r w:rsidRPr="00FF083F">
              <w:rPr>
                <w:bCs/>
                <w:noProof/>
                <w:lang w:eastAsia="zh-CN"/>
              </w:rPr>
              <w:t>-</w:t>
            </w:r>
          </w:p>
        </w:tc>
      </w:tr>
      <w:tr w:rsidR="00494017" w:rsidRPr="00FF083F" w14:paraId="422353E4" w14:textId="77777777" w:rsidTr="004E4663">
        <w:trPr>
          <w:cantSplit/>
        </w:trPr>
        <w:tc>
          <w:tcPr>
            <w:tcW w:w="7793" w:type="dxa"/>
            <w:gridSpan w:val="2"/>
          </w:tcPr>
          <w:p w14:paraId="54DEDBFA" w14:textId="77777777" w:rsidR="00494017" w:rsidRPr="00FF083F" w:rsidRDefault="00494017" w:rsidP="004E4663">
            <w:pPr>
              <w:pStyle w:val="TAL"/>
              <w:rPr>
                <w:b/>
                <w:bCs/>
                <w:i/>
                <w:noProof/>
                <w:lang w:eastAsia="en-GB"/>
              </w:rPr>
            </w:pPr>
            <w:r w:rsidRPr="00FF083F">
              <w:rPr>
                <w:b/>
                <w:bCs/>
                <w:i/>
                <w:noProof/>
                <w:lang w:eastAsia="en-GB"/>
              </w:rPr>
              <w:t>cdma2000-NW-Sharing</w:t>
            </w:r>
          </w:p>
          <w:p w14:paraId="04A9F6BE" w14:textId="77777777" w:rsidR="00494017" w:rsidRPr="00FF083F" w:rsidRDefault="00494017" w:rsidP="004E4663">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076B803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9E75F53" w14:textId="77777777" w:rsidTr="004E4663">
        <w:trPr>
          <w:cantSplit/>
        </w:trPr>
        <w:tc>
          <w:tcPr>
            <w:tcW w:w="7793" w:type="dxa"/>
            <w:gridSpan w:val="2"/>
          </w:tcPr>
          <w:p w14:paraId="6056205A" w14:textId="77777777" w:rsidR="00494017" w:rsidRPr="00FF083F" w:rsidRDefault="00494017" w:rsidP="004E4663">
            <w:pPr>
              <w:pStyle w:val="TAL"/>
              <w:rPr>
                <w:b/>
                <w:bCs/>
                <w:i/>
                <w:noProof/>
                <w:lang w:eastAsia="en-GB"/>
              </w:rPr>
            </w:pPr>
            <w:r w:rsidRPr="00FF083F">
              <w:rPr>
                <w:b/>
                <w:bCs/>
                <w:i/>
                <w:noProof/>
                <w:lang w:eastAsia="en-GB"/>
              </w:rPr>
              <w:t>ce-ClosedLoopTxAntennaSelection</w:t>
            </w:r>
          </w:p>
          <w:p w14:paraId="63240452" w14:textId="77777777" w:rsidR="00494017" w:rsidRPr="00FF083F" w:rsidRDefault="00494017" w:rsidP="004E4663">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77C69FA4"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4E08D83F"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5C40B9A9" w14:textId="77777777" w:rsidR="00494017" w:rsidRPr="00FF083F" w:rsidRDefault="00494017" w:rsidP="004E4663">
            <w:pPr>
              <w:pStyle w:val="TAL"/>
              <w:rPr>
                <w:b/>
                <w:i/>
                <w:lang w:eastAsia="zh-CN"/>
              </w:rPr>
            </w:pPr>
            <w:r w:rsidRPr="00FF083F">
              <w:rPr>
                <w:b/>
                <w:i/>
                <w:lang w:eastAsia="zh-CN"/>
              </w:rPr>
              <w:t>ce-CQI-AlternativeTable</w:t>
            </w:r>
          </w:p>
          <w:p w14:paraId="3A1F5F50" w14:textId="77777777" w:rsidR="00494017" w:rsidRPr="00FF083F" w:rsidRDefault="00494017" w:rsidP="004E4663">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984E83"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71B71A14"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5CCEDD" w14:textId="77777777" w:rsidR="00494017" w:rsidRPr="00FF083F" w:rsidRDefault="00494017" w:rsidP="004E4663">
            <w:pPr>
              <w:pStyle w:val="TAL"/>
              <w:rPr>
                <w:b/>
                <w:bCs/>
                <w:i/>
                <w:noProof/>
                <w:lang w:eastAsia="en-GB"/>
              </w:rPr>
            </w:pPr>
            <w:r w:rsidRPr="00FF083F">
              <w:rPr>
                <w:b/>
                <w:bCs/>
                <w:i/>
                <w:noProof/>
                <w:lang w:eastAsia="en-GB"/>
              </w:rPr>
              <w:t>ce-CRS-IntfMitig</w:t>
            </w:r>
          </w:p>
          <w:p w14:paraId="3778D64B" w14:textId="77777777" w:rsidR="00494017" w:rsidRPr="00FF083F" w:rsidRDefault="00494017" w:rsidP="004E4663">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1C1C53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AD56419"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706854" w14:textId="77777777" w:rsidR="00494017" w:rsidRPr="00FF083F" w:rsidRDefault="00494017" w:rsidP="004E4663">
            <w:pPr>
              <w:pStyle w:val="TAL"/>
              <w:rPr>
                <w:b/>
                <w:bCs/>
                <w:i/>
                <w:noProof/>
                <w:lang w:eastAsia="en-GB"/>
              </w:rPr>
            </w:pPr>
            <w:r w:rsidRPr="00FF083F">
              <w:rPr>
                <w:b/>
                <w:bCs/>
                <w:i/>
                <w:noProof/>
                <w:lang w:eastAsia="en-GB"/>
              </w:rPr>
              <w:t>ce-CSI-RS-Feedback</w:t>
            </w:r>
          </w:p>
          <w:p w14:paraId="2B5F2A1F" w14:textId="77777777" w:rsidR="00494017" w:rsidRPr="00FF083F" w:rsidRDefault="00494017" w:rsidP="004E4663">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CDFA54D"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3B162BFD"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6DE6ED" w14:textId="77777777" w:rsidR="00494017" w:rsidRPr="00FF083F" w:rsidRDefault="00494017" w:rsidP="004E4663">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2E40F5C1" w14:textId="77777777" w:rsidR="00494017" w:rsidRPr="00FF083F" w:rsidRDefault="00494017" w:rsidP="004E4663">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D20B6EC"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3F2B66EB"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A261D9" w14:textId="77777777" w:rsidR="00494017" w:rsidRPr="00FF083F" w:rsidRDefault="00494017" w:rsidP="004E4663">
            <w:pPr>
              <w:pStyle w:val="TAL"/>
              <w:rPr>
                <w:b/>
                <w:i/>
                <w:lang w:eastAsia="en-GB"/>
              </w:rPr>
            </w:pPr>
            <w:r w:rsidRPr="00FF083F">
              <w:rPr>
                <w:b/>
                <w:i/>
                <w:lang w:val="en-US" w:eastAsia="en-GB"/>
              </w:rPr>
              <w:t>ce-DL</w:t>
            </w:r>
            <w:r w:rsidRPr="00FF083F">
              <w:rPr>
                <w:b/>
                <w:i/>
                <w:lang w:eastAsia="en-GB"/>
              </w:rPr>
              <w:t>-ChannelQualityReporting</w:t>
            </w:r>
          </w:p>
          <w:p w14:paraId="5C90B2F9" w14:textId="77777777" w:rsidR="00494017" w:rsidRPr="00FF083F" w:rsidRDefault="00494017" w:rsidP="004E4663">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62EDEF0" w14:textId="77777777" w:rsidR="00494017" w:rsidRPr="00FF083F" w:rsidRDefault="00494017" w:rsidP="004E4663">
            <w:pPr>
              <w:pStyle w:val="TAL"/>
              <w:jc w:val="center"/>
              <w:rPr>
                <w:bCs/>
                <w:noProof/>
                <w:lang w:eastAsia="en-GB"/>
              </w:rPr>
            </w:pPr>
            <w:r w:rsidRPr="00FF083F">
              <w:rPr>
                <w:bCs/>
                <w:noProof/>
                <w:lang w:val="en-US" w:eastAsia="en-GB"/>
              </w:rPr>
              <w:t>Yes</w:t>
            </w:r>
          </w:p>
        </w:tc>
      </w:tr>
      <w:tr w:rsidR="00494017" w:rsidRPr="00FF083F" w14:paraId="2B052BD2"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181504" w14:textId="77777777" w:rsidR="00494017" w:rsidRPr="00FF083F" w:rsidRDefault="00494017" w:rsidP="004E4663">
            <w:pPr>
              <w:pStyle w:val="TAL"/>
              <w:rPr>
                <w:b/>
                <w:i/>
                <w:lang w:val="en-US" w:eastAsia="zh-CN"/>
              </w:rPr>
            </w:pPr>
            <w:r w:rsidRPr="00FF083F">
              <w:rPr>
                <w:b/>
                <w:i/>
                <w:lang w:val="en-US" w:eastAsia="zh-CN"/>
              </w:rPr>
              <w:t>ce-EUTRA</w:t>
            </w:r>
            <w:r w:rsidRPr="00FF083F">
              <w:rPr>
                <w:b/>
                <w:i/>
                <w:lang w:eastAsia="zh-CN"/>
              </w:rPr>
              <w:t>-5GC</w:t>
            </w:r>
          </w:p>
          <w:p w14:paraId="59EB3DE0" w14:textId="77777777" w:rsidR="00494017" w:rsidRPr="00FF083F" w:rsidRDefault="00494017" w:rsidP="004E4663">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0B1AB4B" w14:textId="77777777" w:rsidR="00494017" w:rsidRPr="00FF083F" w:rsidRDefault="00494017" w:rsidP="004E4663">
            <w:pPr>
              <w:pStyle w:val="TAL"/>
              <w:jc w:val="center"/>
              <w:rPr>
                <w:bCs/>
                <w:noProof/>
                <w:lang w:eastAsia="en-GB"/>
              </w:rPr>
            </w:pPr>
            <w:r w:rsidRPr="00FF083F">
              <w:rPr>
                <w:lang w:eastAsia="zh-CN"/>
              </w:rPr>
              <w:t>Yes</w:t>
            </w:r>
          </w:p>
        </w:tc>
      </w:tr>
      <w:tr w:rsidR="00494017" w:rsidRPr="00FF083F" w14:paraId="2A051A92"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6EED63" w14:textId="77777777" w:rsidR="00494017" w:rsidRPr="00FF083F" w:rsidRDefault="00494017" w:rsidP="004E4663">
            <w:pPr>
              <w:pStyle w:val="TAL"/>
              <w:rPr>
                <w:b/>
                <w:i/>
                <w:lang w:eastAsia="zh-CN"/>
              </w:rPr>
            </w:pPr>
            <w:r w:rsidRPr="00FF083F">
              <w:rPr>
                <w:b/>
                <w:i/>
                <w:lang w:val="en-US" w:eastAsia="zh-CN"/>
              </w:rPr>
              <w:t>ce-EUTRA</w:t>
            </w:r>
            <w:r w:rsidRPr="00FF083F">
              <w:rPr>
                <w:b/>
                <w:i/>
                <w:lang w:eastAsia="zh-CN"/>
              </w:rPr>
              <w:t>-5GC-HO-ToNR-FDD-FR1</w:t>
            </w:r>
          </w:p>
          <w:p w14:paraId="3A959721" w14:textId="77777777" w:rsidR="00494017" w:rsidRPr="00FF083F" w:rsidRDefault="00494017" w:rsidP="004E4663">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7D38E41" w14:textId="77777777" w:rsidR="00494017" w:rsidRPr="00FF083F" w:rsidRDefault="00494017" w:rsidP="004E4663">
            <w:pPr>
              <w:pStyle w:val="TAL"/>
              <w:jc w:val="center"/>
              <w:rPr>
                <w:bCs/>
                <w:noProof/>
                <w:lang w:eastAsia="en-GB"/>
              </w:rPr>
            </w:pPr>
            <w:r w:rsidRPr="00FF083F">
              <w:rPr>
                <w:lang w:eastAsia="zh-CN"/>
              </w:rPr>
              <w:t>Y</w:t>
            </w:r>
            <w:r w:rsidRPr="00FF083F">
              <w:rPr>
                <w:lang w:eastAsia="en-GB"/>
              </w:rPr>
              <w:t>es</w:t>
            </w:r>
          </w:p>
        </w:tc>
      </w:tr>
      <w:tr w:rsidR="00494017" w:rsidRPr="00FF083F" w14:paraId="4604156A"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D92D68" w14:textId="77777777" w:rsidR="00494017" w:rsidRPr="00FF083F" w:rsidRDefault="00494017" w:rsidP="004E4663">
            <w:pPr>
              <w:pStyle w:val="TAL"/>
              <w:rPr>
                <w:b/>
                <w:i/>
                <w:lang w:eastAsia="zh-CN"/>
              </w:rPr>
            </w:pPr>
            <w:r w:rsidRPr="00FF083F">
              <w:rPr>
                <w:b/>
                <w:i/>
                <w:lang w:val="en-US" w:eastAsia="zh-CN"/>
              </w:rPr>
              <w:t>ce-EUTRA-</w:t>
            </w:r>
            <w:r w:rsidRPr="00FF083F">
              <w:rPr>
                <w:b/>
                <w:i/>
                <w:lang w:eastAsia="zh-CN"/>
              </w:rPr>
              <w:t>5GC-HO-ToNR-TDD-FR1</w:t>
            </w:r>
          </w:p>
          <w:p w14:paraId="46AFA481" w14:textId="77777777" w:rsidR="00494017" w:rsidRPr="00FF083F" w:rsidRDefault="00494017" w:rsidP="004E4663">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B46CBC4" w14:textId="77777777" w:rsidR="00494017" w:rsidRPr="00FF083F" w:rsidRDefault="00494017" w:rsidP="004E4663">
            <w:pPr>
              <w:pStyle w:val="TAL"/>
              <w:jc w:val="center"/>
              <w:rPr>
                <w:bCs/>
                <w:noProof/>
                <w:lang w:eastAsia="en-GB"/>
              </w:rPr>
            </w:pPr>
            <w:r w:rsidRPr="00FF083F">
              <w:rPr>
                <w:lang w:eastAsia="zh-CN"/>
              </w:rPr>
              <w:t>Y</w:t>
            </w:r>
            <w:r w:rsidRPr="00FF083F">
              <w:rPr>
                <w:lang w:eastAsia="en-GB"/>
              </w:rPr>
              <w:t>es</w:t>
            </w:r>
          </w:p>
        </w:tc>
      </w:tr>
      <w:tr w:rsidR="00494017" w:rsidRPr="00FF083F" w14:paraId="17880554"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B65CF9" w14:textId="77777777" w:rsidR="00494017" w:rsidRPr="00FF083F" w:rsidRDefault="00494017" w:rsidP="004E4663">
            <w:pPr>
              <w:pStyle w:val="TAL"/>
              <w:rPr>
                <w:b/>
                <w:i/>
                <w:lang w:eastAsia="zh-CN"/>
              </w:rPr>
            </w:pPr>
            <w:r w:rsidRPr="00FF083F">
              <w:rPr>
                <w:b/>
                <w:i/>
                <w:lang w:val="en-US" w:eastAsia="zh-CN"/>
              </w:rPr>
              <w:lastRenderedPageBreak/>
              <w:t>ce-EUTRA</w:t>
            </w:r>
            <w:r w:rsidRPr="00FF083F">
              <w:rPr>
                <w:b/>
                <w:i/>
                <w:lang w:eastAsia="zh-CN"/>
              </w:rPr>
              <w:t>-5GC-HO-ToNR-FDD-FR2</w:t>
            </w:r>
          </w:p>
          <w:p w14:paraId="601991A6" w14:textId="77777777" w:rsidR="00494017" w:rsidRPr="00FF083F" w:rsidRDefault="00494017" w:rsidP="004E4663">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FF57B4C" w14:textId="77777777" w:rsidR="00494017" w:rsidRPr="00FF083F" w:rsidRDefault="00494017" w:rsidP="004E4663">
            <w:pPr>
              <w:pStyle w:val="TAL"/>
              <w:jc w:val="center"/>
              <w:rPr>
                <w:bCs/>
                <w:noProof/>
                <w:lang w:eastAsia="en-GB"/>
              </w:rPr>
            </w:pPr>
            <w:r w:rsidRPr="00FF083F">
              <w:rPr>
                <w:lang w:eastAsia="zh-CN"/>
              </w:rPr>
              <w:t>Y</w:t>
            </w:r>
            <w:r w:rsidRPr="00FF083F">
              <w:rPr>
                <w:lang w:eastAsia="en-GB"/>
              </w:rPr>
              <w:t>es</w:t>
            </w:r>
          </w:p>
        </w:tc>
      </w:tr>
      <w:tr w:rsidR="00494017" w:rsidRPr="00FF083F" w14:paraId="2EE5EC18"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411E83" w14:textId="77777777" w:rsidR="00494017" w:rsidRPr="00FF083F" w:rsidRDefault="00494017" w:rsidP="004E4663">
            <w:pPr>
              <w:pStyle w:val="TAL"/>
              <w:rPr>
                <w:b/>
                <w:i/>
                <w:lang w:eastAsia="zh-CN"/>
              </w:rPr>
            </w:pPr>
            <w:r w:rsidRPr="00FF083F">
              <w:rPr>
                <w:b/>
                <w:i/>
                <w:lang w:val="en-US" w:eastAsia="zh-CN"/>
              </w:rPr>
              <w:t>ce-EUTRA</w:t>
            </w:r>
            <w:r w:rsidRPr="00FF083F">
              <w:rPr>
                <w:b/>
                <w:i/>
                <w:lang w:eastAsia="zh-CN"/>
              </w:rPr>
              <w:t>-5GC-HO-ToNR-TDD-FR2</w:t>
            </w:r>
          </w:p>
          <w:p w14:paraId="553C6DDE" w14:textId="77777777" w:rsidR="00494017" w:rsidRPr="00FF083F" w:rsidRDefault="00494017" w:rsidP="004E4663">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A4FB52B" w14:textId="77777777" w:rsidR="00494017" w:rsidRPr="00FF083F" w:rsidRDefault="00494017" w:rsidP="004E4663">
            <w:pPr>
              <w:pStyle w:val="TAL"/>
              <w:jc w:val="center"/>
              <w:rPr>
                <w:bCs/>
                <w:noProof/>
                <w:lang w:eastAsia="en-GB"/>
              </w:rPr>
            </w:pPr>
            <w:r w:rsidRPr="00FF083F">
              <w:rPr>
                <w:lang w:eastAsia="zh-CN"/>
              </w:rPr>
              <w:t>Y</w:t>
            </w:r>
            <w:r w:rsidRPr="00FF083F">
              <w:rPr>
                <w:lang w:eastAsia="en-GB"/>
              </w:rPr>
              <w:t>es</w:t>
            </w:r>
          </w:p>
        </w:tc>
      </w:tr>
      <w:tr w:rsidR="00494017" w:rsidRPr="00FF083F" w14:paraId="237C85A2" w14:textId="77777777" w:rsidTr="004E4663">
        <w:trPr>
          <w:cantSplit/>
        </w:trPr>
        <w:tc>
          <w:tcPr>
            <w:tcW w:w="7793" w:type="dxa"/>
            <w:gridSpan w:val="2"/>
          </w:tcPr>
          <w:p w14:paraId="459F1468" w14:textId="77777777" w:rsidR="00494017" w:rsidRPr="00FF083F" w:rsidRDefault="00494017" w:rsidP="004E4663">
            <w:pPr>
              <w:pStyle w:val="TAL"/>
              <w:rPr>
                <w:b/>
                <w:bCs/>
                <w:i/>
                <w:noProof/>
                <w:lang w:eastAsia="en-GB"/>
              </w:rPr>
            </w:pPr>
            <w:r w:rsidRPr="00FF083F">
              <w:rPr>
                <w:b/>
                <w:bCs/>
                <w:i/>
                <w:noProof/>
                <w:lang w:eastAsia="en-GB"/>
              </w:rPr>
              <w:t>ce-HARQ-AckBundling</w:t>
            </w:r>
          </w:p>
          <w:p w14:paraId="02DEC2C3" w14:textId="77777777" w:rsidR="00494017" w:rsidRPr="00FF083F" w:rsidRDefault="00494017" w:rsidP="004E4663">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36E25250"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7E02904B" w14:textId="77777777" w:rsidTr="004E4663">
        <w:trPr>
          <w:cantSplit/>
        </w:trPr>
        <w:tc>
          <w:tcPr>
            <w:tcW w:w="7793" w:type="dxa"/>
            <w:gridSpan w:val="2"/>
          </w:tcPr>
          <w:p w14:paraId="7B1F55AA" w14:textId="77777777" w:rsidR="00494017" w:rsidRPr="00FF083F" w:rsidRDefault="00494017" w:rsidP="004E4663">
            <w:pPr>
              <w:pStyle w:val="TAL"/>
              <w:rPr>
                <w:b/>
                <w:i/>
                <w:lang w:val="en-US" w:eastAsia="en-GB"/>
              </w:rPr>
            </w:pPr>
            <w:r w:rsidRPr="00FF083F">
              <w:rPr>
                <w:b/>
                <w:i/>
                <w:lang w:val="en-US" w:eastAsia="en-GB"/>
              </w:rPr>
              <w:t>ce-InactiveState</w:t>
            </w:r>
          </w:p>
          <w:p w14:paraId="7C265556" w14:textId="77777777" w:rsidR="00494017" w:rsidRPr="00FF083F" w:rsidRDefault="00494017" w:rsidP="004E4663">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65A4CABD" w14:textId="77777777" w:rsidR="00494017" w:rsidRPr="00FF083F" w:rsidRDefault="00494017" w:rsidP="004E4663">
            <w:pPr>
              <w:pStyle w:val="TAL"/>
              <w:jc w:val="center"/>
              <w:rPr>
                <w:bCs/>
                <w:noProof/>
                <w:lang w:eastAsia="en-GB"/>
              </w:rPr>
            </w:pPr>
            <w:r w:rsidRPr="00FF083F">
              <w:rPr>
                <w:bCs/>
                <w:noProof/>
                <w:lang w:val="en-US" w:eastAsia="en-GB"/>
              </w:rPr>
              <w:t>No</w:t>
            </w:r>
          </w:p>
        </w:tc>
      </w:tr>
      <w:tr w:rsidR="00494017" w:rsidRPr="00FF083F" w14:paraId="136129D7" w14:textId="77777777" w:rsidTr="004E4663">
        <w:trPr>
          <w:cantSplit/>
        </w:trPr>
        <w:tc>
          <w:tcPr>
            <w:tcW w:w="7793" w:type="dxa"/>
            <w:gridSpan w:val="2"/>
          </w:tcPr>
          <w:p w14:paraId="43669311" w14:textId="77777777" w:rsidR="00494017" w:rsidRPr="00FF083F" w:rsidRDefault="00494017" w:rsidP="004E4663">
            <w:pPr>
              <w:pStyle w:val="TAL"/>
              <w:rPr>
                <w:b/>
                <w:bCs/>
                <w:i/>
                <w:noProof/>
                <w:lang w:eastAsia="zh-CN"/>
              </w:rPr>
            </w:pPr>
            <w:r w:rsidRPr="00FF083F">
              <w:rPr>
                <w:b/>
                <w:bCs/>
                <w:i/>
                <w:noProof/>
                <w:lang w:val="en-US" w:eastAsia="zh-CN"/>
              </w:rPr>
              <w:t>ce-M</w:t>
            </w:r>
            <w:r w:rsidRPr="00FF083F">
              <w:rPr>
                <w:b/>
                <w:bCs/>
                <w:i/>
                <w:noProof/>
                <w:lang w:eastAsia="zh-CN"/>
              </w:rPr>
              <w:t>easRSS-Dedicated</w:t>
            </w:r>
          </w:p>
          <w:p w14:paraId="5124DCE6" w14:textId="77777777" w:rsidR="00494017" w:rsidRPr="00FF083F" w:rsidRDefault="00494017" w:rsidP="004E4663">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0E3B48B6" w14:textId="77777777" w:rsidR="00494017" w:rsidRPr="00FF083F" w:rsidRDefault="00494017" w:rsidP="004E4663">
            <w:pPr>
              <w:pStyle w:val="TAL"/>
              <w:jc w:val="center"/>
              <w:rPr>
                <w:bCs/>
                <w:noProof/>
                <w:lang w:eastAsia="en-GB"/>
              </w:rPr>
            </w:pPr>
            <w:r w:rsidRPr="00FF083F">
              <w:rPr>
                <w:bCs/>
                <w:noProof/>
                <w:lang w:val="en-US" w:eastAsia="zh-CN"/>
              </w:rPr>
              <w:t>Yes</w:t>
            </w:r>
          </w:p>
        </w:tc>
      </w:tr>
      <w:tr w:rsidR="00494017" w:rsidRPr="00FF083F" w14:paraId="1F416E62" w14:textId="77777777" w:rsidTr="004E4663">
        <w:trPr>
          <w:cantSplit/>
        </w:trPr>
        <w:tc>
          <w:tcPr>
            <w:tcW w:w="7793" w:type="dxa"/>
            <w:gridSpan w:val="2"/>
          </w:tcPr>
          <w:p w14:paraId="118EC7AB" w14:textId="77777777" w:rsidR="00494017" w:rsidRPr="00FF083F" w:rsidRDefault="00494017" w:rsidP="004E4663">
            <w:pPr>
              <w:pStyle w:val="TAL"/>
              <w:rPr>
                <w:b/>
                <w:bCs/>
                <w:i/>
                <w:noProof/>
                <w:lang w:eastAsia="en-GB"/>
              </w:rPr>
            </w:pPr>
            <w:r w:rsidRPr="00FF083F">
              <w:rPr>
                <w:b/>
                <w:bCs/>
                <w:i/>
                <w:noProof/>
                <w:lang w:eastAsia="en-GB"/>
              </w:rPr>
              <w:t>ce-ModeA, ce-ModeB</w:t>
            </w:r>
          </w:p>
          <w:p w14:paraId="2D8EA531" w14:textId="77777777" w:rsidR="00494017" w:rsidRPr="00FF083F" w:rsidRDefault="00494017" w:rsidP="004E4663">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546419DF"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rsidDel="00A171DB" w14:paraId="203BE2EE"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346E6F" w14:textId="77777777" w:rsidR="00494017" w:rsidRPr="00FF083F" w:rsidRDefault="00494017" w:rsidP="004E4663">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727D6114" w14:textId="77777777" w:rsidR="00494017" w:rsidRPr="00FF083F" w:rsidDel="00A171DB" w:rsidRDefault="00494017" w:rsidP="004E4663">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02246A" w14:textId="77777777" w:rsidR="00494017" w:rsidRPr="00FF083F" w:rsidDel="00A171DB" w:rsidRDefault="00494017" w:rsidP="004E4663">
            <w:pPr>
              <w:pStyle w:val="TAL"/>
              <w:jc w:val="center"/>
              <w:rPr>
                <w:bCs/>
                <w:noProof/>
                <w:lang w:eastAsia="en-GB"/>
              </w:rPr>
            </w:pPr>
            <w:r w:rsidRPr="00FF083F">
              <w:rPr>
                <w:bCs/>
                <w:noProof/>
                <w:lang w:val="en-US" w:eastAsia="en-GB"/>
              </w:rPr>
              <w:t>Yes</w:t>
            </w:r>
          </w:p>
        </w:tc>
      </w:tr>
      <w:tr w:rsidR="00494017" w:rsidRPr="00FF083F" w:rsidDel="00A171DB" w14:paraId="7D6DD9DE"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7D97EF" w14:textId="77777777" w:rsidR="00494017" w:rsidRPr="00FF083F" w:rsidRDefault="00494017" w:rsidP="004E4663">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513A6CA3" w14:textId="77777777" w:rsidR="00494017" w:rsidRPr="00FF083F" w:rsidDel="00A171DB" w:rsidRDefault="00494017" w:rsidP="004E4663">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687A0"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57F335E9"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4C0431" w14:textId="77777777" w:rsidR="00494017" w:rsidRPr="00FF083F" w:rsidRDefault="00494017" w:rsidP="004E4663">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5149D764" w14:textId="77777777" w:rsidR="00494017" w:rsidRPr="00FF083F" w:rsidDel="00A171DB" w:rsidRDefault="00494017" w:rsidP="004E4663">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8D90075" w14:textId="77777777" w:rsidR="00494017" w:rsidRPr="00FF083F" w:rsidDel="00A171DB" w:rsidRDefault="00494017" w:rsidP="004E4663">
            <w:pPr>
              <w:pStyle w:val="TAL"/>
              <w:jc w:val="center"/>
              <w:rPr>
                <w:bCs/>
                <w:noProof/>
                <w:lang w:eastAsia="en-GB"/>
              </w:rPr>
            </w:pPr>
            <w:r w:rsidRPr="00FF083F">
              <w:rPr>
                <w:bCs/>
                <w:noProof/>
                <w:lang w:eastAsia="en-GB"/>
              </w:rPr>
              <w:t>No</w:t>
            </w:r>
          </w:p>
        </w:tc>
      </w:tr>
      <w:tr w:rsidR="00494017" w:rsidRPr="00FF083F" w14:paraId="37061EBA" w14:textId="77777777" w:rsidTr="004E4663">
        <w:trPr>
          <w:cantSplit/>
        </w:trPr>
        <w:tc>
          <w:tcPr>
            <w:tcW w:w="7793" w:type="dxa"/>
            <w:gridSpan w:val="2"/>
          </w:tcPr>
          <w:p w14:paraId="28680855" w14:textId="77777777" w:rsidR="00494017" w:rsidRPr="00FF083F" w:rsidRDefault="00494017" w:rsidP="004E4663">
            <w:pPr>
              <w:pStyle w:val="TAL"/>
              <w:rPr>
                <w:b/>
                <w:bCs/>
                <w:i/>
                <w:noProof/>
                <w:lang w:eastAsia="en-GB"/>
              </w:rPr>
            </w:pPr>
            <w:r w:rsidRPr="00FF083F">
              <w:rPr>
                <w:b/>
                <w:bCs/>
                <w:i/>
                <w:noProof/>
                <w:lang w:eastAsia="en-GB"/>
              </w:rPr>
              <w:t>ceMeasurements</w:t>
            </w:r>
          </w:p>
          <w:p w14:paraId="3A1472CE" w14:textId="77777777" w:rsidR="00494017" w:rsidRPr="00FF083F" w:rsidRDefault="00494017" w:rsidP="004E4663">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3D851F1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27D9B29" w14:textId="77777777" w:rsidTr="004E4663">
        <w:trPr>
          <w:cantSplit/>
        </w:trPr>
        <w:tc>
          <w:tcPr>
            <w:tcW w:w="7793" w:type="dxa"/>
            <w:gridSpan w:val="2"/>
          </w:tcPr>
          <w:p w14:paraId="00D5A4F5" w14:textId="77777777" w:rsidR="00494017" w:rsidRPr="00FF083F" w:rsidRDefault="00494017" w:rsidP="004E4663">
            <w:pPr>
              <w:pStyle w:val="TAL"/>
              <w:rPr>
                <w:b/>
                <w:i/>
                <w:lang w:eastAsia="en-GB"/>
              </w:rPr>
            </w:pPr>
            <w:r w:rsidRPr="00FF083F">
              <w:rPr>
                <w:b/>
                <w:i/>
                <w:lang w:eastAsia="en-GB"/>
              </w:rPr>
              <w:t>ce-MultiTB-64QAM</w:t>
            </w:r>
          </w:p>
          <w:p w14:paraId="1F260740" w14:textId="77777777" w:rsidR="00494017" w:rsidRPr="00FF083F" w:rsidRDefault="00494017" w:rsidP="004E4663">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10F0D73B"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0C933FC5" w14:textId="77777777" w:rsidTr="004E4663">
        <w:trPr>
          <w:cantSplit/>
        </w:trPr>
        <w:tc>
          <w:tcPr>
            <w:tcW w:w="7793" w:type="dxa"/>
            <w:gridSpan w:val="2"/>
          </w:tcPr>
          <w:p w14:paraId="27B62FE0" w14:textId="77777777" w:rsidR="00494017" w:rsidRPr="00FF083F" w:rsidRDefault="00494017" w:rsidP="004E4663">
            <w:pPr>
              <w:pStyle w:val="TAL"/>
              <w:rPr>
                <w:b/>
                <w:i/>
                <w:lang w:eastAsia="en-GB"/>
              </w:rPr>
            </w:pPr>
            <w:r w:rsidRPr="00FF083F">
              <w:rPr>
                <w:b/>
                <w:i/>
                <w:lang w:eastAsia="en-GB"/>
              </w:rPr>
              <w:t>ce-MultiTB-EarlyTermination</w:t>
            </w:r>
          </w:p>
          <w:p w14:paraId="13577A83" w14:textId="77777777" w:rsidR="00494017" w:rsidRPr="00FF083F" w:rsidRDefault="00494017" w:rsidP="004E4663">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1E03A30F"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129D2037" w14:textId="77777777" w:rsidTr="004E4663">
        <w:trPr>
          <w:cantSplit/>
        </w:trPr>
        <w:tc>
          <w:tcPr>
            <w:tcW w:w="7793" w:type="dxa"/>
            <w:gridSpan w:val="2"/>
          </w:tcPr>
          <w:p w14:paraId="08022513" w14:textId="77777777" w:rsidR="00494017" w:rsidRPr="00FF083F" w:rsidRDefault="00494017" w:rsidP="004E4663">
            <w:pPr>
              <w:pStyle w:val="TAL"/>
              <w:rPr>
                <w:b/>
                <w:i/>
                <w:lang w:eastAsia="en-GB"/>
              </w:rPr>
            </w:pPr>
            <w:r w:rsidRPr="00FF083F">
              <w:rPr>
                <w:b/>
                <w:i/>
                <w:lang w:eastAsia="en-GB"/>
              </w:rPr>
              <w:t>ce-MultiTB-FrequencyHopping</w:t>
            </w:r>
          </w:p>
          <w:p w14:paraId="55550415" w14:textId="77777777" w:rsidR="00494017" w:rsidRPr="00FF083F" w:rsidRDefault="00494017" w:rsidP="004E4663">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398A8856"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02D458DD" w14:textId="77777777" w:rsidTr="004E4663">
        <w:trPr>
          <w:cantSplit/>
        </w:trPr>
        <w:tc>
          <w:tcPr>
            <w:tcW w:w="7793" w:type="dxa"/>
            <w:gridSpan w:val="2"/>
          </w:tcPr>
          <w:p w14:paraId="30E990B5" w14:textId="77777777" w:rsidR="00494017" w:rsidRPr="00FF083F" w:rsidRDefault="00494017" w:rsidP="004E4663">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0B614879" w14:textId="77777777" w:rsidR="00494017" w:rsidRPr="00FF083F" w:rsidRDefault="00494017" w:rsidP="004E4663">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2E25FFD5"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7D51EE37" w14:textId="77777777" w:rsidTr="004E4663">
        <w:trPr>
          <w:cantSplit/>
        </w:trPr>
        <w:tc>
          <w:tcPr>
            <w:tcW w:w="7793" w:type="dxa"/>
            <w:gridSpan w:val="2"/>
          </w:tcPr>
          <w:p w14:paraId="2761B887" w14:textId="77777777" w:rsidR="00494017" w:rsidRPr="00FF083F" w:rsidRDefault="00494017" w:rsidP="004E4663">
            <w:pPr>
              <w:pStyle w:val="TAL"/>
              <w:rPr>
                <w:b/>
                <w:i/>
                <w:lang w:eastAsia="en-GB"/>
              </w:rPr>
            </w:pPr>
            <w:r w:rsidRPr="00FF083F">
              <w:rPr>
                <w:b/>
                <w:i/>
                <w:lang w:eastAsia="en-GB"/>
              </w:rPr>
              <w:t>ce-MultiTB-Interleaving</w:t>
            </w:r>
          </w:p>
          <w:p w14:paraId="6AF0ED42" w14:textId="77777777" w:rsidR="00494017" w:rsidRPr="00FF083F" w:rsidRDefault="00494017" w:rsidP="004E4663">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37CAE221"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2B1449E3" w14:textId="77777777" w:rsidTr="004E4663">
        <w:trPr>
          <w:cantSplit/>
        </w:trPr>
        <w:tc>
          <w:tcPr>
            <w:tcW w:w="7793" w:type="dxa"/>
            <w:gridSpan w:val="2"/>
          </w:tcPr>
          <w:p w14:paraId="4B2CB934" w14:textId="77777777" w:rsidR="00494017" w:rsidRPr="00FF083F" w:rsidRDefault="00494017" w:rsidP="004E4663">
            <w:pPr>
              <w:pStyle w:val="TAL"/>
              <w:rPr>
                <w:b/>
                <w:i/>
                <w:lang w:eastAsia="en-GB"/>
              </w:rPr>
            </w:pPr>
            <w:r w:rsidRPr="00FF083F">
              <w:rPr>
                <w:b/>
                <w:i/>
                <w:lang w:eastAsia="en-GB"/>
              </w:rPr>
              <w:t>ce-MultiTB-SubPRB</w:t>
            </w:r>
          </w:p>
          <w:p w14:paraId="0DC9D83C" w14:textId="77777777" w:rsidR="00494017" w:rsidRPr="00FF083F" w:rsidRDefault="00494017" w:rsidP="004E4663">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13792F32"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09F9386C" w14:textId="77777777" w:rsidTr="004E4663">
        <w:trPr>
          <w:cantSplit/>
        </w:trPr>
        <w:tc>
          <w:tcPr>
            <w:tcW w:w="7808" w:type="dxa"/>
            <w:gridSpan w:val="3"/>
          </w:tcPr>
          <w:p w14:paraId="44635032" w14:textId="77777777" w:rsidR="00494017" w:rsidRPr="00FF083F" w:rsidRDefault="00494017" w:rsidP="004E4663">
            <w:pPr>
              <w:pStyle w:val="TAL"/>
              <w:rPr>
                <w:b/>
                <w:bCs/>
                <w:i/>
                <w:noProof/>
                <w:lang w:eastAsia="en-GB"/>
              </w:rPr>
            </w:pPr>
            <w:r w:rsidRPr="00FF083F">
              <w:rPr>
                <w:b/>
                <w:bCs/>
                <w:i/>
                <w:noProof/>
                <w:lang w:eastAsia="en-GB"/>
              </w:rPr>
              <w:t>ce-PDSCH-64QAM</w:t>
            </w:r>
          </w:p>
          <w:p w14:paraId="310879FD" w14:textId="77777777" w:rsidR="00494017" w:rsidRPr="00FF083F" w:rsidRDefault="00494017" w:rsidP="004E4663">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2D3CA100"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7FEB2207"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38F63C49" w14:textId="77777777" w:rsidR="00494017" w:rsidRPr="00FF083F" w:rsidRDefault="00494017" w:rsidP="004E4663">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59738712" w14:textId="77777777" w:rsidR="00494017" w:rsidRPr="00FF083F" w:rsidRDefault="00494017" w:rsidP="004E4663">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4011B37A" w14:textId="77777777" w:rsidR="00494017" w:rsidRPr="00FF083F" w:rsidRDefault="00494017" w:rsidP="004E4663">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21F256B"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33C7F705" w14:textId="77777777" w:rsidTr="004E4663">
        <w:trPr>
          <w:cantSplit/>
        </w:trPr>
        <w:tc>
          <w:tcPr>
            <w:tcW w:w="7793" w:type="dxa"/>
            <w:gridSpan w:val="2"/>
          </w:tcPr>
          <w:p w14:paraId="7A857488" w14:textId="77777777" w:rsidR="00494017" w:rsidRPr="00FF083F" w:rsidRDefault="00494017" w:rsidP="004E4663">
            <w:pPr>
              <w:pStyle w:val="TAL"/>
              <w:rPr>
                <w:b/>
                <w:bCs/>
                <w:i/>
                <w:noProof/>
                <w:lang w:eastAsia="en-GB"/>
              </w:rPr>
            </w:pPr>
            <w:r w:rsidRPr="00FF083F">
              <w:rPr>
                <w:b/>
                <w:bCs/>
                <w:i/>
                <w:noProof/>
                <w:lang w:eastAsia="en-GB"/>
              </w:rPr>
              <w:t>ce-PDSCH-PUSCH-Enhancement</w:t>
            </w:r>
          </w:p>
          <w:p w14:paraId="6CD47E43" w14:textId="77777777" w:rsidR="00494017" w:rsidRPr="00FF083F" w:rsidDel="00EF05C9" w:rsidRDefault="00494017" w:rsidP="004E4663">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2EFCD018"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64445F9E" w14:textId="77777777" w:rsidTr="004E4663">
        <w:trPr>
          <w:cantSplit/>
        </w:trPr>
        <w:tc>
          <w:tcPr>
            <w:tcW w:w="7793" w:type="dxa"/>
            <w:gridSpan w:val="2"/>
          </w:tcPr>
          <w:p w14:paraId="195C4D8A" w14:textId="77777777" w:rsidR="00494017" w:rsidRPr="00FF083F" w:rsidRDefault="00494017" w:rsidP="004E4663">
            <w:pPr>
              <w:pStyle w:val="TAL"/>
              <w:rPr>
                <w:b/>
                <w:bCs/>
                <w:i/>
                <w:noProof/>
                <w:lang w:eastAsia="en-GB"/>
              </w:rPr>
            </w:pPr>
            <w:r w:rsidRPr="00FF083F">
              <w:rPr>
                <w:b/>
                <w:bCs/>
                <w:i/>
                <w:noProof/>
                <w:lang w:eastAsia="en-GB"/>
              </w:rPr>
              <w:lastRenderedPageBreak/>
              <w:t>ce-PDSCH-PUSCH-MaxBandwidth</w:t>
            </w:r>
          </w:p>
          <w:p w14:paraId="05176EFE" w14:textId="77777777" w:rsidR="00494017" w:rsidRPr="00FF083F" w:rsidRDefault="00494017" w:rsidP="004E4663">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F09C12A"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511E1BC5" w14:textId="77777777" w:rsidTr="004E4663">
        <w:trPr>
          <w:cantSplit/>
        </w:trPr>
        <w:tc>
          <w:tcPr>
            <w:tcW w:w="7793" w:type="dxa"/>
            <w:gridSpan w:val="2"/>
          </w:tcPr>
          <w:p w14:paraId="2E1517E0" w14:textId="77777777" w:rsidR="00494017" w:rsidRPr="00FF083F" w:rsidRDefault="00494017" w:rsidP="004E4663">
            <w:pPr>
              <w:pStyle w:val="TAL"/>
              <w:rPr>
                <w:b/>
                <w:bCs/>
                <w:i/>
                <w:noProof/>
                <w:lang w:eastAsia="en-GB"/>
              </w:rPr>
            </w:pPr>
            <w:r w:rsidRPr="00FF083F">
              <w:rPr>
                <w:b/>
                <w:bCs/>
                <w:i/>
                <w:noProof/>
                <w:lang w:eastAsia="en-GB"/>
              </w:rPr>
              <w:t>ce-PDSCH-TenProcesses</w:t>
            </w:r>
          </w:p>
          <w:p w14:paraId="7A41C04B" w14:textId="77777777" w:rsidR="00494017" w:rsidRPr="00FF083F" w:rsidRDefault="00494017" w:rsidP="004E4663">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477AE7DE"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67189EC8" w14:textId="77777777" w:rsidTr="004E4663">
        <w:trPr>
          <w:cantSplit/>
        </w:trPr>
        <w:tc>
          <w:tcPr>
            <w:tcW w:w="7793" w:type="dxa"/>
            <w:gridSpan w:val="2"/>
          </w:tcPr>
          <w:p w14:paraId="0B1C3288" w14:textId="77777777" w:rsidR="00494017" w:rsidRPr="00FF083F" w:rsidRDefault="00494017" w:rsidP="004E4663">
            <w:pPr>
              <w:pStyle w:val="TAL"/>
              <w:rPr>
                <w:b/>
                <w:bCs/>
                <w:i/>
                <w:noProof/>
                <w:lang w:eastAsia="en-GB"/>
              </w:rPr>
            </w:pPr>
            <w:r w:rsidRPr="00FF083F">
              <w:rPr>
                <w:b/>
                <w:bCs/>
                <w:i/>
                <w:noProof/>
                <w:lang w:eastAsia="en-GB"/>
              </w:rPr>
              <w:t>ce-PUCCH-Enhancement</w:t>
            </w:r>
          </w:p>
          <w:p w14:paraId="53CB3657" w14:textId="77777777" w:rsidR="00494017" w:rsidRPr="00FF083F" w:rsidRDefault="00494017" w:rsidP="004E4663">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35F08484"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71F03AB4" w14:textId="77777777" w:rsidTr="004E4663">
        <w:trPr>
          <w:cantSplit/>
        </w:trPr>
        <w:tc>
          <w:tcPr>
            <w:tcW w:w="7793" w:type="dxa"/>
            <w:gridSpan w:val="2"/>
          </w:tcPr>
          <w:p w14:paraId="36904EE6" w14:textId="77777777" w:rsidR="00494017" w:rsidRPr="00FF083F" w:rsidRDefault="00494017" w:rsidP="004E4663">
            <w:pPr>
              <w:pStyle w:val="TAL"/>
              <w:rPr>
                <w:b/>
                <w:bCs/>
                <w:i/>
                <w:noProof/>
                <w:lang w:eastAsia="en-GB"/>
              </w:rPr>
            </w:pPr>
            <w:r w:rsidRPr="00FF083F">
              <w:rPr>
                <w:b/>
                <w:bCs/>
                <w:i/>
                <w:noProof/>
                <w:lang w:eastAsia="en-GB"/>
              </w:rPr>
              <w:t>ce-PUSCH-NB-MaxTBS</w:t>
            </w:r>
          </w:p>
          <w:p w14:paraId="592FAB24" w14:textId="77777777" w:rsidR="00494017" w:rsidRPr="00FF083F" w:rsidRDefault="00494017" w:rsidP="004E4663">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14C558E6"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738FCCC3"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0912B7" w14:textId="77777777" w:rsidR="00494017" w:rsidRPr="00FF083F" w:rsidRDefault="00494017" w:rsidP="004E4663">
            <w:pPr>
              <w:pStyle w:val="TAL"/>
              <w:rPr>
                <w:b/>
                <w:bCs/>
                <w:i/>
                <w:noProof/>
                <w:lang w:eastAsia="en-GB"/>
              </w:rPr>
            </w:pPr>
            <w:bookmarkStart w:id="21" w:name="_Hlk509241096"/>
            <w:r w:rsidRPr="00FF083F">
              <w:rPr>
                <w:b/>
                <w:bCs/>
                <w:i/>
                <w:noProof/>
                <w:lang w:eastAsia="en-GB"/>
              </w:rPr>
              <w:t>ce-PUSCH-SubPRB-Allocation</w:t>
            </w:r>
          </w:p>
          <w:p w14:paraId="7F1FABC0" w14:textId="77777777" w:rsidR="00494017" w:rsidRPr="00FF083F" w:rsidRDefault="00494017" w:rsidP="004E4663">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21"/>
          </w:p>
        </w:tc>
        <w:tc>
          <w:tcPr>
            <w:tcW w:w="862" w:type="dxa"/>
            <w:gridSpan w:val="2"/>
            <w:tcBorders>
              <w:top w:val="single" w:sz="4" w:space="0" w:color="808080"/>
              <w:left w:val="single" w:sz="4" w:space="0" w:color="808080"/>
              <w:bottom w:val="single" w:sz="4" w:space="0" w:color="808080"/>
              <w:right w:val="single" w:sz="4" w:space="0" w:color="808080"/>
            </w:tcBorders>
          </w:tcPr>
          <w:p w14:paraId="7D0CEA9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113FD94" w14:textId="77777777" w:rsidTr="004E4663">
        <w:trPr>
          <w:cantSplit/>
        </w:trPr>
        <w:tc>
          <w:tcPr>
            <w:tcW w:w="7793" w:type="dxa"/>
            <w:gridSpan w:val="2"/>
          </w:tcPr>
          <w:p w14:paraId="6EAF3A11" w14:textId="77777777" w:rsidR="00494017" w:rsidRPr="00FF083F" w:rsidRDefault="00494017" w:rsidP="004E4663">
            <w:pPr>
              <w:pStyle w:val="TAL"/>
              <w:rPr>
                <w:b/>
                <w:bCs/>
                <w:i/>
                <w:noProof/>
                <w:lang w:eastAsia="en-GB"/>
              </w:rPr>
            </w:pPr>
            <w:r w:rsidRPr="00FF083F">
              <w:rPr>
                <w:b/>
                <w:bCs/>
                <w:i/>
                <w:noProof/>
                <w:lang w:eastAsia="en-GB"/>
              </w:rPr>
              <w:t>ce-RetuningSymbols</w:t>
            </w:r>
          </w:p>
          <w:p w14:paraId="5353874D" w14:textId="77777777" w:rsidR="00494017" w:rsidRPr="00FF083F" w:rsidRDefault="00494017" w:rsidP="004E4663">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467A68D1"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0780630E" w14:textId="77777777" w:rsidTr="004E4663">
        <w:trPr>
          <w:cantSplit/>
        </w:trPr>
        <w:tc>
          <w:tcPr>
            <w:tcW w:w="7793" w:type="dxa"/>
            <w:gridSpan w:val="2"/>
          </w:tcPr>
          <w:p w14:paraId="56F406EF" w14:textId="77777777" w:rsidR="00494017" w:rsidRPr="00FF083F" w:rsidRDefault="00494017" w:rsidP="004E4663">
            <w:pPr>
              <w:pStyle w:val="TAL"/>
              <w:rPr>
                <w:b/>
                <w:bCs/>
                <w:i/>
                <w:noProof/>
                <w:lang w:eastAsia="en-GB"/>
              </w:rPr>
            </w:pPr>
            <w:r w:rsidRPr="00FF083F">
              <w:rPr>
                <w:b/>
                <w:bCs/>
                <w:i/>
                <w:noProof/>
                <w:lang w:eastAsia="en-GB"/>
              </w:rPr>
              <w:t>ce-SchedulingEnhancement</w:t>
            </w:r>
          </w:p>
          <w:p w14:paraId="6ABAD570" w14:textId="77777777" w:rsidR="00494017" w:rsidRPr="00FF083F" w:rsidRDefault="00494017" w:rsidP="004E4663">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1C9B28FE"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3F20A35" w14:textId="77777777" w:rsidTr="004E4663">
        <w:trPr>
          <w:cantSplit/>
        </w:trPr>
        <w:tc>
          <w:tcPr>
            <w:tcW w:w="7793" w:type="dxa"/>
            <w:gridSpan w:val="2"/>
          </w:tcPr>
          <w:p w14:paraId="6364CE33" w14:textId="77777777" w:rsidR="00494017" w:rsidRPr="00FF083F" w:rsidRDefault="00494017" w:rsidP="004E4663">
            <w:pPr>
              <w:pStyle w:val="TAL"/>
              <w:rPr>
                <w:b/>
                <w:bCs/>
                <w:i/>
                <w:noProof/>
                <w:lang w:eastAsia="en-GB"/>
              </w:rPr>
            </w:pPr>
            <w:r w:rsidRPr="00FF083F">
              <w:rPr>
                <w:b/>
                <w:bCs/>
                <w:i/>
                <w:noProof/>
                <w:lang w:eastAsia="en-GB"/>
              </w:rPr>
              <w:t>ce-SRS-Enhancement</w:t>
            </w:r>
          </w:p>
          <w:p w14:paraId="2D476A9F" w14:textId="77777777" w:rsidR="00494017" w:rsidRPr="00FF083F" w:rsidRDefault="00494017" w:rsidP="004E4663">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27D2256A"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143F934D" w14:textId="77777777" w:rsidTr="004E4663">
        <w:trPr>
          <w:cantSplit/>
        </w:trPr>
        <w:tc>
          <w:tcPr>
            <w:tcW w:w="7793" w:type="dxa"/>
            <w:gridSpan w:val="2"/>
          </w:tcPr>
          <w:p w14:paraId="377E5DA9" w14:textId="77777777" w:rsidR="00494017" w:rsidRPr="00FF083F" w:rsidRDefault="00494017" w:rsidP="004E4663">
            <w:pPr>
              <w:pStyle w:val="TAL"/>
              <w:rPr>
                <w:b/>
                <w:bCs/>
                <w:i/>
                <w:noProof/>
                <w:lang w:eastAsia="en-GB"/>
              </w:rPr>
            </w:pPr>
            <w:r w:rsidRPr="00FF083F">
              <w:rPr>
                <w:b/>
                <w:bCs/>
                <w:i/>
                <w:noProof/>
                <w:lang w:eastAsia="en-GB"/>
              </w:rPr>
              <w:t>ce-SRS-EnhancementWithoutComb4</w:t>
            </w:r>
          </w:p>
          <w:p w14:paraId="05DBDE09" w14:textId="77777777" w:rsidR="00494017" w:rsidRPr="00FF083F" w:rsidRDefault="00494017" w:rsidP="004E4663">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EE1B73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85C623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2B947" w14:textId="77777777" w:rsidR="00494017" w:rsidRPr="00FF083F" w:rsidRDefault="00494017" w:rsidP="004E4663">
            <w:pPr>
              <w:pStyle w:val="TAL"/>
              <w:rPr>
                <w:b/>
                <w:i/>
                <w:lang w:eastAsia="zh-CN"/>
              </w:rPr>
            </w:pPr>
            <w:r w:rsidRPr="00FF083F">
              <w:rPr>
                <w:b/>
                <w:i/>
                <w:lang w:eastAsia="zh-CN"/>
              </w:rPr>
              <w:t>ce-SwitchWithoutHO</w:t>
            </w:r>
          </w:p>
          <w:p w14:paraId="118ABD80" w14:textId="77777777" w:rsidR="00494017" w:rsidRPr="00FF083F" w:rsidRDefault="00494017" w:rsidP="004E4663">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948FC6"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306CF077"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3B30B62A" w14:textId="77777777" w:rsidR="00494017" w:rsidRPr="00FF083F" w:rsidRDefault="00494017" w:rsidP="004E4663">
            <w:pPr>
              <w:pStyle w:val="TAL"/>
              <w:rPr>
                <w:b/>
                <w:i/>
                <w:lang w:eastAsia="zh-CN"/>
              </w:rPr>
            </w:pPr>
            <w:r w:rsidRPr="00FF083F">
              <w:rPr>
                <w:b/>
                <w:i/>
                <w:lang w:eastAsia="zh-CN"/>
              </w:rPr>
              <w:t>ce-UL-HARQ-ACK-Feedback</w:t>
            </w:r>
          </w:p>
          <w:p w14:paraId="56C94F75" w14:textId="77777777" w:rsidR="00494017" w:rsidRPr="00FF083F" w:rsidRDefault="00494017" w:rsidP="004E4663">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FA326B"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485BBF2D" w14:textId="77777777" w:rsidTr="004E4663">
        <w:trPr>
          <w:cantSplit/>
        </w:trPr>
        <w:tc>
          <w:tcPr>
            <w:tcW w:w="7793" w:type="dxa"/>
            <w:gridSpan w:val="2"/>
          </w:tcPr>
          <w:p w14:paraId="5E51C48B" w14:textId="77777777" w:rsidR="00494017" w:rsidRPr="00FF083F" w:rsidRDefault="00494017" w:rsidP="004E4663">
            <w:pPr>
              <w:pStyle w:val="TAL"/>
              <w:rPr>
                <w:b/>
                <w:bCs/>
                <w:i/>
                <w:noProof/>
                <w:lang w:eastAsia="en-GB"/>
              </w:rPr>
            </w:pPr>
            <w:r w:rsidRPr="00FF083F">
              <w:rPr>
                <w:b/>
                <w:bCs/>
                <w:i/>
                <w:noProof/>
                <w:lang w:eastAsia="en-GB"/>
              </w:rPr>
              <w:t>channelMeasRestriction</w:t>
            </w:r>
          </w:p>
          <w:p w14:paraId="01EDF4FF" w14:textId="77777777" w:rsidR="00494017" w:rsidRPr="00FF083F" w:rsidRDefault="00494017" w:rsidP="004E4663">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20DC8EB7" w14:textId="77777777" w:rsidR="00494017" w:rsidRPr="00FF083F" w:rsidRDefault="00494017" w:rsidP="004E4663">
            <w:pPr>
              <w:pStyle w:val="TAL"/>
              <w:jc w:val="center"/>
              <w:rPr>
                <w:bCs/>
                <w:noProof/>
                <w:lang w:eastAsia="en-GB"/>
              </w:rPr>
            </w:pPr>
            <w:r w:rsidRPr="00FF083F">
              <w:rPr>
                <w:bCs/>
                <w:noProof/>
                <w:lang w:eastAsia="en-GB"/>
              </w:rPr>
              <w:t>TBD</w:t>
            </w:r>
          </w:p>
        </w:tc>
      </w:tr>
      <w:tr w:rsidR="00494017" w:rsidRPr="00FF083F" w14:paraId="6E552E5B" w14:textId="77777777" w:rsidTr="004E4663">
        <w:trPr>
          <w:cantSplit/>
        </w:trPr>
        <w:tc>
          <w:tcPr>
            <w:tcW w:w="7793" w:type="dxa"/>
            <w:gridSpan w:val="2"/>
          </w:tcPr>
          <w:p w14:paraId="02C1F0C7" w14:textId="77777777" w:rsidR="00494017" w:rsidRPr="00FF083F" w:rsidRDefault="00494017" w:rsidP="004E4663">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653EA415" w14:textId="77777777" w:rsidR="00494017" w:rsidRPr="00FF083F" w:rsidRDefault="00494017" w:rsidP="004E4663">
            <w:pPr>
              <w:pStyle w:val="TAL"/>
              <w:rPr>
                <w:b/>
                <w:bCs/>
                <w:i/>
                <w:noProof/>
                <w:lang w:eastAsia="en-GB"/>
              </w:rPr>
            </w:pPr>
            <w:r w:rsidRPr="00FF083F">
              <w:rPr>
                <w:rFonts w:eastAsia="MS PGothic" w:cs="Arial"/>
                <w:szCs w:val="18"/>
              </w:rPr>
              <w:t xml:space="preserve">Indicates </w:t>
            </w:r>
            <w:bookmarkStart w:id="22"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22"/>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2F29B6C3"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58036434" w14:textId="77777777" w:rsidTr="004E4663">
        <w:trPr>
          <w:cantSplit/>
        </w:trPr>
        <w:tc>
          <w:tcPr>
            <w:tcW w:w="7793" w:type="dxa"/>
            <w:gridSpan w:val="2"/>
          </w:tcPr>
          <w:p w14:paraId="54E038E4" w14:textId="77777777" w:rsidR="00494017" w:rsidRPr="00FF083F" w:rsidRDefault="00494017" w:rsidP="004E4663">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38F368F5" w14:textId="77777777" w:rsidR="00494017" w:rsidRPr="00FF083F" w:rsidRDefault="00494017" w:rsidP="004E4663">
            <w:pPr>
              <w:pStyle w:val="TAL"/>
              <w:rPr>
                <w:b/>
                <w:bCs/>
                <w:i/>
                <w:noProof/>
                <w:lang w:eastAsia="en-GB"/>
              </w:rPr>
            </w:pPr>
            <w:r w:rsidRPr="00FF083F">
              <w:rPr>
                <w:rFonts w:eastAsia="MS PGothic" w:cs="Arial"/>
                <w:szCs w:val="18"/>
              </w:rPr>
              <w:t xml:space="preserve">Indicates </w:t>
            </w:r>
            <w:bookmarkStart w:id="23"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23"/>
          </w:p>
        </w:tc>
        <w:tc>
          <w:tcPr>
            <w:tcW w:w="862" w:type="dxa"/>
            <w:gridSpan w:val="2"/>
          </w:tcPr>
          <w:p w14:paraId="6D0E4895"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3C506E7B" w14:textId="77777777" w:rsidTr="004E4663">
        <w:trPr>
          <w:cantSplit/>
        </w:trPr>
        <w:tc>
          <w:tcPr>
            <w:tcW w:w="7793" w:type="dxa"/>
            <w:gridSpan w:val="2"/>
          </w:tcPr>
          <w:p w14:paraId="15280446" w14:textId="77777777" w:rsidR="00494017" w:rsidRPr="00FF083F" w:rsidRDefault="00494017" w:rsidP="004E4663">
            <w:pPr>
              <w:pStyle w:val="TAL"/>
              <w:rPr>
                <w:rFonts w:cs="Arial"/>
                <w:b/>
                <w:bCs/>
                <w:i/>
                <w:iCs/>
                <w:szCs w:val="18"/>
              </w:rPr>
            </w:pPr>
            <w:r w:rsidRPr="00FF083F">
              <w:rPr>
                <w:rFonts w:cs="Arial"/>
                <w:b/>
                <w:bCs/>
                <w:i/>
                <w:iCs/>
                <w:szCs w:val="18"/>
              </w:rPr>
              <w:t>cho-FDD-TDD</w:t>
            </w:r>
          </w:p>
          <w:p w14:paraId="3B389BB1" w14:textId="77777777" w:rsidR="00494017" w:rsidRPr="00FF083F" w:rsidRDefault="00494017" w:rsidP="004E4663">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05B999DD" w14:textId="77777777" w:rsidR="00494017" w:rsidRPr="00FF083F" w:rsidRDefault="00494017" w:rsidP="004E4663">
            <w:pPr>
              <w:pStyle w:val="TAL"/>
              <w:jc w:val="center"/>
              <w:rPr>
                <w:bCs/>
                <w:noProof/>
                <w:lang w:eastAsia="en-GB"/>
              </w:rPr>
            </w:pPr>
            <w:r w:rsidRPr="00FF083F">
              <w:rPr>
                <w:rFonts w:eastAsia="Malgun Gothic" w:cs="Arial"/>
                <w:bCs/>
                <w:noProof/>
                <w:lang w:eastAsia="ko-KR"/>
              </w:rPr>
              <w:t>No</w:t>
            </w:r>
          </w:p>
        </w:tc>
      </w:tr>
      <w:tr w:rsidR="00494017" w:rsidRPr="00FF083F" w14:paraId="63E74FE7" w14:textId="77777777" w:rsidTr="004E4663">
        <w:trPr>
          <w:cantSplit/>
        </w:trPr>
        <w:tc>
          <w:tcPr>
            <w:tcW w:w="7793" w:type="dxa"/>
            <w:gridSpan w:val="2"/>
          </w:tcPr>
          <w:p w14:paraId="74AB2B30" w14:textId="77777777" w:rsidR="00494017" w:rsidRPr="00FF083F" w:rsidRDefault="00494017" w:rsidP="004E4663">
            <w:pPr>
              <w:pStyle w:val="TAL"/>
              <w:rPr>
                <w:rFonts w:cs="Arial"/>
                <w:b/>
                <w:bCs/>
                <w:i/>
                <w:iCs/>
                <w:szCs w:val="18"/>
              </w:rPr>
            </w:pPr>
            <w:r w:rsidRPr="00FF083F">
              <w:rPr>
                <w:rFonts w:cs="Arial"/>
                <w:b/>
                <w:bCs/>
                <w:i/>
                <w:iCs/>
                <w:szCs w:val="18"/>
              </w:rPr>
              <w:t>cho-TwoTriggerEvents</w:t>
            </w:r>
          </w:p>
          <w:p w14:paraId="65A4CDB7" w14:textId="77777777" w:rsidR="00494017" w:rsidRPr="00FF083F" w:rsidRDefault="00494017" w:rsidP="004E4663">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62" w:type="dxa"/>
            <w:gridSpan w:val="2"/>
          </w:tcPr>
          <w:p w14:paraId="7E74DA4A"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5E1402A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1370C" w14:textId="77777777" w:rsidR="00494017" w:rsidRPr="00FF083F" w:rsidRDefault="00494017" w:rsidP="004E4663">
            <w:pPr>
              <w:keepNext/>
              <w:keepLines/>
              <w:spacing w:after="0"/>
              <w:rPr>
                <w:rFonts w:ascii="Arial" w:hAnsi="Arial"/>
                <w:b/>
                <w:bCs/>
                <w:i/>
                <w:noProof/>
                <w:sz w:val="18"/>
              </w:rPr>
            </w:pPr>
            <w:r w:rsidRPr="00FF083F">
              <w:rPr>
                <w:rFonts w:ascii="Arial" w:hAnsi="Arial"/>
                <w:b/>
                <w:bCs/>
                <w:i/>
                <w:noProof/>
                <w:sz w:val="18"/>
              </w:rPr>
              <w:t>codebook-HARQ-ACK</w:t>
            </w:r>
          </w:p>
          <w:p w14:paraId="2FD990F1" w14:textId="77777777" w:rsidR="00494017" w:rsidRPr="00FF083F" w:rsidRDefault="00494017" w:rsidP="004E4663">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89A2F43"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No</w:t>
            </w:r>
          </w:p>
        </w:tc>
      </w:tr>
      <w:tr w:rsidR="00494017" w:rsidRPr="00FF083F" w14:paraId="39F554B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63D99" w14:textId="77777777" w:rsidR="00494017" w:rsidRPr="00FF083F" w:rsidRDefault="00494017" w:rsidP="004E4663">
            <w:pPr>
              <w:pStyle w:val="TAL"/>
              <w:rPr>
                <w:iCs/>
                <w:noProof/>
              </w:rPr>
            </w:pPr>
            <w:r w:rsidRPr="00FF083F">
              <w:rPr>
                <w:b/>
                <w:bCs/>
                <w:i/>
                <w:noProof/>
              </w:rPr>
              <w:t>commMultipleTx</w:t>
            </w:r>
          </w:p>
          <w:p w14:paraId="2A65DF44" w14:textId="77777777" w:rsidR="00494017" w:rsidRPr="00FF083F" w:rsidRDefault="00494017" w:rsidP="004E4663">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132EE86"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01AB5F6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F8F47" w14:textId="77777777" w:rsidR="00494017" w:rsidRPr="00FF083F" w:rsidRDefault="00494017" w:rsidP="004E4663">
            <w:pPr>
              <w:pStyle w:val="TAL"/>
              <w:rPr>
                <w:b/>
                <w:i/>
                <w:lang w:eastAsia="en-GB"/>
              </w:rPr>
            </w:pPr>
            <w:r w:rsidRPr="00FF083F">
              <w:rPr>
                <w:b/>
                <w:i/>
                <w:lang w:eastAsia="en-GB"/>
              </w:rPr>
              <w:t>commSimultaneousTx</w:t>
            </w:r>
          </w:p>
          <w:p w14:paraId="36E8635F" w14:textId="77777777" w:rsidR="00494017" w:rsidRPr="00FF083F" w:rsidRDefault="00494017" w:rsidP="004E4663">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38FF6B"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A4D450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88AE0" w14:textId="77777777" w:rsidR="00494017" w:rsidRPr="00FF083F" w:rsidRDefault="00494017" w:rsidP="004E4663">
            <w:pPr>
              <w:pStyle w:val="TAL"/>
              <w:rPr>
                <w:b/>
                <w:i/>
                <w:lang w:eastAsia="en-GB"/>
              </w:rPr>
            </w:pPr>
            <w:r w:rsidRPr="00FF083F">
              <w:rPr>
                <w:b/>
                <w:i/>
                <w:lang w:eastAsia="en-GB"/>
              </w:rPr>
              <w:t>commSupportedBands</w:t>
            </w:r>
          </w:p>
          <w:p w14:paraId="797488A4" w14:textId="77777777" w:rsidR="00494017" w:rsidRPr="00FF083F" w:rsidRDefault="00494017" w:rsidP="004E4663">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AB078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B34F57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DD5BE" w14:textId="77777777" w:rsidR="00494017" w:rsidRPr="00FF083F" w:rsidRDefault="00494017" w:rsidP="004E4663">
            <w:pPr>
              <w:pStyle w:val="TAL"/>
              <w:rPr>
                <w:b/>
                <w:i/>
                <w:lang w:eastAsia="en-GB"/>
              </w:rPr>
            </w:pPr>
            <w:r w:rsidRPr="00FF083F">
              <w:rPr>
                <w:b/>
                <w:i/>
                <w:lang w:eastAsia="en-GB"/>
              </w:rPr>
              <w:t>commSupportedBandsPerBC</w:t>
            </w:r>
          </w:p>
          <w:p w14:paraId="77DD9656" w14:textId="77777777" w:rsidR="00494017" w:rsidRPr="00FF083F" w:rsidRDefault="00494017" w:rsidP="004E4663">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DD69EA"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F0B3FC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9F706" w14:textId="77777777" w:rsidR="00494017" w:rsidRPr="00FF083F" w:rsidRDefault="00494017" w:rsidP="004E4663">
            <w:pPr>
              <w:pStyle w:val="TAL"/>
              <w:rPr>
                <w:b/>
                <w:i/>
                <w:lang w:eastAsia="en-GB"/>
              </w:rPr>
            </w:pPr>
            <w:r w:rsidRPr="00FF083F">
              <w:rPr>
                <w:b/>
                <w:i/>
                <w:lang w:eastAsia="en-GB"/>
              </w:rPr>
              <w:t>configN (in MIMO-CA-ParametersPerBoBCPerTM)</w:t>
            </w:r>
          </w:p>
          <w:p w14:paraId="1E4699E4" w14:textId="77777777" w:rsidR="00494017" w:rsidRPr="00FF083F" w:rsidRDefault="00494017" w:rsidP="004E4663">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8A8B35"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FAA3B3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99E3C" w14:textId="77777777" w:rsidR="00494017" w:rsidRPr="00FF083F" w:rsidRDefault="00494017" w:rsidP="004E4663">
            <w:pPr>
              <w:pStyle w:val="TAL"/>
              <w:rPr>
                <w:b/>
                <w:i/>
              </w:rPr>
            </w:pPr>
            <w:r w:rsidRPr="00FF083F">
              <w:rPr>
                <w:b/>
                <w:i/>
              </w:rPr>
              <w:t>configN (in MIMO-UE-ParametersPerTM)</w:t>
            </w:r>
          </w:p>
          <w:p w14:paraId="39585CCF" w14:textId="77777777" w:rsidR="00494017" w:rsidRPr="00FF083F" w:rsidRDefault="00494017" w:rsidP="004E4663">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DED322A" w14:textId="77777777" w:rsidR="00494017" w:rsidRPr="00FF083F" w:rsidRDefault="00494017" w:rsidP="004E4663">
            <w:pPr>
              <w:pStyle w:val="TAL"/>
              <w:jc w:val="center"/>
              <w:rPr>
                <w:bCs/>
                <w:noProof/>
                <w:lang w:eastAsia="en-GB"/>
              </w:rPr>
            </w:pPr>
            <w:r w:rsidRPr="00FF083F">
              <w:rPr>
                <w:bCs/>
                <w:noProof/>
                <w:lang w:eastAsia="en-GB"/>
              </w:rPr>
              <w:t>TBD</w:t>
            </w:r>
          </w:p>
        </w:tc>
      </w:tr>
      <w:tr w:rsidR="00494017" w:rsidRPr="00FF083F" w14:paraId="2B53005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F8607" w14:textId="77777777" w:rsidR="00494017" w:rsidRPr="00FF083F" w:rsidRDefault="00494017" w:rsidP="004E4663">
            <w:pPr>
              <w:pStyle w:val="TAL"/>
              <w:rPr>
                <w:b/>
                <w:bCs/>
                <w:i/>
                <w:noProof/>
                <w:lang w:eastAsia="en-GB"/>
              </w:rPr>
            </w:pPr>
            <w:r w:rsidRPr="00FF083F">
              <w:rPr>
                <w:b/>
                <w:bCs/>
                <w:i/>
                <w:noProof/>
                <w:lang w:eastAsia="en-GB"/>
              </w:rPr>
              <w:t>continueEHC-Context</w:t>
            </w:r>
          </w:p>
          <w:p w14:paraId="08B57F7B" w14:textId="77777777" w:rsidR="00494017" w:rsidRPr="00FF083F" w:rsidRDefault="00494017" w:rsidP="004E4663">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5E8495B"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1B9760D6" w14:textId="77777777" w:rsidTr="004E4663">
        <w:trPr>
          <w:cantSplit/>
        </w:trPr>
        <w:tc>
          <w:tcPr>
            <w:tcW w:w="7793" w:type="dxa"/>
            <w:gridSpan w:val="2"/>
          </w:tcPr>
          <w:p w14:paraId="2A4048F2" w14:textId="77777777" w:rsidR="00494017" w:rsidRPr="00FF083F" w:rsidRDefault="00494017" w:rsidP="004E4663">
            <w:pPr>
              <w:pStyle w:val="TAL"/>
              <w:rPr>
                <w:b/>
                <w:bCs/>
                <w:i/>
                <w:noProof/>
                <w:lang w:eastAsia="en-GB"/>
              </w:rPr>
            </w:pPr>
            <w:r w:rsidRPr="00FF083F">
              <w:rPr>
                <w:b/>
                <w:bCs/>
                <w:i/>
                <w:noProof/>
                <w:lang w:eastAsia="en-GB"/>
              </w:rPr>
              <w:t>crossCarrierScheduling</w:t>
            </w:r>
          </w:p>
        </w:tc>
        <w:tc>
          <w:tcPr>
            <w:tcW w:w="862" w:type="dxa"/>
            <w:gridSpan w:val="2"/>
          </w:tcPr>
          <w:p w14:paraId="7F3B28C1" w14:textId="77777777" w:rsidR="00494017" w:rsidRPr="00FF083F" w:rsidRDefault="00494017" w:rsidP="004E4663">
            <w:pPr>
              <w:pStyle w:val="TAL"/>
              <w:jc w:val="center"/>
              <w:rPr>
                <w:bCs/>
                <w:noProof/>
                <w:lang w:eastAsia="en-GB"/>
              </w:rPr>
            </w:pPr>
            <w:r w:rsidRPr="00FF083F">
              <w:rPr>
                <w:bCs/>
                <w:noProof/>
                <w:lang w:eastAsia="zh-CN"/>
              </w:rPr>
              <w:t>Yes</w:t>
            </w:r>
          </w:p>
        </w:tc>
      </w:tr>
      <w:tr w:rsidR="00494017" w:rsidRPr="00FF083F" w14:paraId="29587018" w14:textId="77777777" w:rsidTr="004E4663">
        <w:trPr>
          <w:cantSplit/>
        </w:trPr>
        <w:tc>
          <w:tcPr>
            <w:tcW w:w="7793" w:type="dxa"/>
            <w:gridSpan w:val="2"/>
          </w:tcPr>
          <w:p w14:paraId="196ABACD" w14:textId="77777777" w:rsidR="00494017" w:rsidRPr="00FF083F" w:rsidRDefault="00494017" w:rsidP="004E4663">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2E8D01C5" w14:textId="77777777" w:rsidR="00494017" w:rsidRPr="00FF083F" w:rsidRDefault="00494017" w:rsidP="004E4663">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7289BE5A"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No</w:t>
            </w:r>
          </w:p>
        </w:tc>
      </w:tr>
      <w:tr w:rsidR="00494017" w:rsidRPr="00FF083F" w14:paraId="5E4E8CD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103B0" w14:textId="77777777" w:rsidR="00494017" w:rsidRPr="00FF083F" w:rsidRDefault="00494017" w:rsidP="004E4663">
            <w:pPr>
              <w:pStyle w:val="TAL"/>
              <w:rPr>
                <w:b/>
                <w:i/>
                <w:lang w:eastAsia="en-GB"/>
              </w:rPr>
            </w:pPr>
            <w:r w:rsidRPr="00FF083F">
              <w:rPr>
                <w:b/>
                <w:bCs/>
                <w:i/>
                <w:noProof/>
                <w:lang w:eastAsia="en-GB"/>
              </w:rPr>
              <w:t>crossCarrierSchedulingLAA-DL</w:t>
            </w:r>
          </w:p>
          <w:p w14:paraId="2D874EE8" w14:textId="77777777" w:rsidR="00494017" w:rsidRPr="00FF083F" w:rsidRDefault="00494017" w:rsidP="004E4663">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EAD73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607D7D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E726C" w14:textId="77777777" w:rsidR="00494017" w:rsidRPr="00FF083F" w:rsidRDefault="00494017" w:rsidP="004E4663">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3BF849F0" w14:textId="77777777" w:rsidR="00494017" w:rsidRPr="00FF083F" w:rsidRDefault="00494017" w:rsidP="004E4663">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39589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DF4A04D" w14:textId="77777777" w:rsidTr="004E4663">
        <w:trPr>
          <w:cantSplit/>
        </w:trPr>
        <w:tc>
          <w:tcPr>
            <w:tcW w:w="7793" w:type="dxa"/>
            <w:gridSpan w:val="2"/>
          </w:tcPr>
          <w:p w14:paraId="45EF53A7" w14:textId="77777777" w:rsidR="00494017" w:rsidRPr="00FF083F" w:rsidRDefault="00494017" w:rsidP="004E4663">
            <w:pPr>
              <w:pStyle w:val="TAL"/>
              <w:rPr>
                <w:b/>
                <w:bCs/>
                <w:i/>
                <w:noProof/>
                <w:lang w:eastAsia="en-GB"/>
              </w:rPr>
            </w:pPr>
            <w:r w:rsidRPr="00FF083F">
              <w:rPr>
                <w:b/>
                <w:bCs/>
                <w:i/>
                <w:noProof/>
                <w:lang w:eastAsia="en-GB"/>
              </w:rPr>
              <w:t>crs-DiscoverySignalsMeas</w:t>
            </w:r>
          </w:p>
          <w:p w14:paraId="096908A2" w14:textId="77777777" w:rsidR="00494017" w:rsidRPr="00FF083F" w:rsidRDefault="00494017" w:rsidP="004E4663">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1D7CF5F6" w14:textId="77777777" w:rsidR="00494017" w:rsidRPr="00FF083F" w:rsidRDefault="00494017" w:rsidP="004E4663">
            <w:pPr>
              <w:pStyle w:val="TAL"/>
              <w:jc w:val="center"/>
              <w:rPr>
                <w:bCs/>
                <w:noProof/>
                <w:lang w:eastAsia="zh-CN"/>
              </w:rPr>
            </w:pPr>
            <w:r w:rsidRPr="00FF083F">
              <w:rPr>
                <w:bCs/>
                <w:noProof/>
                <w:lang w:eastAsia="zh-CN"/>
              </w:rPr>
              <w:t>FFS</w:t>
            </w:r>
          </w:p>
        </w:tc>
      </w:tr>
      <w:tr w:rsidR="00494017" w:rsidRPr="00FF083F" w14:paraId="21EFA64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B6A42F" w14:textId="77777777" w:rsidR="00494017" w:rsidRPr="00FF083F" w:rsidRDefault="00494017" w:rsidP="004E4663">
            <w:pPr>
              <w:pStyle w:val="TAL"/>
              <w:rPr>
                <w:b/>
                <w:bCs/>
                <w:i/>
                <w:noProof/>
                <w:lang w:eastAsia="en-GB"/>
              </w:rPr>
            </w:pPr>
            <w:r w:rsidRPr="00FF083F">
              <w:rPr>
                <w:b/>
                <w:bCs/>
                <w:i/>
                <w:noProof/>
                <w:lang w:eastAsia="en-GB"/>
              </w:rPr>
              <w:t>crs-IM-TM1-toTM9-OneRX-Port</w:t>
            </w:r>
          </w:p>
          <w:p w14:paraId="55C55C5D" w14:textId="77777777" w:rsidR="00494017" w:rsidRPr="00FF083F" w:rsidRDefault="00494017" w:rsidP="004E4663">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F754BF5" w14:textId="77777777" w:rsidR="00494017" w:rsidRPr="00FF083F" w:rsidRDefault="00494017" w:rsidP="004E4663">
            <w:pPr>
              <w:pStyle w:val="TAL"/>
              <w:jc w:val="center"/>
              <w:rPr>
                <w:bCs/>
                <w:noProof/>
              </w:rPr>
            </w:pPr>
            <w:r w:rsidRPr="00FF083F">
              <w:rPr>
                <w:bCs/>
                <w:noProof/>
                <w:lang w:eastAsia="zh-CN"/>
              </w:rPr>
              <w:t>-</w:t>
            </w:r>
          </w:p>
        </w:tc>
      </w:tr>
      <w:tr w:rsidR="00494017" w:rsidRPr="00FF083F" w14:paraId="1A0A1341" w14:textId="77777777" w:rsidTr="004E4663">
        <w:trPr>
          <w:cantSplit/>
        </w:trPr>
        <w:tc>
          <w:tcPr>
            <w:tcW w:w="7793" w:type="dxa"/>
            <w:gridSpan w:val="2"/>
          </w:tcPr>
          <w:p w14:paraId="01CA0AEC" w14:textId="77777777" w:rsidR="00494017" w:rsidRPr="00FF083F" w:rsidRDefault="00494017" w:rsidP="004E4663">
            <w:pPr>
              <w:pStyle w:val="TAL"/>
              <w:rPr>
                <w:b/>
                <w:bCs/>
                <w:i/>
                <w:noProof/>
                <w:lang w:eastAsia="en-GB"/>
              </w:rPr>
            </w:pPr>
            <w:r w:rsidRPr="00FF083F">
              <w:rPr>
                <w:b/>
                <w:bCs/>
                <w:i/>
                <w:noProof/>
                <w:lang w:eastAsia="en-GB"/>
              </w:rPr>
              <w:t>crs-InterfHandl</w:t>
            </w:r>
          </w:p>
          <w:p w14:paraId="3F11A426" w14:textId="77777777" w:rsidR="00494017" w:rsidRPr="00FF083F" w:rsidRDefault="00494017" w:rsidP="004E4663">
            <w:pPr>
              <w:pStyle w:val="TAL"/>
              <w:rPr>
                <w:b/>
                <w:bCs/>
                <w:i/>
                <w:noProof/>
                <w:lang w:eastAsia="en-GB"/>
              </w:rPr>
            </w:pPr>
            <w:r w:rsidRPr="00FF083F">
              <w:rPr>
                <w:iCs/>
                <w:noProof/>
                <w:lang w:eastAsia="en-GB"/>
              </w:rPr>
              <w:t>Indicates whether the UE supports CRS interference handling.</w:t>
            </w:r>
          </w:p>
        </w:tc>
        <w:tc>
          <w:tcPr>
            <w:tcW w:w="862" w:type="dxa"/>
            <w:gridSpan w:val="2"/>
          </w:tcPr>
          <w:p w14:paraId="22D32A4A"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28CECFC2" w14:textId="77777777" w:rsidTr="004E4663">
        <w:trPr>
          <w:cantSplit/>
        </w:trPr>
        <w:tc>
          <w:tcPr>
            <w:tcW w:w="7793" w:type="dxa"/>
            <w:gridSpan w:val="2"/>
          </w:tcPr>
          <w:p w14:paraId="0F916B33" w14:textId="77777777" w:rsidR="00494017" w:rsidRPr="00FF083F" w:rsidRDefault="00494017" w:rsidP="004E4663">
            <w:pPr>
              <w:pStyle w:val="TAL"/>
              <w:rPr>
                <w:b/>
                <w:bCs/>
                <w:i/>
                <w:noProof/>
                <w:lang w:eastAsia="en-GB"/>
              </w:rPr>
            </w:pPr>
            <w:r w:rsidRPr="00FF083F">
              <w:rPr>
                <w:b/>
                <w:bCs/>
                <w:i/>
                <w:noProof/>
                <w:lang w:eastAsia="en-GB"/>
              </w:rPr>
              <w:t>crs-InterfMitigationTM10</w:t>
            </w:r>
          </w:p>
          <w:p w14:paraId="58CA3B0C" w14:textId="77777777" w:rsidR="00494017" w:rsidRPr="00FF083F" w:rsidRDefault="00494017" w:rsidP="004E4663">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61482C0D" w14:textId="77777777" w:rsidR="00494017" w:rsidRPr="00FF083F" w:rsidRDefault="00494017" w:rsidP="004E4663">
            <w:pPr>
              <w:pStyle w:val="TAL"/>
              <w:jc w:val="center"/>
              <w:rPr>
                <w:bCs/>
                <w:noProof/>
                <w:lang w:eastAsia="zh-CN"/>
              </w:rPr>
            </w:pPr>
            <w:r w:rsidRPr="00FF083F">
              <w:rPr>
                <w:bCs/>
                <w:noProof/>
                <w:lang w:eastAsia="zh-CN"/>
              </w:rPr>
              <w:t>No</w:t>
            </w:r>
          </w:p>
        </w:tc>
      </w:tr>
      <w:tr w:rsidR="00494017" w:rsidRPr="00FF083F" w14:paraId="7A28BFAE" w14:textId="77777777" w:rsidTr="004E4663">
        <w:trPr>
          <w:cantSplit/>
        </w:trPr>
        <w:tc>
          <w:tcPr>
            <w:tcW w:w="7793" w:type="dxa"/>
            <w:gridSpan w:val="2"/>
          </w:tcPr>
          <w:p w14:paraId="21050192" w14:textId="77777777" w:rsidR="00494017" w:rsidRPr="00FF083F" w:rsidRDefault="00494017" w:rsidP="004E4663">
            <w:pPr>
              <w:pStyle w:val="TAL"/>
              <w:rPr>
                <w:b/>
                <w:bCs/>
                <w:i/>
                <w:noProof/>
                <w:lang w:eastAsia="en-GB"/>
              </w:rPr>
            </w:pPr>
            <w:r w:rsidRPr="00FF083F">
              <w:rPr>
                <w:b/>
                <w:bCs/>
                <w:i/>
                <w:noProof/>
                <w:lang w:eastAsia="en-GB"/>
              </w:rPr>
              <w:t>crs-InterfMitigationTM1toTM9</w:t>
            </w:r>
          </w:p>
          <w:p w14:paraId="581A0B70" w14:textId="77777777" w:rsidR="00494017" w:rsidRPr="00FF083F" w:rsidRDefault="00494017" w:rsidP="004E4663">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7A35B9E0"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4FC94DA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4E796A" w14:textId="77777777" w:rsidR="00494017" w:rsidRPr="00FF083F" w:rsidRDefault="00494017" w:rsidP="004E4663">
            <w:pPr>
              <w:pStyle w:val="TAL"/>
              <w:rPr>
                <w:b/>
                <w:i/>
              </w:rPr>
            </w:pPr>
            <w:r w:rsidRPr="00FF083F">
              <w:rPr>
                <w:b/>
                <w:i/>
              </w:rPr>
              <w:t>crs-IntfMitig</w:t>
            </w:r>
          </w:p>
          <w:p w14:paraId="45948D15" w14:textId="77777777" w:rsidR="00494017" w:rsidRPr="00FF083F" w:rsidRDefault="00494017" w:rsidP="004E4663">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EF53398" w14:textId="77777777" w:rsidR="00494017" w:rsidRPr="00FF083F" w:rsidRDefault="00494017" w:rsidP="004E4663">
            <w:pPr>
              <w:pStyle w:val="TAL"/>
              <w:jc w:val="center"/>
              <w:rPr>
                <w:bCs/>
                <w:noProof/>
              </w:rPr>
            </w:pPr>
            <w:r w:rsidRPr="00FF083F">
              <w:rPr>
                <w:bCs/>
                <w:noProof/>
              </w:rPr>
              <w:t>-</w:t>
            </w:r>
          </w:p>
        </w:tc>
      </w:tr>
      <w:tr w:rsidR="00494017" w:rsidRPr="00FF083F" w14:paraId="26BEAF62" w14:textId="77777777" w:rsidTr="004E4663">
        <w:trPr>
          <w:cantSplit/>
        </w:trPr>
        <w:tc>
          <w:tcPr>
            <w:tcW w:w="7793" w:type="dxa"/>
            <w:gridSpan w:val="2"/>
          </w:tcPr>
          <w:p w14:paraId="78B59845" w14:textId="77777777" w:rsidR="00494017" w:rsidRPr="00FF083F" w:rsidRDefault="00494017" w:rsidP="004E4663">
            <w:pPr>
              <w:pStyle w:val="TAL"/>
              <w:rPr>
                <w:b/>
                <w:bCs/>
                <w:i/>
                <w:noProof/>
                <w:lang w:eastAsia="en-GB"/>
              </w:rPr>
            </w:pPr>
            <w:r w:rsidRPr="00FF083F">
              <w:rPr>
                <w:b/>
                <w:bCs/>
                <w:i/>
                <w:noProof/>
                <w:lang w:eastAsia="en-GB"/>
              </w:rPr>
              <w:t>crs-LessDwPTS</w:t>
            </w:r>
          </w:p>
          <w:p w14:paraId="699F98A2" w14:textId="77777777" w:rsidR="00494017" w:rsidRPr="00FF083F" w:rsidRDefault="00494017" w:rsidP="004E4663">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2AAF6B93"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24CAE94B" w14:textId="77777777" w:rsidTr="004E4663">
        <w:trPr>
          <w:cantSplit/>
        </w:trPr>
        <w:tc>
          <w:tcPr>
            <w:tcW w:w="7793" w:type="dxa"/>
            <w:gridSpan w:val="2"/>
          </w:tcPr>
          <w:p w14:paraId="7C5B194A" w14:textId="77777777" w:rsidR="00494017" w:rsidRPr="00FF083F" w:rsidRDefault="00494017" w:rsidP="004E4663">
            <w:pPr>
              <w:pStyle w:val="TAL"/>
              <w:rPr>
                <w:b/>
                <w:i/>
                <w:noProof/>
              </w:rPr>
            </w:pPr>
            <w:r w:rsidRPr="00FF083F">
              <w:rPr>
                <w:b/>
                <w:i/>
                <w:noProof/>
              </w:rPr>
              <w:t>csi-ReportingAdvanced, csi-ReportingAdvancedMaxPorts (in MIMO-CA-ParametersPerBoBCPerTM)</w:t>
            </w:r>
          </w:p>
          <w:p w14:paraId="4DE63227" w14:textId="77777777" w:rsidR="00494017" w:rsidRPr="00FF083F" w:rsidRDefault="00494017" w:rsidP="004E4663">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62" w:type="dxa"/>
            <w:gridSpan w:val="2"/>
          </w:tcPr>
          <w:p w14:paraId="131EEF31"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2C1E02E8" w14:textId="77777777" w:rsidTr="004E4663">
        <w:trPr>
          <w:cantSplit/>
        </w:trPr>
        <w:tc>
          <w:tcPr>
            <w:tcW w:w="7773" w:type="dxa"/>
          </w:tcPr>
          <w:p w14:paraId="1764A875" w14:textId="77777777" w:rsidR="00494017" w:rsidRPr="00FF083F" w:rsidRDefault="00494017" w:rsidP="004E4663">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0B9F4B8D" w14:textId="77777777" w:rsidR="00494017" w:rsidRPr="00FF083F" w:rsidRDefault="00494017" w:rsidP="004E4663">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792218CA" w14:textId="77777777" w:rsidR="00494017" w:rsidRPr="00FF083F" w:rsidRDefault="00494017" w:rsidP="004E4663">
            <w:pPr>
              <w:pStyle w:val="TAL"/>
              <w:jc w:val="center"/>
              <w:rPr>
                <w:bCs/>
                <w:noProof/>
                <w:lang w:eastAsia="zh-CN"/>
              </w:rPr>
            </w:pPr>
            <w:r w:rsidRPr="00FF083F">
              <w:rPr>
                <w:bCs/>
                <w:noProof/>
                <w:lang w:eastAsia="zh-CN"/>
              </w:rPr>
              <w:t>FFS</w:t>
            </w:r>
          </w:p>
        </w:tc>
      </w:tr>
      <w:tr w:rsidR="00494017" w:rsidRPr="00FF083F" w14:paraId="20CC0BC4" w14:textId="77777777" w:rsidTr="004E4663">
        <w:trPr>
          <w:cantSplit/>
        </w:trPr>
        <w:tc>
          <w:tcPr>
            <w:tcW w:w="7773" w:type="dxa"/>
          </w:tcPr>
          <w:p w14:paraId="16624C22" w14:textId="77777777" w:rsidR="00494017" w:rsidRPr="00FF083F" w:rsidRDefault="00494017" w:rsidP="004E4663">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540F83A0" w14:textId="77777777" w:rsidR="00494017" w:rsidRPr="00FF083F" w:rsidRDefault="00494017" w:rsidP="004E4663">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882" w:type="dxa"/>
            <w:gridSpan w:val="3"/>
          </w:tcPr>
          <w:p w14:paraId="723971B4"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25E6E541" w14:textId="77777777" w:rsidTr="004E4663">
        <w:trPr>
          <w:cantSplit/>
        </w:trPr>
        <w:tc>
          <w:tcPr>
            <w:tcW w:w="7773" w:type="dxa"/>
          </w:tcPr>
          <w:p w14:paraId="4EEC1DF7" w14:textId="77777777" w:rsidR="00494017" w:rsidRPr="00FF083F" w:rsidRDefault="00494017" w:rsidP="004E4663">
            <w:pPr>
              <w:pStyle w:val="TAL"/>
              <w:rPr>
                <w:b/>
                <w:bCs/>
                <w:i/>
                <w:noProof/>
                <w:lang w:eastAsia="en-GB"/>
              </w:rPr>
            </w:pPr>
            <w:r w:rsidRPr="00FF083F">
              <w:rPr>
                <w:b/>
                <w:bCs/>
                <w:i/>
                <w:noProof/>
                <w:lang w:eastAsia="en-GB"/>
              </w:rPr>
              <w:t>csi-ReportingNP (in MIMO-UE-ParametersPerTM)</w:t>
            </w:r>
          </w:p>
          <w:p w14:paraId="53467CAC" w14:textId="77777777" w:rsidR="00494017" w:rsidRPr="00FF083F" w:rsidRDefault="00494017" w:rsidP="004E4663">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5229BA8F" w14:textId="77777777" w:rsidR="00494017" w:rsidRPr="00FF083F" w:rsidRDefault="00494017" w:rsidP="004E4663">
            <w:pPr>
              <w:pStyle w:val="TAL"/>
              <w:jc w:val="center"/>
              <w:rPr>
                <w:bCs/>
                <w:noProof/>
                <w:lang w:eastAsia="zh-CN"/>
              </w:rPr>
            </w:pPr>
            <w:r w:rsidRPr="00FF083F">
              <w:rPr>
                <w:bCs/>
                <w:noProof/>
                <w:lang w:eastAsia="zh-CN"/>
              </w:rPr>
              <w:t>FFS</w:t>
            </w:r>
          </w:p>
        </w:tc>
      </w:tr>
      <w:tr w:rsidR="00494017" w:rsidRPr="00FF083F" w14:paraId="77CD1A11" w14:textId="77777777" w:rsidTr="004E4663">
        <w:trPr>
          <w:cantSplit/>
        </w:trPr>
        <w:tc>
          <w:tcPr>
            <w:tcW w:w="7793" w:type="dxa"/>
            <w:gridSpan w:val="2"/>
          </w:tcPr>
          <w:p w14:paraId="25F5B845" w14:textId="77777777" w:rsidR="00494017" w:rsidRPr="00FF083F" w:rsidRDefault="00494017" w:rsidP="004E4663">
            <w:pPr>
              <w:pStyle w:val="TAL"/>
              <w:rPr>
                <w:b/>
                <w:bCs/>
                <w:i/>
                <w:noProof/>
                <w:lang w:eastAsia="en-GB"/>
              </w:rPr>
            </w:pPr>
            <w:r w:rsidRPr="00FF083F">
              <w:rPr>
                <w:b/>
                <w:bCs/>
                <w:i/>
                <w:noProof/>
                <w:lang w:eastAsia="en-GB"/>
              </w:rPr>
              <w:t>csi-RS-DiscoverySignalsMeas</w:t>
            </w:r>
          </w:p>
          <w:p w14:paraId="5EAAF7BF" w14:textId="77777777" w:rsidR="00494017" w:rsidRPr="00FF083F" w:rsidRDefault="00494017" w:rsidP="004E4663">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5FEF3B91" w14:textId="77777777" w:rsidR="00494017" w:rsidRPr="00FF083F" w:rsidRDefault="00494017" w:rsidP="004E4663">
            <w:pPr>
              <w:pStyle w:val="TAL"/>
              <w:jc w:val="center"/>
              <w:rPr>
                <w:bCs/>
                <w:noProof/>
                <w:lang w:eastAsia="zh-CN"/>
              </w:rPr>
            </w:pPr>
            <w:r w:rsidRPr="00FF083F">
              <w:rPr>
                <w:bCs/>
                <w:noProof/>
                <w:lang w:eastAsia="zh-CN"/>
              </w:rPr>
              <w:t>FFS</w:t>
            </w:r>
          </w:p>
        </w:tc>
      </w:tr>
      <w:tr w:rsidR="00494017" w:rsidRPr="00FF083F" w14:paraId="3701ED6C" w14:textId="77777777" w:rsidTr="004E4663">
        <w:trPr>
          <w:cantSplit/>
        </w:trPr>
        <w:tc>
          <w:tcPr>
            <w:tcW w:w="7793" w:type="dxa"/>
            <w:gridSpan w:val="2"/>
          </w:tcPr>
          <w:p w14:paraId="126DE9B3" w14:textId="77777777" w:rsidR="00494017" w:rsidRPr="00FF083F" w:rsidRDefault="00494017" w:rsidP="004E4663">
            <w:pPr>
              <w:pStyle w:val="TAL"/>
              <w:rPr>
                <w:b/>
                <w:bCs/>
                <w:i/>
                <w:noProof/>
                <w:lang w:eastAsia="en-GB"/>
              </w:rPr>
            </w:pPr>
            <w:r w:rsidRPr="00FF083F">
              <w:rPr>
                <w:b/>
                <w:bCs/>
                <w:i/>
                <w:noProof/>
                <w:lang w:eastAsia="en-GB"/>
              </w:rPr>
              <w:t>csi-RS-DRS-RRM-MeasurementsLAA</w:t>
            </w:r>
          </w:p>
          <w:p w14:paraId="1DAB44AE" w14:textId="77777777" w:rsidR="00494017" w:rsidRPr="00FF083F" w:rsidRDefault="00494017" w:rsidP="004E4663">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Pr>
          <w:p w14:paraId="4E769A15"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16244BBE" w14:textId="77777777" w:rsidTr="004E4663">
        <w:trPr>
          <w:cantSplit/>
        </w:trPr>
        <w:tc>
          <w:tcPr>
            <w:tcW w:w="7793" w:type="dxa"/>
            <w:gridSpan w:val="2"/>
          </w:tcPr>
          <w:p w14:paraId="5FFE213F" w14:textId="77777777" w:rsidR="00494017" w:rsidRPr="00FF083F" w:rsidRDefault="00494017" w:rsidP="004E4663">
            <w:pPr>
              <w:pStyle w:val="TAL"/>
              <w:rPr>
                <w:b/>
                <w:bCs/>
                <w:i/>
                <w:noProof/>
                <w:lang w:eastAsia="en-GB"/>
              </w:rPr>
            </w:pPr>
            <w:r w:rsidRPr="00FF083F">
              <w:rPr>
                <w:b/>
                <w:bCs/>
                <w:i/>
                <w:noProof/>
                <w:lang w:eastAsia="en-GB"/>
              </w:rPr>
              <w:t>csi-RS-EnhancementsTDD</w:t>
            </w:r>
          </w:p>
          <w:p w14:paraId="334E65FF" w14:textId="77777777" w:rsidR="00494017" w:rsidRPr="00FF083F" w:rsidRDefault="00494017" w:rsidP="004E4663">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61ABC7FE"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012067D0" w14:textId="77777777" w:rsidTr="004E4663">
        <w:trPr>
          <w:cantSplit/>
        </w:trPr>
        <w:tc>
          <w:tcPr>
            <w:tcW w:w="7793" w:type="dxa"/>
            <w:gridSpan w:val="2"/>
          </w:tcPr>
          <w:p w14:paraId="097A8427" w14:textId="77777777" w:rsidR="00494017" w:rsidRPr="00FF083F" w:rsidRDefault="00494017" w:rsidP="004E4663">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3C2C94A0" w14:textId="77777777" w:rsidR="00494017" w:rsidRPr="00FF083F" w:rsidRDefault="00494017" w:rsidP="004E4663">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54E8A68" w14:textId="77777777" w:rsidR="00494017" w:rsidRPr="00FF083F" w:rsidRDefault="00494017" w:rsidP="004E4663">
            <w:pPr>
              <w:pStyle w:val="TAL"/>
              <w:jc w:val="center"/>
              <w:rPr>
                <w:bCs/>
                <w:noProof/>
                <w:lang w:eastAsia="en-GB"/>
              </w:rPr>
            </w:pPr>
            <w:r w:rsidRPr="00FF083F">
              <w:rPr>
                <w:rFonts w:eastAsia="SimSun"/>
                <w:bCs/>
                <w:noProof/>
                <w:lang w:eastAsia="zh-CN"/>
              </w:rPr>
              <w:t>Yes</w:t>
            </w:r>
          </w:p>
        </w:tc>
      </w:tr>
      <w:tr w:rsidR="00494017" w:rsidRPr="00FF083F" w14:paraId="210486D2" w14:textId="77777777" w:rsidTr="004E4663">
        <w:trPr>
          <w:cantSplit/>
        </w:trPr>
        <w:tc>
          <w:tcPr>
            <w:tcW w:w="7793" w:type="dxa"/>
            <w:gridSpan w:val="2"/>
          </w:tcPr>
          <w:p w14:paraId="533B5A99" w14:textId="77777777" w:rsidR="00494017" w:rsidRPr="00FF083F" w:rsidRDefault="00494017" w:rsidP="004E4663">
            <w:pPr>
              <w:pStyle w:val="TAL"/>
              <w:rPr>
                <w:b/>
                <w:i/>
                <w:lang w:eastAsia="en-GB"/>
              </w:rPr>
            </w:pPr>
            <w:r w:rsidRPr="00FF083F">
              <w:rPr>
                <w:b/>
                <w:i/>
              </w:rPr>
              <w:t>dataInactMon</w:t>
            </w:r>
          </w:p>
          <w:p w14:paraId="270F76BA" w14:textId="77777777" w:rsidR="00494017" w:rsidRPr="00FF083F" w:rsidRDefault="00494017" w:rsidP="004E4663">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174A8607" w14:textId="77777777" w:rsidR="00494017" w:rsidRPr="00FF083F" w:rsidRDefault="00494017" w:rsidP="004E4663">
            <w:pPr>
              <w:pStyle w:val="TAL"/>
              <w:jc w:val="center"/>
              <w:rPr>
                <w:rFonts w:eastAsia="MS Mincho"/>
                <w:bCs/>
                <w:noProof/>
              </w:rPr>
            </w:pPr>
            <w:r w:rsidRPr="00FF083F">
              <w:rPr>
                <w:bCs/>
                <w:noProof/>
              </w:rPr>
              <w:t>-</w:t>
            </w:r>
          </w:p>
        </w:tc>
      </w:tr>
      <w:tr w:rsidR="00494017" w:rsidRPr="00FF083F" w14:paraId="2A4C9AE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4FCAE" w14:textId="77777777" w:rsidR="00494017" w:rsidRPr="00FF083F" w:rsidRDefault="00494017" w:rsidP="004E4663">
            <w:pPr>
              <w:pStyle w:val="TAL"/>
              <w:rPr>
                <w:b/>
                <w:i/>
                <w:lang w:eastAsia="zh-CN"/>
              </w:rPr>
            </w:pPr>
            <w:r w:rsidRPr="00FF083F">
              <w:rPr>
                <w:b/>
                <w:i/>
                <w:lang w:eastAsia="zh-CN"/>
              </w:rPr>
              <w:t>dc-Support</w:t>
            </w:r>
          </w:p>
          <w:p w14:paraId="4B4E899C" w14:textId="77777777" w:rsidR="00494017" w:rsidRPr="00FF083F" w:rsidRDefault="00494017" w:rsidP="004E4663">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01FCD1" w14:textId="77777777" w:rsidR="00494017" w:rsidRPr="00FF083F" w:rsidRDefault="00494017" w:rsidP="004E4663">
            <w:pPr>
              <w:pStyle w:val="TAL"/>
              <w:jc w:val="center"/>
              <w:rPr>
                <w:lang w:eastAsia="zh-CN"/>
              </w:rPr>
            </w:pPr>
            <w:r w:rsidRPr="00FF083F">
              <w:rPr>
                <w:lang w:eastAsia="zh-CN"/>
              </w:rPr>
              <w:t>-</w:t>
            </w:r>
          </w:p>
        </w:tc>
      </w:tr>
      <w:tr w:rsidR="00494017" w:rsidRPr="00FF083F" w14:paraId="49824CA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FFDAA" w14:textId="77777777" w:rsidR="00494017" w:rsidRPr="00FF083F" w:rsidRDefault="00494017" w:rsidP="004E4663">
            <w:pPr>
              <w:pStyle w:val="TAL"/>
              <w:rPr>
                <w:b/>
                <w:i/>
                <w:lang w:eastAsia="zh-CN"/>
              </w:rPr>
            </w:pPr>
            <w:r w:rsidRPr="00FF083F">
              <w:rPr>
                <w:b/>
                <w:i/>
                <w:lang w:eastAsia="zh-CN"/>
              </w:rPr>
              <w:t>delayBudgetReporting</w:t>
            </w:r>
          </w:p>
          <w:p w14:paraId="471349DC" w14:textId="77777777" w:rsidR="00494017" w:rsidRPr="00FF083F" w:rsidRDefault="00494017" w:rsidP="004E4663">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5545D" w14:textId="77777777" w:rsidR="00494017" w:rsidRPr="00FF083F" w:rsidRDefault="00494017" w:rsidP="004E4663">
            <w:pPr>
              <w:pStyle w:val="TAL"/>
              <w:jc w:val="center"/>
              <w:rPr>
                <w:lang w:eastAsia="zh-CN"/>
              </w:rPr>
            </w:pPr>
            <w:r w:rsidRPr="00FF083F">
              <w:rPr>
                <w:lang w:eastAsia="zh-CN"/>
              </w:rPr>
              <w:t>No</w:t>
            </w:r>
          </w:p>
        </w:tc>
      </w:tr>
      <w:tr w:rsidR="00494017" w:rsidRPr="00FF083F" w14:paraId="3EC61E8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3667B" w14:textId="77777777" w:rsidR="00494017" w:rsidRPr="00FF083F" w:rsidRDefault="00494017" w:rsidP="004E4663">
            <w:pPr>
              <w:pStyle w:val="TAL"/>
              <w:rPr>
                <w:b/>
                <w:i/>
                <w:lang w:eastAsia="zh-CN"/>
              </w:rPr>
            </w:pPr>
            <w:r w:rsidRPr="00FF083F">
              <w:rPr>
                <w:b/>
                <w:i/>
                <w:lang w:eastAsia="zh-CN"/>
              </w:rPr>
              <w:t>demodulationEnhancements</w:t>
            </w:r>
          </w:p>
          <w:p w14:paraId="313F3EEC" w14:textId="77777777" w:rsidR="00494017" w:rsidRPr="00FF083F" w:rsidRDefault="00494017" w:rsidP="004E4663">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25DAD16" w14:textId="77777777" w:rsidR="00494017" w:rsidRPr="00FF083F" w:rsidRDefault="00494017" w:rsidP="004E4663">
            <w:pPr>
              <w:pStyle w:val="TAL"/>
              <w:jc w:val="center"/>
              <w:rPr>
                <w:lang w:eastAsia="zh-CN"/>
              </w:rPr>
            </w:pPr>
            <w:r w:rsidRPr="00FF083F">
              <w:rPr>
                <w:bCs/>
                <w:noProof/>
              </w:rPr>
              <w:t>-</w:t>
            </w:r>
          </w:p>
        </w:tc>
      </w:tr>
      <w:tr w:rsidR="00494017" w:rsidRPr="00FF083F" w14:paraId="3A64EAA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DEC58" w14:textId="77777777" w:rsidR="00494017" w:rsidRPr="00FF083F" w:rsidRDefault="00494017" w:rsidP="004E4663">
            <w:pPr>
              <w:pStyle w:val="TAL"/>
              <w:rPr>
                <w:b/>
                <w:i/>
              </w:rPr>
            </w:pPr>
            <w:r w:rsidRPr="00FF083F">
              <w:rPr>
                <w:b/>
                <w:i/>
              </w:rPr>
              <w:t>d</w:t>
            </w:r>
            <w:r w:rsidRPr="00FF083F">
              <w:rPr>
                <w:b/>
                <w:i/>
                <w:lang w:eastAsia="zh-CN"/>
              </w:rPr>
              <w:t>emodulationEnhancements</w:t>
            </w:r>
            <w:r w:rsidRPr="00FF083F">
              <w:rPr>
                <w:b/>
                <w:i/>
              </w:rPr>
              <w:t>2</w:t>
            </w:r>
          </w:p>
          <w:p w14:paraId="4CB0DADD" w14:textId="77777777" w:rsidR="00494017" w:rsidRPr="00FF083F" w:rsidRDefault="00494017" w:rsidP="004E4663">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7C92388" w14:textId="77777777" w:rsidR="00494017" w:rsidRPr="00FF083F" w:rsidRDefault="00494017" w:rsidP="004E4663">
            <w:pPr>
              <w:pStyle w:val="TAL"/>
              <w:jc w:val="center"/>
              <w:rPr>
                <w:bCs/>
                <w:noProof/>
              </w:rPr>
            </w:pPr>
            <w:r w:rsidRPr="00FF083F">
              <w:rPr>
                <w:bCs/>
                <w:noProof/>
              </w:rPr>
              <w:t>-</w:t>
            </w:r>
          </w:p>
        </w:tc>
      </w:tr>
      <w:tr w:rsidR="00494017" w:rsidRPr="00FF083F" w14:paraId="1C2074D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BD99F" w14:textId="77777777" w:rsidR="00494017" w:rsidRPr="00FF083F" w:rsidRDefault="00494017" w:rsidP="004E4663">
            <w:pPr>
              <w:pStyle w:val="TAL"/>
              <w:rPr>
                <w:b/>
                <w:i/>
              </w:rPr>
            </w:pPr>
            <w:r w:rsidRPr="00FF083F">
              <w:rPr>
                <w:b/>
                <w:i/>
              </w:rPr>
              <w:t>densityReductionNP, densityReductionBF</w:t>
            </w:r>
          </w:p>
          <w:p w14:paraId="2C287C62" w14:textId="77777777" w:rsidR="00494017" w:rsidRPr="00FF083F" w:rsidRDefault="00494017" w:rsidP="004E4663">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8388A5A" w14:textId="77777777" w:rsidR="00494017" w:rsidRPr="00FF083F" w:rsidRDefault="00494017" w:rsidP="004E4663">
            <w:pPr>
              <w:pStyle w:val="TAL"/>
              <w:jc w:val="center"/>
              <w:rPr>
                <w:bCs/>
                <w:noProof/>
              </w:rPr>
            </w:pPr>
            <w:r w:rsidRPr="00FF083F">
              <w:rPr>
                <w:bCs/>
                <w:noProof/>
              </w:rPr>
              <w:t>FFS</w:t>
            </w:r>
          </w:p>
        </w:tc>
      </w:tr>
      <w:tr w:rsidR="00494017" w:rsidRPr="00FF083F" w14:paraId="102C9C7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017C8" w14:textId="77777777" w:rsidR="00494017" w:rsidRPr="00FF083F" w:rsidRDefault="00494017" w:rsidP="004E4663">
            <w:pPr>
              <w:pStyle w:val="TAL"/>
              <w:rPr>
                <w:b/>
                <w:i/>
                <w:lang w:eastAsia="zh-CN"/>
              </w:rPr>
            </w:pPr>
            <w:r w:rsidRPr="00FF083F">
              <w:rPr>
                <w:b/>
                <w:i/>
                <w:lang w:eastAsia="zh-CN"/>
              </w:rPr>
              <w:t>deviceType</w:t>
            </w:r>
          </w:p>
          <w:p w14:paraId="640D10CC" w14:textId="77777777" w:rsidR="00494017" w:rsidRPr="00FF083F" w:rsidRDefault="00494017" w:rsidP="004E4663">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4A4457" w14:textId="77777777" w:rsidR="00494017" w:rsidRPr="00FF083F" w:rsidRDefault="00494017" w:rsidP="004E4663">
            <w:pPr>
              <w:pStyle w:val="TAL"/>
              <w:jc w:val="center"/>
              <w:rPr>
                <w:lang w:eastAsia="zh-CN"/>
              </w:rPr>
            </w:pPr>
            <w:r w:rsidRPr="00FF083F">
              <w:rPr>
                <w:lang w:eastAsia="zh-CN"/>
              </w:rPr>
              <w:t>-</w:t>
            </w:r>
          </w:p>
        </w:tc>
      </w:tr>
      <w:tr w:rsidR="00494017" w:rsidRPr="00FF083F" w14:paraId="59032E7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B596C" w14:textId="77777777" w:rsidR="00494017" w:rsidRPr="00FF083F" w:rsidRDefault="00494017" w:rsidP="004E4663">
            <w:pPr>
              <w:pStyle w:val="TAL"/>
              <w:rPr>
                <w:b/>
                <w:i/>
              </w:rPr>
            </w:pPr>
            <w:r w:rsidRPr="00FF083F">
              <w:rPr>
                <w:b/>
                <w:i/>
              </w:rPr>
              <w:t>diffFallbackCombReport</w:t>
            </w:r>
          </w:p>
          <w:p w14:paraId="0922560F" w14:textId="77777777" w:rsidR="00494017" w:rsidRPr="00FF083F" w:rsidRDefault="00494017" w:rsidP="004E4663">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54C3E6A" w14:textId="77777777" w:rsidR="00494017" w:rsidRPr="00FF083F" w:rsidRDefault="00494017" w:rsidP="004E4663">
            <w:pPr>
              <w:pStyle w:val="TAL"/>
              <w:jc w:val="center"/>
            </w:pPr>
            <w:r w:rsidRPr="00FF083F">
              <w:t>-</w:t>
            </w:r>
          </w:p>
        </w:tc>
      </w:tr>
      <w:tr w:rsidR="00494017" w:rsidRPr="00FF083F" w14:paraId="0ED0579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6446"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rPr>
              <w:t>differentFallbackSupported</w:t>
            </w:r>
          </w:p>
          <w:p w14:paraId="37E2BCBA" w14:textId="77777777" w:rsidR="00494017" w:rsidRPr="00FF083F" w:rsidRDefault="00494017" w:rsidP="004E4663">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6F099C" w14:textId="77777777" w:rsidR="00494017" w:rsidRPr="00FF083F" w:rsidRDefault="00494017" w:rsidP="004E4663">
            <w:pPr>
              <w:pStyle w:val="TAL"/>
              <w:jc w:val="center"/>
              <w:rPr>
                <w:lang w:eastAsia="zh-CN"/>
              </w:rPr>
            </w:pPr>
            <w:r w:rsidRPr="00FF083F">
              <w:rPr>
                <w:bCs/>
                <w:noProof/>
              </w:rPr>
              <w:t>-</w:t>
            </w:r>
          </w:p>
        </w:tc>
      </w:tr>
      <w:tr w:rsidR="00494017" w:rsidRPr="00FF083F" w14:paraId="48D9B60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BC7B31" w14:textId="77777777" w:rsidR="00494017" w:rsidRPr="00FF083F" w:rsidRDefault="00494017" w:rsidP="004E4663">
            <w:pPr>
              <w:pStyle w:val="TAL"/>
              <w:rPr>
                <w:b/>
                <w:i/>
              </w:rPr>
            </w:pPr>
            <w:r w:rsidRPr="00FF083F">
              <w:rPr>
                <w:b/>
                <w:i/>
              </w:rPr>
              <w:t>directSCellActivation</w:t>
            </w:r>
          </w:p>
          <w:p w14:paraId="7ECEEA01" w14:textId="77777777" w:rsidR="00494017" w:rsidRPr="00FF083F" w:rsidRDefault="00494017" w:rsidP="004E4663">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2F41515" w14:textId="77777777" w:rsidR="00494017" w:rsidRPr="00FF083F" w:rsidRDefault="00494017" w:rsidP="004E4663">
            <w:pPr>
              <w:pStyle w:val="TAL"/>
              <w:jc w:val="center"/>
              <w:rPr>
                <w:bCs/>
                <w:noProof/>
              </w:rPr>
            </w:pPr>
            <w:r w:rsidRPr="00FF083F">
              <w:rPr>
                <w:bCs/>
                <w:noProof/>
              </w:rPr>
              <w:t>-</w:t>
            </w:r>
          </w:p>
        </w:tc>
      </w:tr>
      <w:tr w:rsidR="00494017" w:rsidRPr="00FF083F" w14:paraId="2982E2F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29C805" w14:textId="77777777" w:rsidR="00494017" w:rsidRPr="00FF083F" w:rsidRDefault="00494017" w:rsidP="004E4663">
            <w:pPr>
              <w:pStyle w:val="TAL"/>
              <w:rPr>
                <w:b/>
                <w:i/>
              </w:rPr>
            </w:pPr>
            <w:r w:rsidRPr="00FF083F">
              <w:rPr>
                <w:b/>
                <w:i/>
              </w:rPr>
              <w:t>directSCellHibernation</w:t>
            </w:r>
          </w:p>
          <w:p w14:paraId="54EB439A" w14:textId="77777777" w:rsidR="00494017" w:rsidRPr="00FF083F" w:rsidRDefault="00494017" w:rsidP="004E4663">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08D5857" w14:textId="77777777" w:rsidR="00494017" w:rsidRPr="00FF083F" w:rsidRDefault="00494017" w:rsidP="004E4663">
            <w:pPr>
              <w:pStyle w:val="TAL"/>
              <w:jc w:val="center"/>
              <w:rPr>
                <w:bCs/>
                <w:noProof/>
              </w:rPr>
            </w:pPr>
            <w:r w:rsidRPr="00FF083F">
              <w:rPr>
                <w:bCs/>
                <w:noProof/>
              </w:rPr>
              <w:t>-</w:t>
            </w:r>
          </w:p>
        </w:tc>
      </w:tr>
      <w:tr w:rsidR="00494017" w:rsidRPr="00FF083F" w14:paraId="188875A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8E928" w14:textId="77777777" w:rsidR="00494017" w:rsidRPr="00FF083F" w:rsidRDefault="00494017" w:rsidP="004E4663">
            <w:pPr>
              <w:pStyle w:val="TAL"/>
              <w:rPr>
                <w:b/>
                <w:i/>
                <w:lang w:eastAsia="zh-CN"/>
              </w:rPr>
            </w:pPr>
            <w:r w:rsidRPr="00FF083F">
              <w:rPr>
                <w:b/>
                <w:i/>
                <w:lang w:eastAsia="zh-CN"/>
              </w:rPr>
              <w:t>discInterFreqTx</w:t>
            </w:r>
          </w:p>
          <w:p w14:paraId="11256073" w14:textId="77777777" w:rsidR="00494017" w:rsidRPr="00FF083F" w:rsidRDefault="00494017" w:rsidP="004E4663">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1F1E91A" w14:textId="77777777" w:rsidR="00494017" w:rsidRPr="00FF083F" w:rsidRDefault="00494017" w:rsidP="004E4663">
            <w:pPr>
              <w:pStyle w:val="TAL"/>
              <w:jc w:val="center"/>
              <w:rPr>
                <w:lang w:eastAsia="zh-CN"/>
              </w:rPr>
            </w:pPr>
            <w:r w:rsidRPr="00FF083F">
              <w:rPr>
                <w:lang w:eastAsia="zh-CN"/>
              </w:rPr>
              <w:t>-</w:t>
            </w:r>
          </w:p>
        </w:tc>
      </w:tr>
      <w:tr w:rsidR="00494017" w:rsidRPr="00FF083F" w14:paraId="0F6ABAE8" w14:textId="77777777" w:rsidTr="004E4663">
        <w:trPr>
          <w:cantSplit/>
        </w:trPr>
        <w:tc>
          <w:tcPr>
            <w:tcW w:w="7793" w:type="dxa"/>
            <w:gridSpan w:val="2"/>
          </w:tcPr>
          <w:p w14:paraId="4616F830" w14:textId="77777777" w:rsidR="00494017" w:rsidRPr="00FF083F" w:rsidRDefault="00494017" w:rsidP="004E4663">
            <w:pPr>
              <w:pStyle w:val="TAL"/>
              <w:rPr>
                <w:b/>
                <w:i/>
                <w:lang w:eastAsia="zh-CN"/>
              </w:rPr>
            </w:pPr>
            <w:r w:rsidRPr="00FF083F">
              <w:rPr>
                <w:b/>
                <w:i/>
                <w:lang w:eastAsia="zh-CN"/>
              </w:rPr>
              <w:t>discoverySignalsInDeactSCell</w:t>
            </w:r>
          </w:p>
          <w:p w14:paraId="7A3C25D2" w14:textId="77777777" w:rsidR="00494017" w:rsidRPr="00FF083F" w:rsidRDefault="00494017" w:rsidP="004E4663">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7083E811" w14:textId="77777777" w:rsidR="00494017" w:rsidRPr="00FF083F" w:rsidRDefault="00494017" w:rsidP="004E4663">
            <w:pPr>
              <w:pStyle w:val="TAL"/>
              <w:jc w:val="center"/>
              <w:rPr>
                <w:bCs/>
                <w:noProof/>
                <w:lang w:eastAsia="zh-CN"/>
              </w:rPr>
            </w:pPr>
            <w:r w:rsidRPr="00FF083F">
              <w:rPr>
                <w:bCs/>
                <w:noProof/>
                <w:lang w:eastAsia="zh-CN"/>
              </w:rPr>
              <w:t>FFS</w:t>
            </w:r>
          </w:p>
        </w:tc>
      </w:tr>
      <w:tr w:rsidR="00494017" w:rsidRPr="00FF083F" w14:paraId="3C4CFFA2" w14:textId="77777777" w:rsidTr="004E4663">
        <w:trPr>
          <w:cantSplit/>
        </w:trPr>
        <w:tc>
          <w:tcPr>
            <w:tcW w:w="7793" w:type="dxa"/>
            <w:gridSpan w:val="2"/>
          </w:tcPr>
          <w:p w14:paraId="0C910AF6" w14:textId="77777777" w:rsidR="00494017" w:rsidRPr="00FF083F" w:rsidRDefault="00494017" w:rsidP="004E4663">
            <w:pPr>
              <w:pStyle w:val="TAL"/>
              <w:rPr>
                <w:b/>
                <w:i/>
                <w:lang w:eastAsia="zh-CN"/>
              </w:rPr>
            </w:pPr>
            <w:r w:rsidRPr="00FF083F">
              <w:rPr>
                <w:b/>
                <w:i/>
                <w:lang w:eastAsia="zh-CN"/>
              </w:rPr>
              <w:t>discPeriodicSLSS</w:t>
            </w:r>
          </w:p>
          <w:p w14:paraId="335E2715" w14:textId="77777777" w:rsidR="00494017" w:rsidRPr="00FF083F" w:rsidRDefault="00494017" w:rsidP="004E4663">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3E0E0E72"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47D966E8" w14:textId="77777777" w:rsidTr="004E4663">
        <w:trPr>
          <w:cantSplit/>
        </w:trPr>
        <w:tc>
          <w:tcPr>
            <w:tcW w:w="7793" w:type="dxa"/>
            <w:gridSpan w:val="2"/>
          </w:tcPr>
          <w:p w14:paraId="70F7C9FB" w14:textId="77777777" w:rsidR="00494017" w:rsidRPr="00FF083F" w:rsidRDefault="00494017" w:rsidP="004E4663">
            <w:pPr>
              <w:pStyle w:val="TAL"/>
              <w:rPr>
                <w:b/>
                <w:i/>
                <w:lang w:eastAsia="en-GB"/>
              </w:rPr>
            </w:pPr>
            <w:r w:rsidRPr="00FF083F">
              <w:rPr>
                <w:b/>
                <w:i/>
                <w:lang w:eastAsia="en-GB"/>
              </w:rPr>
              <w:t>discScheduledResourceAlloc</w:t>
            </w:r>
          </w:p>
          <w:p w14:paraId="6D0CA41B" w14:textId="77777777" w:rsidR="00494017" w:rsidRPr="00FF083F" w:rsidRDefault="00494017" w:rsidP="004E4663">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19009ED1" w14:textId="77777777" w:rsidR="00494017" w:rsidRPr="00FF083F" w:rsidRDefault="00494017" w:rsidP="004E4663">
            <w:pPr>
              <w:pStyle w:val="TAL"/>
              <w:jc w:val="center"/>
              <w:rPr>
                <w:bCs/>
                <w:noProof/>
                <w:lang w:eastAsia="zh-CN"/>
              </w:rPr>
            </w:pPr>
            <w:r w:rsidRPr="00FF083F">
              <w:rPr>
                <w:bCs/>
                <w:noProof/>
                <w:lang w:eastAsia="en-GB"/>
              </w:rPr>
              <w:t>-</w:t>
            </w:r>
          </w:p>
        </w:tc>
      </w:tr>
      <w:tr w:rsidR="00494017" w:rsidRPr="00FF083F" w14:paraId="7DBBD484" w14:textId="77777777" w:rsidTr="004E4663">
        <w:trPr>
          <w:cantSplit/>
        </w:trPr>
        <w:tc>
          <w:tcPr>
            <w:tcW w:w="7793" w:type="dxa"/>
            <w:gridSpan w:val="2"/>
          </w:tcPr>
          <w:p w14:paraId="7A4DA7D9" w14:textId="77777777" w:rsidR="00494017" w:rsidRPr="00FF083F" w:rsidRDefault="00494017" w:rsidP="004E4663">
            <w:pPr>
              <w:pStyle w:val="TAL"/>
              <w:rPr>
                <w:b/>
                <w:i/>
                <w:lang w:eastAsia="en-GB"/>
              </w:rPr>
            </w:pPr>
            <w:r w:rsidRPr="00FF083F">
              <w:rPr>
                <w:b/>
                <w:i/>
                <w:lang w:eastAsia="en-GB"/>
              </w:rPr>
              <w:t>disc-UE-SelectedResourceAlloc</w:t>
            </w:r>
          </w:p>
          <w:p w14:paraId="102D1A4F" w14:textId="77777777" w:rsidR="00494017" w:rsidRPr="00FF083F" w:rsidRDefault="00494017" w:rsidP="004E4663">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2D570086" w14:textId="77777777" w:rsidR="00494017" w:rsidRPr="00FF083F" w:rsidRDefault="00494017" w:rsidP="004E4663">
            <w:pPr>
              <w:pStyle w:val="TAL"/>
              <w:jc w:val="center"/>
              <w:rPr>
                <w:bCs/>
                <w:noProof/>
                <w:lang w:eastAsia="zh-CN"/>
              </w:rPr>
            </w:pPr>
            <w:r w:rsidRPr="00FF083F">
              <w:rPr>
                <w:bCs/>
                <w:noProof/>
                <w:lang w:eastAsia="en-GB"/>
              </w:rPr>
              <w:t>-</w:t>
            </w:r>
          </w:p>
        </w:tc>
      </w:tr>
      <w:tr w:rsidR="00494017" w:rsidRPr="00FF083F" w14:paraId="611C0921" w14:textId="77777777" w:rsidTr="004E4663">
        <w:trPr>
          <w:cantSplit/>
        </w:trPr>
        <w:tc>
          <w:tcPr>
            <w:tcW w:w="7793" w:type="dxa"/>
            <w:gridSpan w:val="2"/>
          </w:tcPr>
          <w:p w14:paraId="29D4C2DE" w14:textId="77777777" w:rsidR="00494017" w:rsidRPr="00FF083F" w:rsidRDefault="00494017" w:rsidP="004E4663">
            <w:pPr>
              <w:pStyle w:val="TAL"/>
              <w:rPr>
                <w:b/>
                <w:i/>
                <w:lang w:eastAsia="en-GB"/>
              </w:rPr>
            </w:pPr>
            <w:r w:rsidRPr="00FF083F">
              <w:rPr>
                <w:b/>
                <w:i/>
                <w:lang w:eastAsia="en-GB"/>
              </w:rPr>
              <w:t>disc</w:t>
            </w:r>
            <w:r w:rsidRPr="00FF083F">
              <w:rPr>
                <w:lang w:eastAsia="en-GB"/>
              </w:rPr>
              <w:t>-</w:t>
            </w:r>
            <w:r w:rsidRPr="00FF083F">
              <w:rPr>
                <w:b/>
                <w:i/>
                <w:lang w:eastAsia="en-GB"/>
              </w:rPr>
              <w:t>SLSS</w:t>
            </w:r>
          </w:p>
          <w:p w14:paraId="62447C50" w14:textId="77777777" w:rsidR="00494017" w:rsidRPr="00FF083F" w:rsidRDefault="00494017" w:rsidP="004E4663">
            <w:pPr>
              <w:pStyle w:val="TAL"/>
              <w:rPr>
                <w:b/>
                <w:i/>
                <w:lang w:eastAsia="zh-CN"/>
              </w:rPr>
            </w:pPr>
            <w:r w:rsidRPr="00FF083F">
              <w:rPr>
                <w:lang w:eastAsia="en-GB"/>
              </w:rPr>
              <w:t>Indicates whether the UE supports Sidelink Synchronization Signal (SLSS) transmission and reception for sidelink discovery.</w:t>
            </w:r>
          </w:p>
        </w:tc>
        <w:tc>
          <w:tcPr>
            <w:tcW w:w="862" w:type="dxa"/>
            <w:gridSpan w:val="2"/>
          </w:tcPr>
          <w:p w14:paraId="7861F5B5" w14:textId="77777777" w:rsidR="00494017" w:rsidRPr="00FF083F" w:rsidRDefault="00494017" w:rsidP="004E4663">
            <w:pPr>
              <w:pStyle w:val="TAL"/>
              <w:jc w:val="center"/>
              <w:rPr>
                <w:bCs/>
                <w:noProof/>
                <w:lang w:eastAsia="zh-CN"/>
              </w:rPr>
            </w:pPr>
            <w:r w:rsidRPr="00FF083F">
              <w:rPr>
                <w:bCs/>
                <w:noProof/>
                <w:lang w:eastAsia="en-GB"/>
              </w:rPr>
              <w:t>-</w:t>
            </w:r>
          </w:p>
        </w:tc>
      </w:tr>
      <w:tr w:rsidR="00494017" w:rsidRPr="00FF083F" w14:paraId="122E9295" w14:textId="77777777" w:rsidTr="004E4663">
        <w:trPr>
          <w:cantSplit/>
        </w:trPr>
        <w:tc>
          <w:tcPr>
            <w:tcW w:w="7793" w:type="dxa"/>
            <w:gridSpan w:val="2"/>
          </w:tcPr>
          <w:p w14:paraId="0B9711E1" w14:textId="77777777" w:rsidR="00494017" w:rsidRPr="00FF083F" w:rsidRDefault="00494017" w:rsidP="004E4663">
            <w:pPr>
              <w:pStyle w:val="TAL"/>
              <w:rPr>
                <w:b/>
                <w:i/>
                <w:lang w:eastAsia="en-GB"/>
              </w:rPr>
            </w:pPr>
            <w:r w:rsidRPr="00FF083F">
              <w:rPr>
                <w:b/>
                <w:i/>
                <w:lang w:eastAsia="en-GB"/>
              </w:rPr>
              <w:t>discSupportedBands</w:t>
            </w:r>
          </w:p>
          <w:p w14:paraId="3D95A4E1" w14:textId="77777777" w:rsidR="00494017" w:rsidRPr="00FF083F" w:rsidRDefault="00494017" w:rsidP="004E4663">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62" w:type="dxa"/>
            <w:gridSpan w:val="2"/>
          </w:tcPr>
          <w:p w14:paraId="30E311CC" w14:textId="77777777" w:rsidR="00494017" w:rsidRPr="00FF083F" w:rsidRDefault="00494017" w:rsidP="004E4663">
            <w:pPr>
              <w:pStyle w:val="TAL"/>
              <w:jc w:val="center"/>
              <w:rPr>
                <w:bCs/>
                <w:noProof/>
                <w:lang w:eastAsia="zh-CN"/>
              </w:rPr>
            </w:pPr>
            <w:r w:rsidRPr="00FF083F">
              <w:rPr>
                <w:bCs/>
                <w:noProof/>
                <w:lang w:eastAsia="en-GB"/>
              </w:rPr>
              <w:t>-</w:t>
            </w:r>
          </w:p>
        </w:tc>
      </w:tr>
      <w:tr w:rsidR="00494017" w:rsidRPr="00FF083F" w14:paraId="64616FB8" w14:textId="77777777" w:rsidTr="004E4663">
        <w:trPr>
          <w:cantSplit/>
        </w:trPr>
        <w:tc>
          <w:tcPr>
            <w:tcW w:w="7793" w:type="dxa"/>
            <w:gridSpan w:val="2"/>
          </w:tcPr>
          <w:p w14:paraId="1FBA1EF2" w14:textId="77777777" w:rsidR="00494017" w:rsidRPr="00FF083F" w:rsidRDefault="00494017" w:rsidP="004E4663">
            <w:pPr>
              <w:pStyle w:val="TAL"/>
              <w:rPr>
                <w:b/>
                <w:i/>
                <w:lang w:eastAsia="en-GB"/>
              </w:rPr>
            </w:pPr>
            <w:r w:rsidRPr="00FF083F">
              <w:rPr>
                <w:b/>
                <w:i/>
                <w:lang w:eastAsia="en-GB"/>
              </w:rPr>
              <w:t>discSupportedProc</w:t>
            </w:r>
          </w:p>
          <w:p w14:paraId="4241E1F6" w14:textId="77777777" w:rsidR="00494017" w:rsidRPr="00FF083F" w:rsidRDefault="00494017" w:rsidP="004E4663">
            <w:pPr>
              <w:pStyle w:val="TAL"/>
              <w:rPr>
                <w:b/>
                <w:i/>
                <w:lang w:eastAsia="zh-CN"/>
              </w:rPr>
            </w:pPr>
            <w:r w:rsidRPr="00FF083F">
              <w:rPr>
                <w:lang w:eastAsia="en-GB"/>
              </w:rPr>
              <w:t>Indicates the number of processes supported by the UE for sidelink discovery.</w:t>
            </w:r>
          </w:p>
        </w:tc>
        <w:tc>
          <w:tcPr>
            <w:tcW w:w="862" w:type="dxa"/>
            <w:gridSpan w:val="2"/>
          </w:tcPr>
          <w:p w14:paraId="74866F1C" w14:textId="77777777" w:rsidR="00494017" w:rsidRPr="00FF083F" w:rsidRDefault="00494017" w:rsidP="004E4663">
            <w:pPr>
              <w:pStyle w:val="TAL"/>
              <w:jc w:val="center"/>
              <w:rPr>
                <w:bCs/>
                <w:noProof/>
                <w:lang w:eastAsia="zh-CN"/>
              </w:rPr>
            </w:pPr>
            <w:r w:rsidRPr="00FF083F">
              <w:rPr>
                <w:bCs/>
                <w:noProof/>
                <w:lang w:eastAsia="en-GB"/>
              </w:rPr>
              <w:t>-</w:t>
            </w:r>
          </w:p>
        </w:tc>
      </w:tr>
      <w:tr w:rsidR="00494017" w:rsidRPr="00FF083F" w14:paraId="37A150D7" w14:textId="77777777" w:rsidTr="004E4663">
        <w:trPr>
          <w:cantSplit/>
        </w:trPr>
        <w:tc>
          <w:tcPr>
            <w:tcW w:w="7793" w:type="dxa"/>
            <w:gridSpan w:val="2"/>
          </w:tcPr>
          <w:p w14:paraId="0907CB13" w14:textId="77777777" w:rsidR="00494017" w:rsidRPr="00FF083F" w:rsidRDefault="00494017" w:rsidP="004E4663">
            <w:pPr>
              <w:keepNext/>
              <w:keepLines/>
              <w:spacing w:after="0"/>
              <w:rPr>
                <w:rFonts w:ascii="Arial" w:hAnsi="Arial"/>
                <w:b/>
                <w:i/>
                <w:sz w:val="18"/>
              </w:rPr>
            </w:pPr>
            <w:r w:rsidRPr="00FF083F">
              <w:rPr>
                <w:rFonts w:ascii="Arial" w:hAnsi="Arial"/>
                <w:b/>
                <w:i/>
                <w:sz w:val="18"/>
              </w:rPr>
              <w:t>discSysInfoReporting</w:t>
            </w:r>
          </w:p>
          <w:p w14:paraId="0B065A98" w14:textId="77777777" w:rsidR="00494017" w:rsidRPr="00FF083F" w:rsidRDefault="00494017" w:rsidP="004E4663">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62" w:type="dxa"/>
            <w:gridSpan w:val="2"/>
          </w:tcPr>
          <w:p w14:paraId="0DCE1FA9"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6B88941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715A8" w14:textId="77777777" w:rsidR="00494017" w:rsidRPr="00FF083F" w:rsidRDefault="00494017" w:rsidP="004E4663">
            <w:pPr>
              <w:pStyle w:val="TAL"/>
              <w:rPr>
                <w:rFonts w:eastAsia="SimSun"/>
                <w:b/>
                <w:i/>
                <w:lang w:eastAsia="zh-CN"/>
              </w:rPr>
            </w:pPr>
            <w:r w:rsidRPr="00FF083F">
              <w:rPr>
                <w:b/>
                <w:i/>
                <w:lang w:eastAsia="zh-CN"/>
              </w:rPr>
              <w:t>dl-256QAM</w:t>
            </w:r>
          </w:p>
          <w:p w14:paraId="1EF6A7CC" w14:textId="77777777" w:rsidR="00494017" w:rsidRPr="00FF083F" w:rsidRDefault="00494017" w:rsidP="004E4663">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79007CF" w14:textId="77777777" w:rsidR="00494017" w:rsidRPr="00FF083F" w:rsidRDefault="00494017" w:rsidP="004E4663">
            <w:pPr>
              <w:pStyle w:val="TAL"/>
              <w:jc w:val="center"/>
              <w:rPr>
                <w:lang w:eastAsia="zh-CN"/>
              </w:rPr>
            </w:pPr>
            <w:r w:rsidRPr="00FF083F">
              <w:rPr>
                <w:lang w:eastAsia="zh-CN"/>
              </w:rPr>
              <w:t>-</w:t>
            </w:r>
          </w:p>
        </w:tc>
      </w:tr>
      <w:tr w:rsidR="00494017" w:rsidRPr="00FF083F" w14:paraId="785E26B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56AC0" w14:textId="77777777" w:rsidR="00494017" w:rsidRPr="00FF083F" w:rsidRDefault="00494017" w:rsidP="004E4663">
            <w:pPr>
              <w:pStyle w:val="TAL"/>
              <w:rPr>
                <w:b/>
                <w:i/>
                <w:lang w:eastAsia="zh-CN"/>
              </w:rPr>
            </w:pPr>
            <w:r w:rsidRPr="00FF083F">
              <w:rPr>
                <w:b/>
                <w:i/>
                <w:lang w:eastAsia="zh-CN"/>
              </w:rPr>
              <w:t>dl-1024QAM</w:t>
            </w:r>
          </w:p>
          <w:p w14:paraId="71FD3D76" w14:textId="77777777" w:rsidR="00494017" w:rsidRPr="00FF083F" w:rsidRDefault="00494017" w:rsidP="004E4663">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B2BBF7F" w14:textId="77777777" w:rsidR="00494017" w:rsidRPr="00FF083F" w:rsidRDefault="00494017" w:rsidP="004E4663">
            <w:pPr>
              <w:pStyle w:val="TAL"/>
              <w:jc w:val="center"/>
              <w:rPr>
                <w:lang w:eastAsia="zh-CN"/>
              </w:rPr>
            </w:pPr>
            <w:r w:rsidRPr="00FF083F">
              <w:rPr>
                <w:lang w:eastAsia="zh-CN"/>
              </w:rPr>
              <w:t>-</w:t>
            </w:r>
          </w:p>
        </w:tc>
      </w:tr>
      <w:tr w:rsidR="00494017" w:rsidRPr="00FF083F" w14:paraId="46042782"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4EFFB0BD" w14:textId="77777777" w:rsidR="00494017" w:rsidRPr="00FF083F" w:rsidRDefault="00494017" w:rsidP="004E4663">
            <w:pPr>
              <w:pStyle w:val="TAL"/>
              <w:rPr>
                <w:b/>
                <w:i/>
              </w:rPr>
            </w:pPr>
            <w:r w:rsidRPr="00FF083F">
              <w:rPr>
                <w:b/>
                <w:i/>
              </w:rPr>
              <w:t>dl-1024QAM-ScalingFactor</w:t>
            </w:r>
          </w:p>
          <w:p w14:paraId="422C2B7C" w14:textId="77777777" w:rsidR="00494017" w:rsidRPr="00FF083F" w:rsidRDefault="00494017" w:rsidP="004E4663">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38D124F" w14:textId="77777777" w:rsidR="00494017" w:rsidRPr="00FF083F" w:rsidRDefault="00494017" w:rsidP="004E4663">
            <w:pPr>
              <w:pStyle w:val="TAL"/>
              <w:jc w:val="center"/>
              <w:rPr>
                <w:lang w:eastAsia="zh-CN"/>
              </w:rPr>
            </w:pPr>
            <w:r w:rsidRPr="00FF083F">
              <w:rPr>
                <w:lang w:eastAsia="zh-CN"/>
              </w:rPr>
              <w:t>-</w:t>
            </w:r>
          </w:p>
        </w:tc>
      </w:tr>
      <w:tr w:rsidR="00494017" w:rsidRPr="00FF083F" w14:paraId="6FFFEFA2"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286C72A8" w14:textId="77777777" w:rsidR="00494017" w:rsidRPr="00FF083F" w:rsidRDefault="00494017" w:rsidP="004E4663">
            <w:pPr>
              <w:pStyle w:val="TAL"/>
              <w:rPr>
                <w:b/>
                <w:i/>
                <w:lang w:eastAsia="zh-CN"/>
              </w:rPr>
            </w:pPr>
            <w:r w:rsidRPr="00FF083F">
              <w:rPr>
                <w:b/>
                <w:i/>
                <w:lang w:eastAsia="zh-CN"/>
              </w:rPr>
              <w:t>dl-1024QAM-TotalWeightedLayers</w:t>
            </w:r>
          </w:p>
          <w:p w14:paraId="637754FF" w14:textId="77777777" w:rsidR="00494017" w:rsidRPr="00FF083F" w:rsidRDefault="00494017" w:rsidP="004E4663">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4049CCA" w14:textId="77777777" w:rsidR="00494017" w:rsidRPr="00FF083F" w:rsidRDefault="00494017" w:rsidP="004E4663">
            <w:pPr>
              <w:pStyle w:val="TAL"/>
              <w:jc w:val="center"/>
              <w:rPr>
                <w:lang w:eastAsia="zh-CN"/>
              </w:rPr>
            </w:pPr>
            <w:r w:rsidRPr="00FF083F">
              <w:rPr>
                <w:lang w:eastAsia="zh-CN"/>
              </w:rPr>
              <w:t>-</w:t>
            </w:r>
          </w:p>
        </w:tc>
      </w:tr>
      <w:tr w:rsidR="00494017" w:rsidRPr="00FF083F" w14:paraId="5D78BEA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91C9A" w14:textId="77777777" w:rsidR="00494017" w:rsidRPr="00FF083F" w:rsidRDefault="00494017" w:rsidP="004E4663">
            <w:pPr>
              <w:pStyle w:val="TAL"/>
              <w:rPr>
                <w:b/>
                <w:i/>
                <w:lang w:eastAsia="zh-CN"/>
              </w:rPr>
            </w:pPr>
            <w:r w:rsidRPr="00FF083F">
              <w:rPr>
                <w:b/>
                <w:i/>
                <w:lang w:eastAsia="zh-CN"/>
              </w:rPr>
              <w:t>dl-1024QAM-Slot</w:t>
            </w:r>
          </w:p>
          <w:p w14:paraId="34EB1870" w14:textId="77777777" w:rsidR="00494017" w:rsidRPr="00FF083F" w:rsidRDefault="00494017" w:rsidP="004E4663">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154805" w14:textId="77777777" w:rsidR="00494017" w:rsidRPr="00FF083F" w:rsidRDefault="00494017" w:rsidP="004E4663">
            <w:pPr>
              <w:pStyle w:val="TAL"/>
              <w:jc w:val="center"/>
              <w:rPr>
                <w:lang w:eastAsia="zh-CN"/>
              </w:rPr>
            </w:pPr>
            <w:r w:rsidRPr="00FF083F">
              <w:rPr>
                <w:lang w:eastAsia="zh-CN"/>
              </w:rPr>
              <w:t>-</w:t>
            </w:r>
          </w:p>
        </w:tc>
      </w:tr>
      <w:tr w:rsidR="00494017" w:rsidRPr="00FF083F" w14:paraId="45B639F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720DF" w14:textId="77777777" w:rsidR="00494017" w:rsidRPr="00FF083F" w:rsidRDefault="00494017" w:rsidP="004E4663">
            <w:pPr>
              <w:pStyle w:val="TAL"/>
              <w:rPr>
                <w:b/>
                <w:i/>
                <w:lang w:eastAsia="zh-CN"/>
              </w:rPr>
            </w:pPr>
            <w:r w:rsidRPr="00FF083F">
              <w:rPr>
                <w:b/>
                <w:i/>
                <w:lang w:eastAsia="zh-CN"/>
              </w:rPr>
              <w:t>dl-1024QAM-SubslotTA-1</w:t>
            </w:r>
          </w:p>
          <w:p w14:paraId="69F51627" w14:textId="77777777" w:rsidR="00494017" w:rsidRPr="00FF083F" w:rsidRDefault="00494017" w:rsidP="004E4663">
            <w:pPr>
              <w:pStyle w:val="TAL"/>
              <w:rPr>
                <w:b/>
                <w:i/>
                <w:lang w:eastAsia="zh-CN"/>
              </w:rPr>
            </w:pPr>
            <w:r w:rsidRPr="00FF083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A5FBBD8" w14:textId="77777777" w:rsidR="00494017" w:rsidRPr="00FF083F" w:rsidRDefault="00494017" w:rsidP="004E4663">
            <w:pPr>
              <w:pStyle w:val="TAL"/>
              <w:jc w:val="center"/>
              <w:rPr>
                <w:lang w:eastAsia="zh-CN"/>
              </w:rPr>
            </w:pPr>
            <w:r w:rsidRPr="00FF083F">
              <w:rPr>
                <w:lang w:eastAsia="zh-CN"/>
              </w:rPr>
              <w:t>-</w:t>
            </w:r>
          </w:p>
        </w:tc>
      </w:tr>
      <w:tr w:rsidR="00494017" w:rsidRPr="00FF083F" w14:paraId="3FB269D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A932A" w14:textId="77777777" w:rsidR="00494017" w:rsidRPr="00FF083F" w:rsidRDefault="00494017" w:rsidP="004E4663">
            <w:pPr>
              <w:pStyle w:val="TAL"/>
              <w:rPr>
                <w:b/>
                <w:i/>
                <w:lang w:eastAsia="zh-CN"/>
              </w:rPr>
            </w:pPr>
            <w:r w:rsidRPr="00FF083F">
              <w:rPr>
                <w:b/>
                <w:i/>
                <w:lang w:eastAsia="zh-CN"/>
              </w:rPr>
              <w:t>dl-1024QAM-SubslotTA-2</w:t>
            </w:r>
          </w:p>
          <w:p w14:paraId="2E4CBBAD" w14:textId="77777777" w:rsidR="00494017" w:rsidRPr="00FF083F" w:rsidRDefault="00494017" w:rsidP="004E4663">
            <w:pPr>
              <w:pStyle w:val="TAL"/>
              <w:rPr>
                <w:b/>
                <w:i/>
                <w:lang w:eastAsia="zh-CN"/>
              </w:rPr>
            </w:pPr>
            <w:r w:rsidRPr="00FF083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0C8BAC8" w14:textId="77777777" w:rsidR="00494017" w:rsidRPr="00FF083F" w:rsidRDefault="00494017" w:rsidP="004E4663">
            <w:pPr>
              <w:pStyle w:val="TAL"/>
              <w:jc w:val="center"/>
              <w:rPr>
                <w:lang w:eastAsia="zh-CN"/>
              </w:rPr>
            </w:pPr>
            <w:r w:rsidRPr="00FF083F">
              <w:rPr>
                <w:lang w:eastAsia="zh-CN"/>
              </w:rPr>
              <w:t>-</w:t>
            </w:r>
          </w:p>
        </w:tc>
      </w:tr>
      <w:tr w:rsidR="00494017" w:rsidRPr="00FF083F" w14:paraId="75632E9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244A1" w14:textId="77777777" w:rsidR="00494017" w:rsidRPr="00FF083F" w:rsidRDefault="00494017" w:rsidP="004E4663">
            <w:pPr>
              <w:pStyle w:val="TAL"/>
              <w:rPr>
                <w:b/>
                <w:i/>
                <w:lang w:eastAsia="zh-CN"/>
              </w:rPr>
            </w:pPr>
            <w:r w:rsidRPr="00FF083F">
              <w:rPr>
                <w:b/>
                <w:i/>
                <w:lang w:eastAsia="zh-CN"/>
              </w:rPr>
              <w:t>dl-DedicatedMessageSegmentation</w:t>
            </w:r>
          </w:p>
          <w:p w14:paraId="185F95D4" w14:textId="77777777" w:rsidR="00494017" w:rsidRPr="00FF083F" w:rsidRDefault="00494017" w:rsidP="004E4663">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603A87B" w14:textId="77777777" w:rsidR="00494017" w:rsidRPr="00FF083F" w:rsidRDefault="00494017" w:rsidP="004E4663">
            <w:pPr>
              <w:pStyle w:val="TAL"/>
              <w:jc w:val="center"/>
              <w:rPr>
                <w:lang w:eastAsia="zh-CN"/>
              </w:rPr>
            </w:pPr>
            <w:r w:rsidRPr="00FF083F">
              <w:rPr>
                <w:lang w:eastAsia="zh-CN"/>
              </w:rPr>
              <w:t>-</w:t>
            </w:r>
          </w:p>
        </w:tc>
      </w:tr>
      <w:tr w:rsidR="00494017" w:rsidRPr="00FF083F" w14:paraId="033B25B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ED0EF" w14:textId="77777777" w:rsidR="00494017" w:rsidRPr="00FF083F" w:rsidRDefault="00494017" w:rsidP="004E4663">
            <w:pPr>
              <w:pStyle w:val="TAL"/>
              <w:rPr>
                <w:b/>
                <w:i/>
                <w:lang w:eastAsia="en-GB"/>
              </w:rPr>
            </w:pPr>
            <w:r w:rsidRPr="00FF083F">
              <w:rPr>
                <w:b/>
                <w:i/>
              </w:rPr>
              <w:t>dmrs-BasedSPDCCH-MBSFN</w:t>
            </w:r>
          </w:p>
          <w:p w14:paraId="62A253B0" w14:textId="77777777" w:rsidR="00494017" w:rsidRPr="00FF083F" w:rsidRDefault="00494017" w:rsidP="004E4663">
            <w:pPr>
              <w:pStyle w:val="TAL"/>
              <w:rPr>
                <w:b/>
                <w:i/>
              </w:rPr>
            </w:pPr>
            <w:bookmarkStart w:id="24" w:name="_Hlk523747801"/>
            <w:r w:rsidRPr="00FF083F">
              <w:rPr>
                <w:lang w:eastAsia="en-GB"/>
              </w:rPr>
              <w:t>Indicates whether the UE supports sDCI monitoring in DMRS based SPDCCH for MBSFN subframe</w:t>
            </w:r>
            <w:bookmarkEnd w:id="24"/>
            <w:r w:rsidRPr="00FF083F">
              <w:rPr>
                <w:lang w:eastAsia="en-GB"/>
              </w:rPr>
              <w:t xml:space="preserv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871725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09251A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23E8A" w14:textId="77777777" w:rsidR="00494017" w:rsidRPr="00FF083F" w:rsidRDefault="00494017" w:rsidP="004E4663">
            <w:pPr>
              <w:pStyle w:val="TAL"/>
              <w:rPr>
                <w:b/>
                <w:i/>
                <w:lang w:eastAsia="en-GB"/>
              </w:rPr>
            </w:pPr>
            <w:r w:rsidRPr="00FF083F">
              <w:rPr>
                <w:b/>
                <w:i/>
              </w:rPr>
              <w:t>dmrs-BasedSPDCCH-nonMBSFN</w:t>
            </w:r>
          </w:p>
          <w:p w14:paraId="2FC5E6F0" w14:textId="77777777" w:rsidR="00494017" w:rsidRPr="00FF083F" w:rsidRDefault="00494017" w:rsidP="004E4663">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639558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rsidDel="00056AC8" w14:paraId="21D5B52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2CC42" w14:textId="77777777" w:rsidR="00494017" w:rsidRPr="00FF083F" w:rsidRDefault="00494017" w:rsidP="004E4663">
            <w:pPr>
              <w:pStyle w:val="TAL"/>
              <w:rPr>
                <w:b/>
                <w:i/>
                <w:lang w:eastAsia="en-GB"/>
              </w:rPr>
            </w:pPr>
            <w:r w:rsidRPr="00FF083F">
              <w:rPr>
                <w:b/>
                <w:i/>
              </w:rPr>
              <w:t>dmrs-Enhancements (in MIMO</w:t>
            </w:r>
            <w:r w:rsidRPr="00FF083F">
              <w:rPr>
                <w:b/>
                <w:i/>
                <w:lang w:eastAsia="en-GB"/>
              </w:rPr>
              <w:t>-CA-ParametersPerBoBCPerTM)</w:t>
            </w:r>
          </w:p>
          <w:p w14:paraId="5B72C522" w14:textId="77777777" w:rsidR="00494017" w:rsidRPr="00FF083F" w:rsidDel="00056AC8" w:rsidRDefault="00494017" w:rsidP="004E4663">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019C4A" w14:textId="77777777" w:rsidR="00494017" w:rsidRPr="00FF083F" w:rsidDel="00056AC8" w:rsidRDefault="00494017" w:rsidP="004E4663">
            <w:pPr>
              <w:pStyle w:val="TAL"/>
              <w:jc w:val="center"/>
              <w:rPr>
                <w:lang w:eastAsia="en-GB"/>
              </w:rPr>
            </w:pPr>
            <w:r w:rsidRPr="00FF083F">
              <w:rPr>
                <w:bCs/>
                <w:noProof/>
                <w:lang w:eastAsia="en-GB"/>
              </w:rPr>
              <w:t>-</w:t>
            </w:r>
          </w:p>
        </w:tc>
      </w:tr>
      <w:tr w:rsidR="00494017" w:rsidRPr="00FF083F" w:rsidDel="00056AC8" w14:paraId="6E39F30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34CB9" w14:textId="77777777" w:rsidR="00494017" w:rsidRPr="00FF083F" w:rsidRDefault="00494017" w:rsidP="004E4663">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13F3077D" w14:textId="77777777" w:rsidR="00494017" w:rsidRPr="00FF083F" w:rsidRDefault="00494017" w:rsidP="004E4663">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D72F550" w14:textId="77777777" w:rsidR="00494017" w:rsidRPr="00FF083F" w:rsidRDefault="00494017" w:rsidP="004E4663">
            <w:pPr>
              <w:pStyle w:val="TAL"/>
              <w:jc w:val="center"/>
              <w:rPr>
                <w:bCs/>
                <w:noProof/>
                <w:lang w:eastAsia="en-GB"/>
              </w:rPr>
            </w:pPr>
            <w:r w:rsidRPr="00FF083F">
              <w:rPr>
                <w:lang w:eastAsia="zh-CN"/>
              </w:rPr>
              <w:t>TBD</w:t>
            </w:r>
          </w:p>
        </w:tc>
      </w:tr>
      <w:tr w:rsidR="00494017" w:rsidRPr="00FF083F" w14:paraId="4CCEC8F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D1BD9" w14:textId="77777777" w:rsidR="00494017" w:rsidRPr="00FF083F" w:rsidRDefault="00494017" w:rsidP="004E4663">
            <w:pPr>
              <w:pStyle w:val="TAL"/>
              <w:rPr>
                <w:b/>
                <w:i/>
                <w:lang w:eastAsia="zh-CN"/>
              </w:rPr>
            </w:pPr>
            <w:r w:rsidRPr="00FF083F">
              <w:rPr>
                <w:b/>
                <w:i/>
                <w:lang w:eastAsia="zh-CN"/>
              </w:rPr>
              <w:t>dmrs-LessUpPTS</w:t>
            </w:r>
          </w:p>
          <w:p w14:paraId="1D92389D" w14:textId="77777777" w:rsidR="00494017" w:rsidRPr="00FF083F" w:rsidRDefault="00494017" w:rsidP="004E4663">
            <w:pPr>
              <w:pStyle w:val="TAL"/>
              <w:rPr>
                <w:lang w:eastAsia="zh-CN"/>
              </w:rPr>
            </w:pPr>
            <w:r w:rsidRPr="00FF083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D929E47" w14:textId="77777777" w:rsidR="00494017" w:rsidRPr="00FF083F" w:rsidRDefault="00494017" w:rsidP="004E4663">
            <w:pPr>
              <w:pStyle w:val="TAL"/>
              <w:jc w:val="center"/>
              <w:rPr>
                <w:lang w:eastAsia="zh-CN"/>
              </w:rPr>
            </w:pPr>
            <w:r w:rsidRPr="00FF083F">
              <w:rPr>
                <w:lang w:eastAsia="zh-CN"/>
              </w:rPr>
              <w:t>No</w:t>
            </w:r>
          </w:p>
        </w:tc>
      </w:tr>
      <w:tr w:rsidR="00494017" w:rsidRPr="00FF083F" w14:paraId="5066D49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03D91" w14:textId="77777777" w:rsidR="00494017" w:rsidRPr="00FF083F" w:rsidRDefault="00494017" w:rsidP="004E4663">
            <w:pPr>
              <w:pStyle w:val="TAL"/>
              <w:rPr>
                <w:b/>
                <w:i/>
                <w:lang w:eastAsia="zh-CN"/>
              </w:rPr>
            </w:pPr>
            <w:r w:rsidRPr="00FF083F">
              <w:rPr>
                <w:b/>
                <w:i/>
                <w:lang w:eastAsia="zh-CN"/>
              </w:rPr>
              <w:t>dmrs-OverheadReduction</w:t>
            </w:r>
          </w:p>
          <w:p w14:paraId="08469FFF" w14:textId="77777777" w:rsidR="00494017" w:rsidRPr="00FF083F" w:rsidRDefault="00494017" w:rsidP="004E4663">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74B595" w14:textId="77777777" w:rsidR="00494017" w:rsidRPr="00FF083F" w:rsidRDefault="00494017" w:rsidP="004E4663">
            <w:pPr>
              <w:pStyle w:val="TAL"/>
              <w:jc w:val="center"/>
              <w:rPr>
                <w:lang w:eastAsia="zh-CN"/>
              </w:rPr>
            </w:pPr>
            <w:r w:rsidRPr="00FF083F">
              <w:rPr>
                <w:lang w:eastAsia="zh-CN"/>
              </w:rPr>
              <w:t>-</w:t>
            </w:r>
          </w:p>
        </w:tc>
      </w:tr>
      <w:tr w:rsidR="00494017" w:rsidRPr="00FF083F" w14:paraId="2C5B0D4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F69F4B" w14:textId="77777777" w:rsidR="00494017" w:rsidRPr="00FF083F" w:rsidRDefault="00494017" w:rsidP="004E4663">
            <w:pPr>
              <w:pStyle w:val="TAL"/>
              <w:rPr>
                <w:b/>
                <w:i/>
                <w:lang w:eastAsia="zh-CN"/>
              </w:rPr>
            </w:pPr>
            <w:r w:rsidRPr="00FF083F">
              <w:rPr>
                <w:b/>
                <w:i/>
                <w:lang w:eastAsia="zh-CN"/>
              </w:rPr>
              <w:t>dmrs-PositionPattern</w:t>
            </w:r>
          </w:p>
          <w:p w14:paraId="7749AC13" w14:textId="77777777" w:rsidR="00494017" w:rsidRPr="00FF083F" w:rsidRDefault="00494017" w:rsidP="004E4663">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05B5F12" w14:textId="77777777" w:rsidR="00494017" w:rsidRPr="00FF083F" w:rsidRDefault="00494017" w:rsidP="004E4663">
            <w:pPr>
              <w:pStyle w:val="TAL"/>
              <w:jc w:val="center"/>
              <w:rPr>
                <w:lang w:eastAsia="en-GB"/>
              </w:rPr>
            </w:pPr>
            <w:r w:rsidRPr="00FF083F">
              <w:rPr>
                <w:lang w:eastAsia="zh-CN"/>
              </w:rPr>
              <w:t>-</w:t>
            </w:r>
          </w:p>
        </w:tc>
      </w:tr>
      <w:tr w:rsidR="00494017" w:rsidRPr="00FF083F" w14:paraId="74E4558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195188" w14:textId="77777777" w:rsidR="00494017" w:rsidRPr="00FF083F" w:rsidRDefault="00494017" w:rsidP="004E4663">
            <w:pPr>
              <w:pStyle w:val="TAL"/>
              <w:rPr>
                <w:b/>
                <w:i/>
                <w:lang w:eastAsia="zh-CN"/>
              </w:rPr>
            </w:pPr>
            <w:r w:rsidRPr="00FF083F">
              <w:rPr>
                <w:b/>
                <w:i/>
                <w:lang w:eastAsia="zh-CN"/>
              </w:rPr>
              <w:t>dmrs-RepetitionSubslotPDSCH</w:t>
            </w:r>
          </w:p>
          <w:p w14:paraId="3259A819" w14:textId="77777777" w:rsidR="00494017" w:rsidRPr="00FF083F" w:rsidRDefault="00494017" w:rsidP="004E4663">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4928AD1" w14:textId="77777777" w:rsidR="00494017" w:rsidRPr="00FF083F" w:rsidRDefault="00494017" w:rsidP="004E4663">
            <w:pPr>
              <w:pStyle w:val="TAL"/>
              <w:jc w:val="center"/>
              <w:rPr>
                <w:lang w:eastAsia="en-GB"/>
              </w:rPr>
            </w:pPr>
            <w:r w:rsidRPr="00FF083F">
              <w:rPr>
                <w:lang w:eastAsia="zh-CN"/>
              </w:rPr>
              <w:t>-</w:t>
            </w:r>
          </w:p>
        </w:tc>
      </w:tr>
      <w:tr w:rsidR="00494017" w:rsidRPr="00FF083F" w14:paraId="7268D9B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B31C6C" w14:textId="77777777" w:rsidR="00494017" w:rsidRPr="00FF083F" w:rsidRDefault="00494017" w:rsidP="004E4663">
            <w:pPr>
              <w:pStyle w:val="TAL"/>
              <w:rPr>
                <w:b/>
                <w:i/>
                <w:lang w:eastAsia="zh-CN"/>
              </w:rPr>
            </w:pPr>
            <w:r w:rsidRPr="00FF083F">
              <w:rPr>
                <w:b/>
                <w:i/>
                <w:lang w:eastAsia="zh-CN"/>
              </w:rPr>
              <w:t>dmrs-SharingSubslotPDSCH</w:t>
            </w:r>
          </w:p>
          <w:p w14:paraId="5056548B" w14:textId="77777777" w:rsidR="00494017" w:rsidRPr="00FF083F" w:rsidRDefault="00494017" w:rsidP="004E4663">
            <w:pPr>
              <w:pStyle w:val="TAL"/>
              <w:rPr>
                <w:b/>
                <w:i/>
                <w:lang w:eastAsia="en-GB"/>
              </w:rPr>
            </w:pPr>
            <w:r w:rsidRPr="00FF083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AF63556" w14:textId="77777777" w:rsidR="00494017" w:rsidRPr="00FF083F" w:rsidRDefault="00494017" w:rsidP="004E4663">
            <w:pPr>
              <w:pStyle w:val="TAL"/>
              <w:jc w:val="center"/>
              <w:rPr>
                <w:lang w:eastAsia="en-GB"/>
              </w:rPr>
            </w:pPr>
            <w:r w:rsidRPr="00FF083F">
              <w:rPr>
                <w:lang w:eastAsia="zh-CN"/>
              </w:rPr>
              <w:t>-</w:t>
            </w:r>
          </w:p>
        </w:tc>
      </w:tr>
      <w:tr w:rsidR="00494017" w:rsidRPr="00FF083F" w14:paraId="6AF494C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761C06" w14:textId="77777777" w:rsidR="00494017" w:rsidRPr="00FF083F" w:rsidRDefault="00494017" w:rsidP="004E4663">
            <w:pPr>
              <w:pStyle w:val="TAL"/>
              <w:rPr>
                <w:b/>
                <w:i/>
                <w:iCs/>
                <w:lang w:eastAsia="zh-CN"/>
              </w:rPr>
            </w:pPr>
            <w:r w:rsidRPr="00FF083F">
              <w:rPr>
                <w:b/>
                <w:i/>
                <w:iCs/>
                <w:lang w:eastAsia="zh-CN"/>
              </w:rPr>
              <w:t>dormantSCellState</w:t>
            </w:r>
          </w:p>
          <w:p w14:paraId="3D1DEF77" w14:textId="77777777" w:rsidR="00494017" w:rsidRPr="00FF083F" w:rsidRDefault="00494017" w:rsidP="004E4663">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078878A" w14:textId="77777777" w:rsidR="00494017" w:rsidRPr="00FF083F" w:rsidRDefault="00494017" w:rsidP="004E4663">
            <w:pPr>
              <w:pStyle w:val="TAL"/>
              <w:jc w:val="center"/>
              <w:rPr>
                <w:noProof/>
              </w:rPr>
            </w:pPr>
            <w:r w:rsidRPr="00FF083F">
              <w:rPr>
                <w:noProof/>
              </w:rPr>
              <w:t>-</w:t>
            </w:r>
          </w:p>
        </w:tc>
      </w:tr>
      <w:tr w:rsidR="00494017" w:rsidRPr="00FF083F" w14:paraId="08637FA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FC2906" w14:textId="77777777" w:rsidR="00494017" w:rsidRPr="00FF083F" w:rsidRDefault="00494017" w:rsidP="004E4663">
            <w:pPr>
              <w:pStyle w:val="TAL"/>
              <w:rPr>
                <w:b/>
                <w:i/>
                <w:lang w:eastAsia="en-GB"/>
              </w:rPr>
            </w:pPr>
            <w:r w:rsidRPr="00FF083F">
              <w:rPr>
                <w:b/>
                <w:i/>
                <w:lang w:eastAsia="en-GB"/>
              </w:rPr>
              <w:t>downlinkLAA</w:t>
            </w:r>
          </w:p>
          <w:p w14:paraId="3BBEB4E7" w14:textId="77777777" w:rsidR="00494017" w:rsidRPr="00FF083F" w:rsidRDefault="00494017" w:rsidP="004E4663">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E2EE713" w14:textId="77777777" w:rsidR="00494017" w:rsidRPr="00FF083F" w:rsidRDefault="00494017" w:rsidP="004E4663">
            <w:pPr>
              <w:pStyle w:val="TAL"/>
              <w:jc w:val="center"/>
              <w:rPr>
                <w:lang w:eastAsia="zh-CN"/>
              </w:rPr>
            </w:pPr>
            <w:r w:rsidRPr="00FF083F">
              <w:rPr>
                <w:lang w:eastAsia="en-GB"/>
              </w:rPr>
              <w:t>-</w:t>
            </w:r>
          </w:p>
        </w:tc>
      </w:tr>
      <w:tr w:rsidR="00494017" w:rsidRPr="00FF083F" w14:paraId="0C50365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3C7AF" w14:textId="77777777" w:rsidR="00494017" w:rsidRPr="00FF083F" w:rsidRDefault="00494017" w:rsidP="004E4663">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33B06502" w14:textId="77777777" w:rsidR="00494017" w:rsidRPr="00FF083F" w:rsidRDefault="00494017" w:rsidP="004E4663">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11FCEE1" w14:textId="77777777" w:rsidR="00494017" w:rsidRPr="00FF083F" w:rsidRDefault="00494017" w:rsidP="004E4663">
            <w:pPr>
              <w:keepNext/>
              <w:keepLines/>
              <w:spacing w:after="0"/>
              <w:jc w:val="center"/>
              <w:rPr>
                <w:rFonts w:ascii="Arial" w:hAnsi="Arial"/>
                <w:sz w:val="18"/>
              </w:rPr>
            </w:pPr>
            <w:r w:rsidRPr="00FF083F">
              <w:rPr>
                <w:rFonts w:ascii="Arial" w:hAnsi="Arial"/>
                <w:sz w:val="18"/>
              </w:rPr>
              <w:t>-</w:t>
            </w:r>
          </w:p>
        </w:tc>
      </w:tr>
      <w:tr w:rsidR="00494017" w:rsidRPr="00FF083F" w14:paraId="215CB11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1DF67" w14:textId="77777777" w:rsidR="00494017" w:rsidRPr="00FF083F" w:rsidRDefault="00494017" w:rsidP="004E4663">
            <w:pPr>
              <w:keepNext/>
              <w:keepLines/>
              <w:spacing w:after="0"/>
              <w:rPr>
                <w:rFonts w:ascii="Arial" w:eastAsia="SimSun" w:hAnsi="Arial"/>
                <w:b/>
                <w:i/>
                <w:sz w:val="18"/>
              </w:rPr>
            </w:pPr>
            <w:r w:rsidRPr="00FF083F">
              <w:rPr>
                <w:rFonts w:ascii="Arial" w:hAnsi="Arial"/>
                <w:b/>
                <w:i/>
                <w:sz w:val="18"/>
              </w:rPr>
              <w:t>drb-TypeSplit</w:t>
            </w:r>
          </w:p>
          <w:p w14:paraId="062461EA" w14:textId="77777777" w:rsidR="00494017" w:rsidRPr="00FF083F" w:rsidRDefault="00494017" w:rsidP="004E4663">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CCD0C46" w14:textId="77777777" w:rsidR="00494017" w:rsidRPr="00FF083F" w:rsidRDefault="00494017" w:rsidP="004E4663">
            <w:pPr>
              <w:pStyle w:val="TAL"/>
              <w:jc w:val="center"/>
              <w:rPr>
                <w:lang w:eastAsia="zh-CN"/>
              </w:rPr>
            </w:pPr>
            <w:r w:rsidRPr="00FF083F">
              <w:t>-</w:t>
            </w:r>
          </w:p>
        </w:tc>
      </w:tr>
      <w:tr w:rsidR="00494017" w:rsidRPr="00FF083F" w14:paraId="6C0B075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2D37C" w14:textId="77777777" w:rsidR="00494017" w:rsidRPr="00FF083F" w:rsidRDefault="00494017" w:rsidP="004E4663">
            <w:pPr>
              <w:pStyle w:val="TAL"/>
              <w:rPr>
                <w:b/>
                <w:i/>
                <w:lang w:eastAsia="zh-CN"/>
              </w:rPr>
            </w:pPr>
            <w:r w:rsidRPr="00FF083F">
              <w:rPr>
                <w:b/>
                <w:i/>
                <w:lang w:eastAsia="zh-CN"/>
              </w:rPr>
              <w:t>dtm</w:t>
            </w:r>
          </w:p>
          <w:p w14:paraId="13784039" w14:textId="77777777" w:rsidR="00494017" w:rsidRPr="00FF083F" w:rsidRDefault="00494017" w:rsidP="004E4663">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7448E12" w14:textId="77777777" w:rsidR="00494017" w:rsidRPr="00FF083F" w:rsidRDefault="00494017" w:rsidP="004E4663">
            <w:pPr>
              <w:pStyle w:val="TAL"/>
              <w:jc w:val="center"/>
              <w:rPr>
                <w:lang w:eastAsia="zh-CN"/>
              </w:rPr>
            </w:pPr>
            <w:r w:rsidRPr="00FF083F">
              <w:rPr>
                <w:lang w:eastAsia="zh-CN"/>
              </w:rPr>
              <w:t>-</w:t>
            </w:r>
          </w:p>
        </w:tc>
      </w:tr>
      <w:tr w:rsidR="00494017" w:rsidRPr="00FF083F" w14:paraId="7A59FC84" w14:textId="77777777" w:rsidTr="004E466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250398" w14:textId="77777777" w:rsidR="00494017" w:rsidRPr="00FF083F" w:rsidRDefault="00494017" w:rsidP="004E4663">
            <w:pPr>
              <w:pStyle w:val="TAL"/>
              <w:rPr>
                <w:b/>
                <w:bCs/>
                <w:i/>
                <w:noProof/>
                <w:lang w:eastAsia="en-GB"/>
              </w:rPr>
            </w:pPr>
            <w:r w:rsidRPr="00FF083F">
              <w:rPr>
                <w:b/>
                <w:bCs/>
                <w:i/>
                <w:noProof/>
                <w:lang w:eastAsia="en-GB"/>
              </w:rPr>
              <w:t>earlyData-UP</w:t>
            </w:r>
          </w:p>
          <w:p w14:paraId="6D07D594" w14:textId="77777777" w:rsidR="00494017" w:rsidRPr="00FF083F" w:rsidRDefault="00494017" w:rsidP="004E4663">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099763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7E208D7" w14:textId="77777777" w:rsidTr="004E466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939458B" w14:textId="77777777" w:rsidR="00494017" w:rsidRPr="00FF083F" w:rsidRDefault="00494017" w:rsidP="004E4663">
            <w:pPr>
              <w:pStyle w:val="TAL"/>
              <w:rPr>
                <w:b/>
                <w:i/>
                <w:lang w:eastAsia="en-GB"/>
              </w:rPr>
            </w:pPr>
            <w:r w:rsidRPr="00FF083F">
              <w:rPr>
                <w:b/>
                <w:i/>
                <w:lang w:eastAsia="en-GB"/>
              </w:rPr>
              <w:t>earlyData-UP-5GC</w:t>
            </w:r>
          </w:p>
          <w:p w14:paraId="552DCD6C" w14:textId="77777777" w:rsidR="00494017" w:rsidRPr="00FF083F" w:rsidRDefault="00494017" w:rsidP="004E4663">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92E7F9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BABB4AE" w14:textId="77777777" w:rsidTr="004E466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57A0E66" w14:textId="77777777" w:rsidR="00494017" w:rsidRPr="00FF083F" w:rsidRDefault="00494017" w:rsidP="004E4663">
            <w:pPr>
              <w:pStyle w:val="TAL"/>
              <w:rPr>
                <w:b/>
                <w:bCs/>
                <w:i/>
                <w:noProof/>
                <w:lang w:eastAsia="en-GB"/>
              </w:rPr>
            </w:pPr>
            <w:r w:rsidRPr="00FF083F">
              <w:rPr>
                <w:b/>
                <w:bCs/>
                <w:i/>
                <w:noProof/>
                <w:lang w:eastAsia="en-GB"/>
              </w:rPr>
              <w:t>earlySecurityReactivation</w:t>
            </w:r>
          </w:p>
          <w:p w14:paraId="16874748" w14:textId="77777777" w:rsidR="00494017" w:rsidRPr="00FF083F" w:rsidRDefault="00494017" w:rsidP="004E4663">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EC66208" w14:textId="77777777" w:rsidR="00494017" w:rsidRPr="00FF083F" w:rsidRDefault="00494017" w:rsidP="004E4663">
            <w:pPr>
              <w:pStyle w:val="TAL"/>
              <w:jc w:val="center"/>
              <w:rPr>
                <w:bCs/>
                <w:noProof/>
                <w:lang w:eastAsia="en-GB"/>
              </w:rPr>
            </w:pPr>
            <w:r w:rsidRPr="00FF083F">
              <w:rPr>
                <w:lang w:eastAsia="en-GB"/>
              </w:rPr>
              <w:t>-</w:t>
            </w:r>
          </w:p>
        </w:tc>
      </w:tr>
      <w:tr w:rsidR="00494017" w:rsidRPr="00FF083F" w14:paraId="17CAC46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F6702" w14:textId="77777777" w:rsidR="00494017" w:rsidRPr="00FF083F" w:rsidRDefault="00494017" w:rsidP="004E4663">
            <w:pPr>
              <w:pStyle w:val="TAL"/>
              <w:rPr>
                <w:b/>
                <w:i/>
                <w:lang w:eastAsia="en-GB"/>
              </w:rPr>
            </w:pPr>
            <w:r w:rsidRPr="00FF083F">
              <w:rPr>
                <w:b/>
                <w:i/>
                <w:lang w:eastAsia="en-GB"/>
              </w:rPr>
              <w:t>e-CSFB-1XRTT</w:t>
            </w:r>
          </w:p>
          <w:p w14:paraId="6C5F6B80" w14:textId="77777777" w:rsidR="00494017" w:rsidRPr="00FF083F" w:rsidDel="00C220DB" w:rsidRDefault="00494017" w:rsidP="004E4663">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ABFB0C" w14:textId="77777777" w:rsidR="00494017" w:rsidRPr="00FF083F" w:rsidRDefault="00494017" w:rsidP="004E4663">
            <w:pPr>
              <w:pStyle w:val="TAL"/>
              <w:jc w:val="center"/>
              <w:rPr>
                <w:lang w:eastAsia="en-GB"/>
              </w:rPr>
            </w:pPr>
            <w:r w:rsidRPr="00FF083F">
              <w:rPr>
                <w:lang w:eastAsia="en-GB"/>
              </w:rPr>
              <w:t>Yes</w:t>
            </w:r>
          </w:p>
        </w:tc>
      </w:tr>
      <w:tr w:rsidR="00494017" w:rsidRPr="00FF083F" w14:paraId="63D76FA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DF42B" w14:textId="77777777" w:rsidR="00494017" w:rsidRPr="00FF083F" w:rsidRDefault="00494017" w:rsidP="004E4663">
            <w:pPr>
              <w:pStyle w:val="TAL"/>
              <w:rPr>
                <w:b/>
                <w:bCs/>
                <w:i/>
                <w:noProof/>
                <w:lang w:eastAsia="zh-CN"/>
              </w:rPr>
            </w:pPr>
            <w:r w:rsidRPr="00FF083F">
              <w:rPr>
                <w:b/>
                <w:i/>
                <w:lang w:eastAsia="zh-CN"/>
              </w:rPr>
              <w:t>e-CSFB-ConcPS-Mob1XRTT</w:t>
            </w:r>
          </w:p>
          <w:p w14:paraId="55ECF168" w14:textId="77777777" w:rsidR="00494017" w:rsidRPr="00FF083F" w:rsidDel="00C220DB" w:rsidRDefault="00494017" w:rsidP="004E4663">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DF6102C"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063C1EF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43E40" w14:textId="77777777" w:rsidR="00494017" w:rsidRPr="00FF083F" w:rsidRDefault="00494017" w:rsidP="004E4663">
            <w:pPr>
              <w:pStyle w:val="TAL"/>
              <w:rPr>
                <w:b/>
                <w:i/>
                <w:lang w:eastAsia="en-GB"/>
              </w:rPr>
            </w:pPr>
            <w:r w:rsidRPr="00FF083F">
              <w:rPr>
                <w:b/>
                <w:i/>
                <w:lang w:eastAsia="en-GB"/>
              </w:rPr>
              <w:t>e-CSFB-dual-1XRTT</w:t>
            </w:r>
          </w:p>
          <w:p w14:paraId="01350781" w14:textId="77777777" w:rsidR="00494017" w:rsidRPr="00FF083F" w:rsidRDefault="00494017" w:rsidP="004E4663">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A6D82B4" w14:textId="77777777" w:rsidR="00494017" w:rsidRPr="00FF083F" w:rsidRDefault="00494017" w:rsidP="004E4663">
            <w:pPr>
              <w:pStyle w:val="TAL"/>
              <w:jc w:val="center"/>
              <w:rPr>
                <w:lang w:eastAsia="en-GB"/>
              </w:rPr>
            </w:pPr>
            <w:r w:rsidRPr="00FF083F">
              <w:rPr>
                <w:lang w:eastAsia="en-GB"/>
              </w:rPr>
              <w:t>Yes</w:t>
            </w:r>
          </w:p>
        </w:tc>
      </w:tr>
      <w:tr w:rsidR="00494017" w:rsidRPr="00FF083F" w14:paraId="49112A5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DAEEB" w14:textId="77777777" w:rsidR="00494017" w:rsidRPr="00FF083F" w:rsidRDefault="00494017" w:rsidP="004E4663">
            <w:pPr>
              <w:pStyle w:val="TAL"/>
              <w:rPr>
                <w:b/>
                <w:bCs/>
                <w:i/>
                <w:noProof/>
                <w:lang w:eastAsia="zh-CN"/>
              </w:rPr>
            </w:pPr>
            <w:r w:rsidRPr="00FF083F">
              <w:rPr>
                <w:b/>
                <w:bCs/>
                <w:i/>
                <w:noProof/>
                <w:lang w:eastAsia="zh-CN"/>
              </w:rPr>
              <w:t>e-HARQ-Pattern-FDD</w:t>
            </w:r>
          </w:p>
          <w:p w14:paraId="2FAC5380" w14:textId="77777777" w:rsidR="00494017" w:rsidRPr="00FF083F" w:rsidRDefault="00494017" w:rsidP="004E4663">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10C1F15" w14:textId="77777777" w:rsidR="00494017" w:rsidRPr="00FF083F" w:rsidRDefault="00494017" w:rsidP="004E4663">
            <w:pPr>
              <w:pStyle w:val="TAL"/>
              <w:jc w:val="center"/>
              <w:rPr>
                <w:lang w:eastAsia="en-GB"/>
              </w:rPr>
            </w:pPr>
            <w:r w:rsidRPr="00FF083F">
              <w:rPr>
                <w:lang w:eastAsia="zh-CN"/>
              </w:rPr>
              <w:t>Yes</w:t>
            </w:r>
          </w:p>
        </w:tc>
      </w:tr>
      <w:tr w:rsidR="00494017" w:rsidRPr="00FF083F" w14:paraId="15F03F2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230E9" w14:textId="77777777" w:rsidR="00494017" w:rsidRPr="00FF083F" w:rsidRDefault="00494017" w:rsidP="004E4663">
            <w:pPr>
              <w:pStyle w:val="TAL"/>
              <w:rPr>
                <w:b/>
                <w:i/>
              </w:rPr>
            </w:pPr>
            <w:r w:rsidRPr="00FF083F">
              <w:rPr>
                <w:b/>
                <w:i/>
              </w:rPr>
              <w:t>ehc</w:t>
            </w:r>
          </w:p>
          <w:p w14:paraId="2D6B2FC4" w14:textId="77777777" w:rsidR="00494017" w:rsidRPr="00FF083F" w:rsidRDefault="00494017" w:rsidP="004E4663">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41432DF" w14:textId="77777777" w:rsidR="00494017" w:rsidRPr="00FF083F" w:rsidRDefault="00494017" w:rsidP="004E4663">
            <w:pPr>
              <w:pStyle w:val="TAL"/>
              <w:jc w:val="center"/>
              <w:rPr>
                <w:lang w:eastAsia="zh-CN"/>
              </w:rPr>
            </w:pPr>
            <w:r w:rsidRPr="00FF083F">
              <w:rPr>
                <w:lang w:eastAsia="zh-CN"/>
              </w:rPr>
              <w:t>No</w:t>
            </w:r>
          </w:p>
        </w:tc>
      </w:tr>
      <w:tr w:rsidR="00494017" w:rsidRPr="00FF083F" w14:paraId="00409EA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26540" w14:textId="77777777" w:rsidR="00494017" w:rsidRPr="00FF083F" w:rsidRDefault="00494017" w:rsidP="004E4663">
            <w:pPr>
              <w:pStyle w:val="TAL"/>
              <w:rPr>
                <w:b/>
                <w:i/>
              </w:rPr>
            </w:pPr>
            <w:r w:rsidRPr="00FF083F">
              <w:rPr>
                <w:b/>
                <w:i/>
              </w:rPr>
              <w:t>eLCID-Support</w:t>
            </w:r>
          </w:p>
          <w:p w14:paraId="22E30BB0" w14:textId="77777777" w:rsidR="00494017" w:rsidRPr="00FF083F" w:rsidRDefault="00494017" w:rsidP="004E4663">
            <w:pPr>
              <w:pStyle w:val="TAL"/>
              <w:rPr>
                <w:b/>
                <w:bCs/>
                <w:i/>
                <w:noProof/>
                <w:lang w:eastAsia="zh-CN"/>
              </w:rPr>
            </w:pPr>
            <w:r w:rsidRPr="00FF083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B4424B1" w14:textId="77777777" w:rsidR="00494017" w:rsidRPr="00FF083F" w:rsidRDefault="00494017" w:rsidP="004E4663">
            <w:pPr>
              <w:pStyle w:val="TAL"/>
              <w:jc w:val="center"/>
              <w:rPr>
                <w:lang w:eastAsia="zh-CN"/>
              </w:rPr>
            </w:pPr>
            <w:r w:rsidRPr="00FF083F">
              <w:rPr>
                <w:lang w:eastAsia="zh-CN"/>
              </w:rPr>
              <w:t>-</w:t>
            </w:r>
          </w:p>
        </w:tc>
      </w:tr>
      <w:tr w:rsidR="00494017" w:rsidRPr="00FF083F" w14:paraId="712B25E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23192" w14:textId="77777777" w:rsidR="00494017" w:rsidRPr="00FF083F" w:rsidRDefault="00494017" w:rsidP="004E4663">
            <w:pPr>
              <w:pStyle w:val="TAL"/>
              <w:rPr>
                <w:b/>
                <w:i/>
              </w:rPr>
            </w:pPr>
            <w:r w:rsidRPr="00FF083F">
              <w:rPr>
                <w:b/>
                <w:i/>
              </w:rPr>
              <w:t>emptyUnicastRegion</w:t>
            </w:r>
          </w:p>
          <w:p w14:paraId="370498E4" w14:textId="77777777" w:rsidR="00494017" w:rsidRPr="00FF083F" w:rsidRDefault="00494017" w:rsidP="004E4663">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6A2570" w14:textId="77777777" w:rsidR="00494017" w:rsidRPr="00FF083F" w:rsidRDefault="00494017" w:rsidP="004E4663">
            <w:pPr>
              <w:pStyle w:val="TAL"/>
              <w:jc w:val="center"/>
              <w:rPr>
                <w:lang w:eastAsia="zh-CN"/>
              </w:rPr>
            </w:pPr>
            <w:r w:rsidRPr="00FF083F">
              <w:rPr>
                <w:lang w:eastAsia="zh-CN"/>
              </w:rPr>
              <w:t>No</w:t>
            </w:r>
          </w:p>
        </w:tc>
      </w:tr>
      <w:tr w:rsidR="00494017" w:rsidRPr="00FF083F" w14:paraId="7BEF183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93408" w14:textId="77777777" w:rsidR="00494017" w:rsidRPr="00FF083F" w:rsidRDefault="00494017" w:rsidP="004E4663">
            <w:pPr>
              <w:pStyle w:val="TAL"/>
              <w:rPr>
                <w:b/>
                <w:i/>
                <w:kern w:val="2"/>
              </w:rPr>
            </w:pPr>
            <w:r w:rsidRPr="00FF083F">
              <w:rPr>
                <w:b/>
                <w:i/>
                <w:kern w:val="2"/>
              </w:rPr>
              <w:t>en-DC</w:t>
            </w:r>
          </w:p>
          <w:p w14:paraId="3C2DE428" w14:textId="77777777" w:rsidR="00494017" w:rsidRPr="00FF083F" w:rsidRDefault="00494017" w:rsidP="004E4663">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96B6C9" w14:textId="77777777" w:rsidR="00494017" w:rsidRPr="00FF083F" w:rsidRDefault="00494017" w:rsidP="004E4663">
            <w:pPr>
              <w:pStyle w:val="TAL"/>
              <w:jc w:val="center"/>
              <w:rPr>
                <w:rFonts w:eastAsia="SimSun"/>
                <w:noProof/>
                <w:lang w:eastAsia="zh-CN"/>
              </w:rPr>
            </w:pPr>
            <w:r w:rsidRPr="00FF083F">
              <w:rPr>
                <w:rFonts w:eastAsia="SimSun"/>
                <w:noProof/>
                <w:lang w:eastAsia="zh-CN"/>
              </w:rPr>
              <w:t>-</w:t>
            </w:r>
          </w:p>
        </w:tc>
      </w:tr>
      <w:tr w:rsidR="00494017" w:rsidRPr="00FF083F" w14:paraId="6187A0F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08545"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b/>
                <w:i/>
                <w:sz w:val="18"/>
                <w:szCs w:val="18"/>
              </w:rPr>
              <w:t>endingDwPTS</w:t>
            </w:r>
          </w:p>
          <w:p w14:paraId="43855DA4" w14:textId="77777777" w:rsidR="00494017" w:rsidRPr="00FF083F" w:rsidRDefault="00494017" w:rsidP="004E4663">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66318B" w14:textId="77777777" w:rsidR="00494017" w:rsidRPr="00FF083F" w:rsidRDefault="00494017" w:rsidP="004E4663">
            <w:pPr>
              <w:pStyle w:val="TAL"/>
              <w:jc w:val="center"/>
              <w:rPr>
                <w:lang w:eastAsia="zh-CN"/>
              </w:rPr>
            </w:pPr>
            <w:r w:rsidRPr="00FF083F">
              <w:rPr>
                <w:lang w:eastAsia="zh-CN"/>
              </w:rPr>
              <w:t>-</w:t>
            </w:r>
          </w:p>
        </w:tc>
      </w:tr>
      <w:tr w:rsidR="00494017" w:rsidRPr="00FF083F" w14:paraId="6B023D5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66312"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b/>
                <w:i/>
                <w:sz w:val="18"/>
                <w:szCs w:val="18"/>
              </w:rPr>
              <w:t>Enhanced-4TxCodebook</w:t>
            </w:r>
          </w:p>
          <w:p w14:paraId="60836661" w14:textId="77777777" w:rsidR="00494017" w:rsidRPr="00FF083F" w:rsidRDefault="00494017" w:rsidP="004E4663">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B83F6" w14:textId="77777777" w:rsidR="00494017" w:rsidRPr="00FF083F" w:rsidRDefault="00494017" w:rsidP="004E4663">
            <w:pPr>
              <w:pStyle w:val="TAL"/>
              <w:jc w:val="center"/>
              <w:rPr>
                <w:lang w:eastAsia="zh-CN"/>
              </w:rPr>
            </w:pPr>
            <w:r w:rsidRPr="00FF083F">
              <w:rPr>
                <w:bCs/>
                <w:noProof/>
                <w:lang w:eastAsia="en-GB"/>
              </w:rPr>
              <w:t>No</w:t>
            </w:r>
          </w:p>
        </w:tc>
      </w:tr>
      <w:tr w:rsidR="00494017" w:rsidRPr="00FF083F" w14:paraId="5EB69AD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85606" w14:textId="77777777" w:rsidR="00494017" w:rsidRPr="00FF083F" w:rsidRDefault="00494017" w:rsidP="004E4663">
            <w:pPr>
              <w:pStyle w:val="TAL"/>
              <w:rPr>
                <w:b/>
                <w:i/>
                <w:noProof/>
                <w:lang w:eastAsia="en-GB"/>
              </w:rPr>
            </w:pPr>
            <w:r w:rsidRPr="00FF083F">
              <w:rPr>
                <w:b/>
                <w:i/>
                <w:noProof/>
                <w:lang w:eastAsia="en-GB"/>
              </w:rPr>
              <w:t>enhancedDualLayerTDD</w:t>
            </w:r>
          </w:p>
          <w:p w14:paraId="0509042B" w14:textId="77777777" w:rsidR="00494017" w:rsidRPr="00FF083F" w:rsidRDefault="00494017" w:rsidP="004E4663">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F18CE2" w14:textId="77777777" w:rsidR="00494017" w:rsidRPr="00FF083F" w:rsidRDefault="00494017" w:rsidP="004E4663">
            <w:pPr>
              <w:pStyle w:val="TAL"/>
              <w:jc w:val="center"/>
              <w:rPr>
                <w:noProof/>
                <w:lang w:eastAsia="en-GB"/>
              </w:rPr>
            </w:pPr>
            <w:r w:rsidRPr="00FF083F">
              <w:rPr>
                <w:noProof/>
                <w:lang w:eastAsia="en-GB"/>
              </w:rPr>
              <w:t>-</w:t>
            </w:r>
          </w:p>
        </w:tc>
      </w:tr>
      <w:tr w:rsidR="00494017" w:rsidRPr="00FF083F" w14:paraId="5956736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ECA54" w14:textId="77777777" w:rsidR="00494017" w:rsidRPr="00FF083F" w:rsidRDefault="00494017" w:rsidP="004E4663">
            <w:pPr>
              <w:pStyle w:val="TAL"/>
              <w:rPr>
                <w:b/>
                <w:i/>
                <w:noProof/>
                <w:lang w:eastAsia="en-GB"/>
              </w:rPr>
            </w:pPr>
            <w:r w:rsidRPr="00FF083F">
              <w:rPr>
                <w:b/>
                <w:i/>
                <w:noProof/>
                <w:lang w:eastAsia="en-GB"/>
              </w:rPr>
              <w:t>ePDCCH</w:t>
            </w:r>
          </w:p>
          <w:p w14:paraId="3584B00A" w14:textId="77777777" w:rsidR="00494017" w:rsidRPr="00FF083F" w:rsidRDefault="00494017" w:rsidP="004E4663">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E6239F6" w14:textId="77777777" w:rsidR="00494017" w:rsidRPr="00FF083F" w:rsidRDefault="00494017" w:rsidP="004E4663">
            <w:pPr>
              <w:pStyle w:val="TAL"/>
              <w:jc w:val="center"/>
              <w:rPr>
                <w:noProof/>
                <w:lang w:eastAsia="en-GB"/>
              </w:rPr>
            </w:pPr>
            <w:r w:rsidRPr="00FF083F">
              <w:rPr>
                <w:noProof/>
                <w:lang w:eastAsia="en-GB"/>
              </w:rPr>
              <w:t>Yes</w:t>
            </w:r>
          </w:p>
        </w:tc>
      </w:tr>
      <w:tr w:rsidR="00494017" w:rsidRPr="00FF083F" w14:paraId="6ADCBC6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5F282" w14:textId="77777777" w:rsidR="00494017" w:rsidRPr="00FF083F" w:rsidRDefault="00494017" w:rsidP="004E4663">
            <w:pPr>
              <w:pStyle w:val="TAL"/>
              <w:rPr>
                <w:b/>
                <w:i/>
                <w:noProof/>
                <w:lang w:eastAsia="en-GB"/>
              </w:rPr>
            </w:pPr>
            <w:r w:rsidRPr="00FF083F">
              <w:rPr>
                <w:b/>
                <w:i/>
                <w:noProof/>
                <w:lang w:eastAsia="en-GB"/>
              </w:rPr>
              <w:t>epdcch-SPT-differentCells</w:t>
            </w:r>
          </w:p>
          <w:p w14:paraId="678558FD" w14:textId="77777777" w:rsidR="00494017" w:rsidRPr="00FF083F" w:rsidRDefault="00494017" w:rsidP="004E4663">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B3D41B" w14:textId="77777777" w:rsidR="00494017" w:rsidRPr="00FF083F" w:rsidRDefault="00494017" w:rsidP="004E4663">
            <w:pPr>
              <w:pStyle w:val="TAL"/>
              <w:jc w:val="center"/>
              <w:rPr>
                <w:noProof/>
                <w:lang w:eastAsia="en-GB"/>
              </w:rPr>
            </w:pPr>
            <w:r w:rsidRPr="00FF083F">
              <w:rPr>
                <w:noProof/>
                <w:lang w:eastAsia="en-GB"/>
              </w:rPr>
              <w:t>-</w:t>
            </w:r>
          </w:p>
        </w:tc>
      </w:tr>
      <w:tr w:rsidR="00494017" w:rsidRPr="00FF083F" w14:paraId="61AC1CA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42518" w14:textId="77777777" w:rsidR="00494017" w:rsidRPr="00FF083F" w:rsidRDefault="00494017" w:rsidP="004E4663">
            <w:pPr>
              <w:pStyle w:val="TAL"/>
              <w:rPr>
                <w:b/>
                <w:i/>
                <w:noProof/>
                <w:lang w:eastAsia="en-GB"/>
              </w:rPr>
            </w:pPr>
            <w:r w:rsidRPr="00FF083F">
              <w:rPr>
                <w:b/>
                <w:i/>
                <w:noProof/>
                <w:lang w:eastAsia="en-GB"/>
              </w:rPr>
              <w:t>epdcch-STTI-differentCells</w:t>
            </w:r>
          </w:p>
          <w:p w14:paraId="387FCF54" w14:textId="77777777" w:rsidR="00494017" w:rsidRPr="00FF083F" w:rsidRDefault="00494017" w:rsidP="004E4663">
            <w:pPr>
              <w:pStyle w:val="TAL"/>
              <w:rPr>
                <w:b/>
                <w:i/>
                <w:noProof/>
                <w:lang w:eastAsia="en-GB"/>
              </w:rPr>
            </w:pPr>
            <w:r w:rsidRPr="00FF083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41998B" w14:textId="77777777" w:rsidR="00494017" w:rsidRPr="00FF083F" w:rsidRDefault="00494017" w:rsidP="004E4663">
            <w:pPr>
              <w:pStyle w:val="TAL"/>
              <w:jc w:val="center"/>
              <w:rPr>
                <w:noProof/>
                <w:lang w:eastAsia="en-GB"/>
              </w:rPr>
            </w:pPr>
            <w:r w:rsidRPr="00FF083F">
              <w:rPr>
                <w:noProof/>
                <w:lang w:eastAsia="en-GB"/>
              </w:rPr>
              <w:t>-</w:t>
            </w:r>
          </w:p>
        </w:tc>
      </w:tr>
      <w:tr w:rsidR="00494017" w:rsidRPr="00FF083F" w14:paraId="353613A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4CEA6" w14:textId="77777777" w:rsidR="00494017" w:rsidRPr="00FF083F" w:rsidRDefault="00494017" w:rsidP="004E4663">
            <w:pPr>
              <w:pStyle w:val="TAL"/>
              <w:rPr>
                <w:b/>
                <w:i/>
                <w:noProof/>
                <w:lang w:eastAsia="en-GB"/>
              </w:rPr>
            </w:pPr>
            <w:r w:rsidRPr="00FF083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90879D0" w14:textId="77777777" w:rsidR="00494017" w:rsidRPr="00FF083F" w:rsidRDefault="00494017" w:rsidP="004E4663">
            <w:pPr>
              <w:pStyle w:val="TAL"/>
              <w:jc w:val="center"/>
              <w:rPr>
                <w:noProof/>
                <w:lang w:eastAsia="en-GB"/>
              </w:rPr>
            </w:pPr>
            <w:r w:rsidRPr="00FF083F">
              <w:rPr>
                <w:noProof/>
                <w:lang w:eastAsia="en-GB"/>
              </w:rPr>
              <w:t>Y</w:t>
            </w:r>
            <w:r w:rsidRPr="00FF083F">
              <w:rPr>
                <w:lang w:eastAsia="en-GB"/>
              </w:rPr>
              <w:t>es</w:t>
            </w:r>
          </w:p>
        </w:tc>
      </w:tr>
      <w:tr w:rsidR="00494017" w:rsidRPr="00FF083F" w14:paraId="2B4670F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CC781" w14:textId="77777777" w:rsidR="00494017" w:rsidRPr="00FF083F" w:rsidRDefault="00494017" w:rsidP="004E4663">
            <w:pPr>
              <w:pStyle w:val="TAL"/>
              <w:rPr>
                <w:b/>
                <w:i/>
                <w:lang w:eastAsia="zh-CN"/>
              </w:rPr>
            </w:pPr>
            <w:r w:rsidRPr="00FF083F">
              <w:rPr>
                <w:b/>
                <w:i/>
                <w:lang w:eastAsia="zh-CN"/>
              </w:rPr>
              <w:t>e-RedirectionUTRA-TDD</w:t>
            </w:r>
          </w:p>
          <w:p w14:paraId="779E97E5" w14:textId="77777777" w:rsidR="00494017" w:rsidRPr="00FF083F" w:rsidRDefault="00494017" w:rsidP="004E4663">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A362C19"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20CB0641"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68317C" w14:textId="77777777" w:rsidR="00494017" w:rsidRPr="00FF083F" w:rsidRDefault="00494017" w:rsidP="004E4663">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603F2AA7" w14:textId="77777777" w:rsidR="00494017" w:rsidRPr="00FF083F" w:rsidRDefault="00494017" w:rsidP="004E4663">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25422E1"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23EFE1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BB079" w14:textId="77777777" w:rsidR="00494017" w:rsidRPr="00FF083F" w:rsidRDefault="00494017" w:rsidP="004E4663">
            <w:pPr>
              <w:pStyle w:val="TAL"/>
              <w:rPr>
                <w:b/>
                <w:i/>
                <w:lang w:eastAsia="zh-CN"/>
              </w:rPr>
            </w:pPr>
            <w:r w:rsidRPr="00FF083F">
              <w:rPr>
                <w:b/>
                <w:i/>
                <w:lang w:eastAsia="zh-CN"/>
              </w:rPr>
              <w:t>eutra-5GC</w:t>
            </w:r>
          </w:p>
          <w:p w14:paraId="666DE906" w14:textId="77777777" w:rsidR="00494017" w:rsidRPr="00FF083F" w:rsidRDefault="00494017" w:rsidP="004E4663">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1916792" w14:textId="77777777" w:rsidR="00494017" w:rsidRPr="00FF083F" w:rsidRDefault="00494017" w:rsidP="004E4663">
            <w:pPr>
              <w:pStyle w:val="TAL"/>
              <w:jc w:val="center"/>
              <w:rPr>
                <w:lang w:eastAsia="zh-CN"/>
              </w:rPr>
            </w:pPr>
            <w:r w:rsidRPr="00FF083F">
              <w:rPr>
                <w:lang w:eastAsia="zh-CN"/>
              </w:rPr>
              <w:t>Yes</w:t>
            </w:r>
          </w:p>
        </w:tc>
      </w:tr>
      <w:tr w:rsidR="00494017" w:rsidRPr="00FF083F" w14:paraId="4321097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69F16" w14:textId="77777777" w:rsidR="00494017" w:rsidRPr="00FF083F" w:rsidRDefault="00494017" w:rsidP="004E4663">
            <w:pPr>
              <w:pStyle w:val="TAL"/>
              <w:rPr>
                <w:b/>
                <w:i/>
                <w:lang w:eastAsia="zh-CN"/>
              </w:rPr>
            </w:pPr>
            <w:r w:rsidRPr="00FF083F">
              <w:rPr>
                <w:b/>
                <w:i/>
                <w:lang w:eastAsia="zh-CN"/>
              </w:rPr>
              <w:t>eutra-5GC-HO-ToNR-FDD-FR1</w:t>
            </w:r>
          </w:p>
          <w:p w14:paraId="0431C399" w14:textId="77777777" w:rsidR="00494017" w:rsidRPr="00FF083F" w:rsidRDefault="00494017" w:rsidP="004E4663">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4296554"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613FC84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47AFC" w14:textId="77777777" w:rsidR="00494017" w:rsidRPr="00FF083F" w:rsidRDefault="00494017" w:rsidP="004E4663">
            <w:pPr>
              <w:pStyle w:val="TAL"/>
              <w:rPr>
                <w:b/>
                <w:i/>
                <w:lang w:eastAsia="zh-CN"/>
              </w:rPr>
            </w:pPr>
            <w:r w:rsidRPr="00FF083F">
              <w:rPr>
                <w:b/>
                <w:i/>
                <w:lang w:eastAsia="zh-CN"/>
              </w:rPr>
              <w:t>eutra-5GC-HO-ToNR-TDD-FR1</w:t>
            </w:r>
          </w:p>
          <w:p w14:paraId="409EF934" w14:textId="77777777" w:rsidR="00494017" w:rsidRPr="00FF083F" w:rsidRDefault="00494017" w:rsidP="004E4663">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DCB09B2"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5BE62D2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34B18" w14:textId="77777777" w:rsidR="00494017" w:rsidRPr="00FF083F" w:rsidRDefault="00494017" w:rsidP="004E4663">
            <w:pPr>
              <w:pStyle w:val="TAL"/>
              <w:rPr>
                <w:b/>
                <w:i/>
                <w:lang w:eastAsia="zh-CN"/>
              </w:rPr>
            </w:pPr>
            <w:r w:rsidRPr="00FF083F">
              <w:rPr>
                <w:b/>
                <w:i/>
                <w:lang w:eastAsia="zh-CN"/>
              </w:rPr>
              <w:t>eutra-5GC-HO-ToNR-FDD-FR2</w:t>
            </w:r>
          </w:p>
          <w:p w14:paraId="1E94C8DD" w14:textId="77777777" w:rsidR="00494017" w:rsidRPr="00FF083F" w:rsidRDefault="00494017" w:rsidP="004E4663">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EA8466"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321CFF3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EDA75" w14:textId="77777777" w:rsidR="00494017" w:rsidRPr="00FF083F" w:rsidRDefault="00494017" w:rsidP="004E4663">
            <w:pPr>
              <w:pStyle w:val="TAL"/>
              <w:rPr>
                <w:b/>
                <w:i/>
                <w:lang w:eastAsia="zh-CN"/>
              </w:rPr>
            </w:pPr>
            <w:r w:rsidRPr="00FF083F">
              <w:rPr>
                <w:b/>
                <w:i/>
                <w:lang w:eastAsia="zh-CN"/>
              </w:rPr>
              <w:t>eutra-5GC-HO-ToNR-TDD-FR2</w:t>
            </w:r>
          </w:p>
          <w:p w14:paraId="59EF7133" w14:textId="77777777" w:rsidR="00494017" w:rsidRPr="00FF083F" w:rsidRDefault="00494017" w:rsidP="004E4663">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1D6A24B"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5173FC66" w14:textId="77777777" w:rsidTr="004E4663">
        <w:tc>
          <w:tcPr>
            <w:tcW w:w="7808" w:type="dxa"/>
            <w:gridSpan w:val="3"/>
            <w:tcBorders>
              <w:top w:val="single" w:sz="4" w:space="0" w:color="808080"/>
              <w:left w:val="single" w:sz="4" w:space="0" w:color="808080"/>
              <w:bottom w:val="single" w:sz="4" w:space="0" w:color="808080"/>
              <w:right w:val="single" w:sz="4" w:space="0" w:color="808080"/>
            </w:tcBorders>
          </w:tcPr>
          <w:p w14:paraId="1D78F239" w14:textId="77777777" w:rsidR="00494017" w:rsidRPr="00FF083F" w:rsidRDefault="00494017" w:rsidP="004E4663">
            <w:pPr>
              <w:pStyle w:val="TAL"/>
              <w:rPr>
                <w:b/>
                <w:i/>
                <w:lang w:eastAsia="zh-CN"/>
              </w:rPr>
            </w:pPr>
            <w:r w:rsidRPr="00FF083F">
              <w:rPr>
                <w:b/>
                <w:i/>
                <w:lang w:eastAsia="zh-CN"/>
              </w:rPr>
              <w:t>eutra-CGI-Reporting-ENDC</w:t>
            </w:r>
          </w:p>
          <w:p w14:paraId="43F1427C" w14:textId="77777777" w:rsidR="00494017" w:rsidRPr="00FF083F" w:rsidRDefault="00494017" w:rsidP="004E4663">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990575B"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54E49B0D" w14:textId="77777777" w:rsidTr="004E4663">
        <w:tc>
          <w:tcPr>
            <w:tcW w:w="7808" w:type="dxa"/>
            <w:gridSpan w:val="3"/>
            <w:tcBorders>
              <w:top w:val="single" w:sz="4" w:space="0" w:color="808080"/>
              <w:left w:val="single" w:sz="4" w:space="0" w:color="808080"/>
              <w:bottom w:val="single" w:sz="4" w:space="0" w:color="808080"/>
              <w:right w:val="single" w:sz="4" w:space="0" w:color="808080"/>
            </w:tcBorders>
          </w:tcPr>
          <w:p w14:paraId="69A6B3B0" w14:textId="77777777" w:rsidR="00494017" w:rsidRPr="00FF083F" w:rsidRDefault="00494017" w:rsidP="004E4663">
            <w:pPr>
              <w:pStyle w:val="TAL"/>
              <w:rPr>
                <w:b/>
                <w:i/>
                <w:lang w:eastAsia="zh-CN"/>
              </w:rPr>
            </w:pPr>
            <w:r w:rsidRPr="00FF083F">
              <w:rPr>
                <w:b/>
                <w:i/>
                <w:lang w:eastAsia="zh-CN"/>
              </w:rPr>
              <w:t>eutra-CGI-Reporting-NEDC</w:t>
            </w:r>
          </w:p>
          <w:p w14:paraId="3B485096" w14:textId="77777777" w:rsidR="00494017" w:rsidRPr="00FF083F" w:rsidRDefault="00494017" w:rsidP="004E4663">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04868AD"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58006C4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D1245" w14:textId="77777777" w:rsidR="00494017" w:rsidRPr="00FF083F" w:rsidRDefault="00494017" w:rsidP="004E4663">
            <w:pPr>
              <w:pStyle w:val="TAL"/>
              <w:rPr>
                <w:b/>
                <w:i/>
                <w:lang w:eastAsia="zh-CN"/>
              </w:rPr>
            </w:pPr>
            <w:r w:rsidRPr="00FF083F">
              <w:rPr>
                <w:b/>
                <w:i/>
                <w:lang w:eastAsia="zh-CN"/>
              </w:rPr>
              <w:t>eutra-EPC-HO-ToNR-FDD-FR1</w:t>
            </w:r>
          </w:p>
          <w:p w14:paraId="3352C506" w14:textId="77777777" w:rsidR="00494017" w:rsidRPr="00FF083F" w:rsidRDefault="00494017" w:rsidP="004E4663">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95D367F"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493D1DC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66D82" w14:textId="77777777" w:rsidR="00494017" w:rsidRPr="00FF083F" w:rsidRDefault="00494017" w:rsidP="004E4663">
            <w:pPr>
              <w:pStyle w:val="TAL"/>
              <w:rPr>
                <w:b/>
                <w:i/>
                <w:lang w:eastAsia="zh-CN"/>
              </w:rPr>
            </w:pPr>
            <w:r w:rsidRPr="00FF083F">
              <w:rPr>
                <w:b/>
                <w:i/>
                <w:lang w:eastAsia="zh-CN"/>
              </w:rPr>
              <w:t>eutra-EPC-HO-ToNR-TDD-FR1</w:t>
            </w:r>
          </w:p>
          <w:p w14:paraId="5FE3D0EB" w14:textId="77777777" w:rsidR="00494017" w:rsidRPr="00FF083F" w:rsidRDefault="00494017" w:rsidP="004E4663">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1D2A628"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6ED01BE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B4B0E" w14:textId="77777777" w:rsidR="00494017" w:rsidRPr="00FF083F" w:rsidRDefault="00494017" w:rsidP="004E4663">
            <w:pPr>
              <w:pStyle w:val="TAL"/>
              <w:rPr>
                <w:b/>
                <w:i/>
                <w:lang w:eastAsia="zh-CN"/>
              </w:rPr>
            </w:pPr>
            <w:r w:rsidRPr="00FF083F">
              <w:rPr>
                <w:b/>
                <w:i/>
                <w:lang w:eastAsia="zh-CN"/>
              </w:rPr>
              <w:t>eutra-EPC-HO-ToNR-FDD-FR2</w:t>
            </w:r>
          </w:p>
          <w:p w14:paraId="6E6B3F09" w14:textId="77777777" w:rsidR="00494017" w:rsidRPr="00FF083F" w:rsidRDefault="00494017" w:rsidP="004E4663">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35E2C24"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02CCAAC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B1096" w14:textId="77777777" w:rsidR="00494017" w:rsidRPr="00FF083F" w:rsidRDefault="00494017" w:rsidP="004E4663">
            <w:pPr>
              <w:pStyle w:val="TAL"/>
              <w:rPr>
                <w:b/>
                <w:i/>
                <w:lang w:eastAsia="zh-CN"/>
              </w:rPr>
            </w:pPr>
            <w:r w:rsidRPr="00FF083F">
              <w:rPr>
                <w:b/>
                <w:i/>
                <w:lang w:eastAsia="zh-CN"/>
              </w:rPr>
              <w:t>eutra-EPC-HO-ToNR-TDD-FR2</w:t>
            </w:r>
          </w:p>
          <w:p w14:paraId="49480FA7" w14:textId="77777777" w:rsidR="00494017" w:rsidRPr="00FF083F" w:rsidRDefault="00494017" w:rsidP="004E4663">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C8D463E"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61EC08E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0E160" w14:textId="77777777" w:rsidR="00494017" w:rsidRPr="00FF083F" w:rsidRDefault="00494017" w:rsidP="004E4663">
            <w:pPr>
              <w:pStyle w:val="TAL"/>
              <w:rPr>
                <w:b/>
                <w:i/>
                <w:lang w:eastAsia="zh-CN"/>
              </w:rPr>
            </w:pPr>
            <w:r w:rsidRPr="00FF083F">
              <w:rPr>
                <w:b/>
                <w:i/>
                <w:lang w:eastAsia="zh-CN"/>
              </w:rPr>
              <w:t>eutra-EPC-HO-EUTRA-5GC</w:t>
            </w:r>
          </w:p>
          <w:p w14:paraId="0292D920" w14:textId="77777777" w:rsidR="00494017" w:rsidRPr="00FF083F" w:rsidRDefault="00494017" w:rsidP="004E4663">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6A06268"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0D4E9CA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F6AA7" w14:textId="77777777" w:rsidR="00494017" w:rsidRPr="00FF083F" w:rsidRDefault="00494017" w:rsidP="004E4663">
            <w:pPr>
              <w:pStyle w:val="TAL"/>
              <w:rPr>
                <w:b/>
                <w:i/>
                <w:lang w:eastAsia="zh-CN"/>
              </w:rPr>
            </w:pPr>
            <w:r w:rsidRPr="00FF083F">
              <w:rPr>
                <w:b/>
                <w:i/>
                <w:lang w:eastAsia="zh-CN"/>
              </w:rPr>
              <w:t>eutra-SI-AcquisitionForHO-ENDC</w:t>
            </w:r>
          </w:p>
          <w:p w14:paraId="4B4B5A7D" w14:textId="77777777" w:rsidR="00494017" w:rsidRPr="00FF083F" w:rsidRDefault="00494017" w:rsidP="004E4663">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4DB54BD"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1A16F66B" w14:textId="77777777" w:rsidTr="004E4663">
        <w:trPr>
          <w:cantSplit/>
        </w:trPr>
        <w:tc>
          <w:tcPr>
            <w:tcW w:w="7793" w:type="dxa"/>
            <w:gridSpan w:val="2"/>
          </w:tcPr>
          <w:p w14:paraId="1BDC3272" w14:textId="77777777" w:rsidR="00494017" w:rsidRPr="00FF083F" w:rsidRDefault="00494017" w:rsidP="004E4663">
            <w:pPr>
              <w:pStyle w:val="TAL"/>
              <w:rPr>
                <w:b/>
                <w:bCs/>
                <w:i/>
                <w:noProof/>
                <w:lang w:eastAsia="en-GB"/>
              </w:rPr>
            </w:pPr>
            <w:r w:rsidRPr="00FF083F">
              <w:rPr>
                <w:b/>
                <w:bCs/>
                <w:i/>
                <w:noProof/>
                <w:lang w:eastAsia="en-GB"/>
              </w:rPr>
              <w:t>eventB2</w:t>
            </w:r>
          </w:p>
          <w:p w14:paraId="69880459" w14:textId="77777777" w:rsidR="00494017" w:rsidRPr="00FF083F" w:rsidRDefault="00494017" w:rsidP="004E4663">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221BA85F"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5C9E48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8194B"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extendedFreqPriorities</w:t>
            </w:r>
          </w:p>
          <w:p w14:paraId="31EF5BD1" w14:textId="77777777" w:rsidR="00494017" w:rsidRPr="00FF083F" w:rsidRDefault="00494017" w:rsidP="004E4663">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A22749" w14:textId="77777777" w:rsidR="00494017" w:rsidRPr="00FF083F" w:rsidRDefault="00494017" w:rsidP="004E4663">
            <w:pPr>
              <w:pStyle w:val="TAL"/>
              <w:jc w:val="center"/>
              <w:rPr>
                <w:lang w:eastAsia="zh-CN"/>
              </w:rPr>
            </w:pPr>
            <w:r w:rsidRPr="00FF083F">
              <w:rPr>
                <w:lang w:eastAsia="zh-CN"/>
              </w:rPr>
              <w:t>-</w:t>
            </w:r>
          </w:p>
        </w:tc>
      </w:tr>
      <w:tr w:rsidR="00494017" w:rsidRPr="00FF083F" w14:paraId="121058C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FD931" w14:textId="77777777" w:rsidR="00494017" w:rsidRPr="00FF083F" w:rsidRDefault="00494017" w:rsidP="004E4663">
            <w:pPr>
              <w:pStyle w:val="TAL"/>
              <w:rPr>
                <w:b/>
                <w:i/>
              </w:rPr>
            </w:pPr>
            <w:r w:rsidRPr="00FF083F">
              <w:rPr>
                <w:b/>
                <w:i/>
              </w:rPr>
              <w:t>extendedLCID-Duplication</w:t>
            </w:r>
          </w:p>
          <w:p w14:paraId="3B4C0CB6" w14:textId="77777777" w:rsidR="00494017" w:rsidRPr="00FF083F" w:rsidRDefault="00494017" w:rsidP="004E4663">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9068C6" w14:textId="77777777" w:rsidR="00494017" w:rsidRPr="00FF083F" w:rsidRDefault="00494017" w:rsidP="004E4663">
            <w:pPr>
              <w:pStyle w:val="TAL"/>
              <w:jc w:val="center"/>
              <w:rPr>
                <w:lang w:eastAsia="zh-CN"/>
              </w:rPr>
            </w:pPr>
            <w:r w:rsidRPr="00FF083F">
              <w:rPr>
                <w:lang w:eastAsia="zh-CN"/>
              </w:rPr>
              <w:t>-</w:t>
            </w:r>
          </w:p>
        </w:tc>
      </w:tr>
      <w:tr w:rsidR="00494017" w:rsidRPr="00FF083F" w14:paraId="57025B2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ADD61" w14:textId="77777777" w:rsidR="00494017" w:rsidRPr="00FF083F" w:rsidRDefault="00494017" w:rsidP="004E4663">
            <w:pPr>
              <w:pStyle w:val="TAL"/>
              <w:rPr>
                <w:b/>
                <w:i/>
              </w:rPr>
            </w:pPr>
            <w:r w:rsidRPr="00FF083F">
              <w:rPr>
                <w:b/>
                <w:i/>
              </w:rPr>
              <w:t>extendedLongDRX</w:t>
            </w:r>
          </w:p>
          <w:p w14:paraId="3F7B9B38" w14:textId="77777777" w:rsidR="00494017" w:rsidRPr="00FF083F" w:rsidRDefault="00494017" w:rsidP="004E4663">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3FE8A0A" w14:textId="77777777" w:rsidR="00494017" w:rsidRPr="00FF083F" w:rsidRDefault="00494017" w:rsidP="004E4663">
            <w:pPr>
              <w:pStyle w:val="TAL"/>
              <w:jc w:val="center"/>
              <w:rPr>
                <w:bCs/>
                <w:noProof/>
              </w:rPr>
            </w:pPr>
            <w:r w:rsidRPr="00FF083F">
              <w:rPr>
                <w:bCs/>
                <w:noProof/>
              </w:rPr>
              <w:t>-</w:t>
            </w:r>
          </w:p>
        </w:tc>
      </w:tr>
      <w:tr w:rsidR="00494017" w:rsidRPr="00FF083F" w14:paraId="03DE3373" w14:textId="77777777" w:rsidTr="004E4663">
        <w:tc>
          <w:tcPr>
            <w:tcW w:w="7793" w:type="dxa"/>
            <w:gridSpan w:val="2"/>
            <w:tcBorders>
              <w:top w:val="single" w:sz="4" w:space="0" w:color="808080"/>
              <w:left w:val="single" w:sz="4" w:space="0" w:color="808080"/>
              <w:bottom w:val="single" w:sz="4" w:space="0" w:color="808080"/>
              <w:right w:val="single" w:sz="4" w:space="0" w:color="808080"/>
            </w:tcBorders>
            <w:hideMark/>
          </w:tcPr>
          <w:p w14:paraId="1070BA5F" w14:textId="77777777" w:rsidR="00494017" w:rsidRPr="00FF083F" w:rsidRDefault="00494017" w:rsidP="004E4663">
            <w:pPr>
              <w:pStyle w:val="TAL"/>
              <w:rPr>
                <w:b/>
                <w:i/>
              </w:rPr>
            </w:pPr>
            <w:r w:rsidRPr="00FF083F">
              <w:rPr>
                <w:b/>
                <w:i/>
              </w:rPr>
              <w:t>extendedMAC-LengthField</w:t>
            </w:r>
          </w:p>
          <w:p w14:paraId="4FAA8D00" w14:textId="77777777" w:rsidR="00494017" w:rsidRPr="00FF083F" w:rsidRDefault="00494017" w:rsidP="004E4663">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02592" w14:textId="77777777" w:rsidR="00494017" w:rsidRPr="00FF083F" w:rsidRDefault="00494017" w:rsidP="004E4663">
            <w:pPr>
              <w:pStyle w:val="TAL"/>
              <w:jc w:val="center"/>
            </w:pPr>
            <w:r w:rsidRPr="00FF083F">
              <w:rPr>
                <w:bCs/>
                <w:noProof/>
                <w:lang w:eastAsia="en-GB"/>
              </w:rPr>
              <w:t>-</w:t>
            </w:r>
          </w:p>
        </w:tc>
      </w:tr>
      <w:tr w:rsidR="00494017" w:rsidRPr="00FF083F" w14:paraId="4E78606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87B58"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0950E47F" w14:textId="77777777" w:rsidR="00494017" w:rsidRPr="00FF083F" w:rsidRDefault="00494017" w:rsidP="004E4663">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5A839F" w14:textId="77777777" w:rsidR="00494017" w:rsidRPr="00FF083F" w:rsidRDefault="00494017" w:rsidP="004E4663">
            <w:pPr>
              <w:pStyle w:val="TAL"/>
              <w:jc w:val="center"/>
              <w:rPr>
                <w:lang w:eastAsia="zh-CN"/>
              </w:rPr>
            </w:pPr>
            <w:r w:rsidRPr="00FF083F">
              <w:rPr>
                <w:bCs/>
                <w:noProof/>
                <w:lang w:eastAsia="en-GB"/>
              </w:rPr>
              <w:t>No</w:t>
            </w:r>
          </w:p>
        </w:tc>
      </w:tr>
      <w:tr w:rsidR="00494017" w:rsidRPr="00FF083F" w14:paraId="0614C47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709C9"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3DDF50F7" w14:textId="77777777" w:rsidR="00494017" w:rsidRPr="00FF083F" w:rsidRDefault="00494017" w:rsidP="004E4663">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31F1C4" w14:textId="77777777" w:rsidR="00494017" w:rsidRPr="00FF083F" w:rsidRDefault="00494017" w:rsidP="004E4663">
            <w:pPr>
              <w:pStyle w:val="TAL"/>
              <w:jc w:val="center"/>
              <w:rPr>
                <w:bCs/>
                <w:noProof/>
                <w:lang w:eastAsia="en-GB"/>
              </w:rPr>
            </w:pPr>
            <w:r w:rsidRPr="00FF083F">
              <w:rPr>
                <w:bCs/>
                <w:noProof/>
                <w:lang w:eastAsia="zh-CN"/>
              </w:rPr>
              <w:t>No</w:t>
            </w:r>
          </w:p>
        </w:tc>
      </w:tr>
      <w:tr w:rsidR="00494017" w:rsidRPr="00FF083F" w14:paraId="36A6BFE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C20862" w14:textId="77777777" w:rsidR="00494017" w:rsidRPr="00FF083F" w:rsidRDefault="00494017" w:rsidP="004E4663">
            <w:pPr>
              <w:pStyle w:val="TAL"/>
              <w:rPr>
                <w:b/>
                <w:i/>
                <w:lang w:eastAsia="ko-KR"/>
              </w:rPr>
            </w:pPr>
            <w:r w:rsidRPr="00FF083F">
              <w:rPr>
                <w:b/>
                <w:i/>
              </w:rPr>
              <w:t>extendedNumberOfDRBs</w:t>
            </w:r>
          </w:p>
          <w:p w14:paraId="5FC87ACE" w14:textId="77777777" w:rsidR="00494017" w:rsidRPr="00FF083F" w:rsidRDefault="00494017" w:rsidP="004E4663">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91C1D8F"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7768BF9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DE427" w14:textId="77777777" w:rsidR="00494017" w:rsidRPr="00FF083F" w:rsidRDefault="00494017" w:rsidP="004E4663">
            <w:pPr>
              <w:pStyle w:val="TAL"/>
              <w:rPr>
                <w:b/>
                <w:i/>
              </w:rPr>
            </w:pPr>
            <w:r w:rsidRPr="00FF083F">
              <w:rPr>
                <w:b/>
                <w:i/>
              </w:rPr>
              <w:t>extendedPollByte</w:t>
            </w:r>
          </w:p>
          <w:p w14:paraId="33C68C14"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8A1EC" w14:textId="77777777" w:rsidR="00494017" w:rsidRPr="00FF083F" w:rsidRDefault="00494017" w:rsidP="004E4663">
            <w:pPr>
              <w:pStyle w:val="TAL"/>
              <w:jc w:val="center"/>
              <w:rPr>
                <w:bCs/>
                <w:noProof/>
                <w:lang w:eastAsia="zh-CN"/>
              </w:rPr>
            </w:pPr>
            <w:r w:rsidRPr="00FF083F">
              <w:rPr>
                <w:bCs/>
                <w:noProof/>
              </w:rPr>
              <w:t>-</w:t>
            </w:r>
          </w:p>
        </w:tc>
      </w:tr>
      <w:tr w:rsidR="00494017" w:rsidRPr="00FF083F" w14:paraId="1DF8F4D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ACA11"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extended-RLC-LI-Field</w:t>
            </w:r>
          </w:p>
          <w:p w14:paraId="4F76A94B" w14:textId="77777777" w:rsidR="00494017" w:rsidRPr="00FF083F" w:rsidRDefault="00494017" w:rsidP="004E4663">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6498827"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6BCAF12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5D08B"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extendedRLC-SN-SO-Field</w:t>
            </w:r>
          </w:p>
          <w:p w14:paraId="0FAE48AE"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26E925"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410740C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34927" w14:textId="77777777" w:rsidR="00494017" w:rsidRPr="00FF083F" w:rsidRDefault="00494017" w:rsidP="004E4663">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246A361C" w14:textId="77777777" w:rsidR="00494017" w:rsidRPr="00FF083F" w:rsidRDefault="00494017" w:rsidP="004E4663">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9AA9AF4" w14:textId="77777777" w:rsidR="00494017" w:rsidRPr="00FF083F" w:rsidRDefault="00494017" w:rsidP="004E4663">
            <w:pPr>
              <w:pStyle w:val="TAL"/>
              <w:jc w:val="center"/>
              <w:rPr>
                <w:bCs/>
                <w:noProof/>
                <w:lang w:eastAsia="en-GB"/>
              </w:rPr>
            </w:pPr>
            <w:r w:rsidRPr="00FF083F">
              <w:rPr>
                <w:bCs/>
                <w:noProof/>
                <w:kern w:val="2"/>
                <w:lang w:eastAsia="zh-CN"/>
              </w:rPr>
              <w:t>No</w:t>
            </w:r>
          </w:p>
        </w:tc>
      </w:tr>
      <w:tr w:rsidR="00494017" w:rsidRPr="00FF083F" w14:paraId="6DF50596" w14:textId="77777777" w:rsidTr="004E4663">
        <w:trPr>
          <w:cantSplit/>
        </w:trPr>
        <w:tc>
          <w:tcPr>
            <w:tcW w:w="7793" w:type="dxa"/>
            <w:gridSpan w:val="2"/>
            <w:tcBorders>
              <w:bottom w:val="single" w:sz="4" w:space="0" w:color="808080"/>
            </w:tcBorders>
          </w:tcPr>
          <w:p w14:paraId="4E4C1C35" w14:textId="77777777" w:rsidR="00494017" w:rsidRPr="00FF083F" w:rsidRDefault="00494017" w:rsidP="004E4663">
            <w:pPr>
              <w:keepNext/>
              <w:keepLines/>
              <w:spacing w:after="0"/>
              <w:rPr>
                <w:rFonts w:ascii="Arial" w:hAnsi="Arial"/>
                <w:b/>
                <w:bCs/>
                <w:i/>
                <w:noProof/>
                <w:sz w:val="18"/>
              </w:rPr>
            </w:pPr>
            <w:r w:rsidRPr="00FF083F">
              <w:rPr>
                <w:rFonts w:ascii="Arial" w:hAnsi="Arial"/>
                <w:b/>
                <w:bCs/>
                <w:i/>
                <w:noProof/>
                <w:sz w:val="18"/>
              </w:rPr>
              <w:t>fdd-HARQ-TimingTDD</w:t>
            </w:r>
          </w:p>
          <w:p w14:paraId="58E2ECE7" w14:textId="77777777" w:rsidR="00494017" w:rsidRPr="00FF083F" w:rsidRDefault="00494017" w:rsidP="004E4663">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4A736FB"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Yes</w:t>
            </w:r>
          </w:p>
        </w:tc>
      </w:tr>
      <w:tr w:rsidR="00494017" w:rsidRPr="00FF083F" w14:paraId="5F35747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4337E" w14:textId="77777777" w:rsidR="00494017" w:rsidRPr="00FF083F" w:rsidRDefault="00494017" w:rsidP="004E4663">
            <w:pPr>
              <w:pStyle w:val="TAL"/>
              <w:rPr>
                <w:b/>
                <w:bCs/>
                <w:i/>
                <w:noProof/>
                <w:lang w:eastAsia="en-GB"/>
              </w:rPr>
            </w:pPr>
            <w:r w:rsidRPr="00FF083F">
              <w:rPr>
                <w:b/>
                <w:bCs/>
                <w:i/>
                <w:noProof/>
                <w:lang w:eastAsia="en-GB"/>
              </w:rPr>
              <w:t>featureGroupIndicators, featureGroupIndRel9Add, featureGroupIndRel10</w:t>
            </w:r>
          </w:p>
          <w:p w14:paraId="2C98471C" w14:textId="77777777" w:rsidR="00494017" w:rsidRPr="00FF083F" w:rsidDel="00C220DB" w:rsidRDefault="00494017" w:rsidP="004E4663">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ECCB05" w14:textId="77777777" w:rsidR="00494017" w:rsidRPr="00FF083F" w:rsidRDefault="00494017" w:rsidP="004E4663">
            <w:pPr>
              <w:pStyle w:val="TAL"/>
              <w:jc w:val="center"/>
              <w:rPr>
                <w:bCs/>
                <w:noProof/>
                <w:lang w:eastAsia="en-GB"/>
              </w:rPr>
            </w:pPr>
            <w:r w:rsidRPr="00FF083F">
              <w:rPr>
                <w:bCs/>
                <w:noProof/>
                <w:lang w:eastAsia="en-GB"/>
              </w:rPr>
              <w:t>Y</w:t>
            </w:r>
            <w:r w:rsidRPr="00FF083F">
              <w:rPr>
                <w:lang w:eastAsia="en-GB"/>
              </w:rPr>
              <w:t>es</w:t>
            </w:r>
          </w:p>
        </w:tc>
      </w:tr>
      <w:tr w:rsidR="00494017" w:rsidRPr="00FF083F" w14:paraId="15A565C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166BA" w14:textId="77777777" w:rsidR="00494017" w:rsidRPr="00FF083F" w:rsidRDefault="00494017" w:rsidP="004E4663">
            <w:pPr>
              <w:pStyle w:val="TAL"/>
              <w:rPr>
                <w:b/>
                <w:i/>
              </w:rPr>
            </w:pPr>
            <w:r w:rsidRPr="00FF083F">
              <w:rPr>
                <w:b/>
                <w:i/>
              </w:rPr>
              <w:t>featureSetsDL-PerCC</w:t>
            </w:r>
          </w:p>
          <w:p w14:paraId="368EA638" w14:textId="77777777" w:rsidR="00494017" w:rsidRPr="00FF083F" w:rsidRDefault="00494017" w:rsidP="004E4663">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98B721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A6E4D1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D5ED4" w14:textId="77777777" w:rsidR="00494017" w:rsidRPr="00FF083F" w:rsidRDefault="00494017" w:rsidP="004E4663">
            <w:pPr>
              <w:pStyle w:val="TAL"/>
              <w:rPr>
                <w:b/>
                <w:bCs/>
                <w:i/>
                <w:noProof/>
                <w:lang w:eastAsia="en-GB"/>
              </w:rPr>
            </w:pPr>
            <w:r w:rsidRPr="00FF083F">
              <w:rPr>
                <w:b/>
                <w:bCs/>
                <w:i/>
                <w:noProof/>
                <w:lang w:eastAsia="en-GB"/>
              </w:rPr>
              <w:t>FeatureSetDL-PerCC-Id</w:t>
            </w:r>
          </w:p>
          <w:p w14:paraId="1E6BA9F5" w14:textId="77777777" w:rsidR="00494017" w:rsidRPr="00FF083F" w:rsidRDefault="00494017" w:rsidP="004E4663">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363E5A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3F8BA2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FB317" w14:textId="77777777" w:rsidR="00494017" w:rsidRPr="00FF083F" w:rsidRDefault="00494017" w:rsidP="004E4663">
            <w:pPr>
              <w:pStyle w:val="TAL"/>
              <w:rPr>
                <w:b/>
                <w:i/>
              </w:rPr>
            </w:pPr>
            <w:r w:rsidRPr="00FF083F">
              <w:rPr>
                <w:b/>
                <w:i/>
              </w:rPr>
              <w:t>featureSetsUL-PerCC</w:t>
            </w:r>
          </w:p>
          <w:p w14:paraId="17D61D06" w14:textId="77777777" w:rsidR="00494017" w:rsidRPr="00FF083F" w:rsidRDefault="00494017" w:rsidP="004E4663">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C24345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8B9187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B68FA" w14:textId="77777777" w:rsidR="00494017" w:rsidRPr="00FF083F" w:rsidRDefault="00494017" w:rsidP="004E4663">
            <w:pPr>
              <w:pStyle w:val="TAL"/>
              <w:rPr>
                <w:b/>
                <w:bCs/>
                <w:i/>
                <w:noProof/>
                <w:lang w:eastAsia="en-GB"/>
              </w:rPr>
            </w:pPr>
            <w:r w:rsidRPr="00FF083F">
              <w:rPr>
                <w:b/>
                <w:bCs/>
                <w:i/>
                <w:noProof/>
                <w:lang w:eastAsia="en-GB"/>
              </w:rPr>
              <w:t>FeatureSetUL-PerCC-Id</w:t>
            </w:r>
          </w:p>
          <w:p w14:paraId="48C718BC" w14:textId="77777777" w:rsidR="00494017" w:rsidRPr="00FF083F" w:rsidRDefault="00494017" w:rsidP="004E4663">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90CBCF1"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22F80F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C0F1B" w14:textId="77777777" w:rsidR="00494017" w:rsidRPr="00FF083F" w:rsidRDefault="00494017" w:rsidP="004E4663">
            <w:pPr>
              <w:pStyle w:val="TAL"/>
              <w:rPr>
                <w:b/>
                <w:bCs/>
                <w:i/>
                <w:noProof/>
                <w:lang w:eastAsia="en-GB"/>
              </w:rPr>
            </w:pPr>
            <w:r w:rsidRPr="00FF083F">
              <w:rPr>
                <w:b/>
                <w:bCs/>
                <w:i/>
                <w:noProof/>
                <w:lang w:eastAsia="en-GB"/>
              </w:rPr>
              <w:t>fembmsMixedCell</w:t>
            </w:r>
          </w:p>
          <w:p w14:paraId="6E0C4709" w14:textId="77777777" w:rsidR="00494017" w:rsidRPr="00FF083F" w:rsidRDefault="00494017" w:rsidP="004E4663">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80E285E" w14:textId="77777777" w:rsidR="00494017" w:rsidRPr="00FF083F" w:rsidRDefault="00494017" w:rsidP="004E4663">
            <w:pPr>
              <w:pStyle w:val="TAL"/>
              <w:jc w:val="center"/>
              <w:rPr>
                <w:bCs/>
                <w:noProof/>
                <w:lang w:eastAsia="en-GB"/>
              </w:rPr>
            </w:pPr>
          </w:p>
        </w:tc>
      </w:tr>
      <w:tr w:rsidR="00494017" w:rsidRPr="00FF083F" w14:paraId="57537BD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3E70F" w14:textId="77777777" w:rsidR="00494017" w:rsidRPr="00FF083F" w:rsidRDefault="00494017" w:rsidP="004E4663">
            <w:pPr>
              <w:pStyle w:val="TAL"/>
              <w:rPr>
                <w:b/>
                <w:bCs/>
                <w:i/>
                <w:noProof/>
                <w:lang w:eastAsia="en-GB"/>
              </w:rPr>
            </w:pPr>
            <w:r w:rsidRPr="00FF083F">
              <w:rPr>
                <w:b/>
                <w:bCs/>
                <w:i/>
                <w:noProof/>
                <w:lang w:eastAsia="en-GB"/>
              </w:rPr>
              <w:t>fembmsDedicatedCell</w:t>
            </w:r>
          </w:p>
          <w:p w14:paraId="40742E67" w14:textId="77777777" w:rsidR="00494017" w:rsidRPr="00FF083F" w:rsidRDefault="00494017" w:rsidP="004E4663">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424EAE0" w14:textId="77777777" w:rsidR="00494017" w:rsidRPr="00FF083F" w:rsidRDefault="00494017" w:rsidP="004E4663">
            <w:pPr>
              <w:pStyle w:val="TAL"/>
              <w:jc w:val="center"/>
              <w:rPr>
                <w:bCs/>
                <w:noProof/>
                <w:lang w:eastAsia="en-GB"/>
              </w:rPr>
            </w:pPr>
          </w:p>
        </w:tc>
      </w:tr>
      <w:tr w:rsidR="00494017" w:rsidRPr="00FF083F" w14:paraId="7345A68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C22F6F" w14:textId="77777777" w:rsidR="00494017" w:rsidRPr="00FF083F" w:rsidRDefault="00494017" w:rsidP="004E4663">
            <w:pPr>
              <w:pStyle w:val="TAL"/>
              <w:rPr>
                <w:b/>
                <w:bCs/>
                <w:i/>
                <w:noProof/>
                <w:lang w:eastAsia="en-GB"/>
              </w:rPr>
            </w:pPr>
            <w:r w:rsidRPr="00FF083F">
              <w:rPr>
                <w:b/>
                <w:bCs/>
                <w:i/>
                <w:noProof/>
                <w:lang w:eastAsia="en-GB"/>
              </w:rPr>
              <w:t>flexibleUM-AM-Combinations</w:t>
            </w:r>
          </w:p>
          <w:p w14:paraId="0CA290BD" w14:textId="77777777" w:rsidR="00494017" w:rsidRPr="00FF083F" w:rsidRDefault="00494017" w:rsidP="004E4663">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53976D3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BD1507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136BAE" w14:textId="77777777" w:rsidR="00494017" w:rsidRPr="00FF083F" w:rsidRDefault="00494017" w:rsidP="004E4663">
            <w:pPr>
              <w:pStyle w:val="TAL"/>
              <w:rPr>
                <w:b/>
                <w:bCs/>
                <w:noProof/>
                <w:lang w:eastAsia="en-GB"/>
              </w:rPr>
            </w:pPr>
            <w:r w:rsidRPr="00FF083F">
              <w:rPr>
                <w:b/>
                <w:bCs/>
                <w:i/>
                <w:noProof/>
                <w:lang w:eastAsia="en-GB"/>
              </w:rPr>
              <w:t>flightPathPlan</w:t>
            </w:r>
          </w:p>
          <w:p w14:paraId="4E16C0CF" w14:textId="77777777" w:rsidR="00494017" w:rsidRPr="00FF083F" w:rsidRDefault="00494017" w:rsidP="004E4663">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9EFB3CB"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26FEE5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96171" w14:textId="77777777" w:rsidR="00494017" w:rsidRPr="00FF083F" w:rsidRDefault="00494017" w:rsidP="004E4663">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6AEBEEF6" w14:textId="77777777" w:rsidR="00494017" w:rsidRPr="00FF083F" w:rsidRDefault="00494017" w:rsidP="004E4663">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83B351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5A13C3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79B14" w14:textId="77777777" w:rsidR="00494017" w:rsidRPr="00FF083F" w:rsidRDefault="00494017" w:rsidP="004E4663">
            <w:pPr>
              <w:pStyle w:val="TAL"/>
              <w:rPr>
                <w:b/>
                <w:bCs/>
                <w:i/>
                <w:noProof/>
                <w:lang w:eastAsia="en-GB"/>
              </w:rPr>
            </w:pPr>
            <w:r w:rsidRPr="00FF083F">
              <w:rPr>
                <w:b/>
                <w:bCs/>
                <w:i/>
                <w:noProof/>
                <w:lang w:eastAsia="en-GB"/>
              </w:rPr>
              <w:t>fourLayerTM3-TM4 (in FeatureSetDL-PerCC)</w:t>
            </w:r>
          </w:p>
          <w:p w14:paraId="03A54ACD" w14:textId="77777777" w:rsidR="00494017" w:rsidRPr="00FF083F" w:rsidRDefault="00494017" w:rsidP="004E4663">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73349C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37D909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DF1" w14:textId="77777777" w:rsidR="00494017" w:rsidRPr="00FF083F" w:rsidRDefault="00494017" w:rsidP="004E4663">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29B0CDBC" w14:textId="77777777" w:rsidR="00494017" w:rsidRPr="00FF083F" w:rsidRDefault="00494017" w:rsidP="004E4663">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ED16E3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12F4B8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1BB11" w14:textId="77777777" w:rsidR="00494017" w:rsidRPr="00FF083F" w:rsidRDefault="00494017" w:rsidP="004E4663">
            <w:pPr>
              <w:pStyle w:val="TAL"/>
              <w:rPr>
                <w:b/>
                <w:bCs/>
                <w:i/>
                <w:noProof/>
                <w:lang w:eastAsia="en-GB"/>
              </w:rPr>
            </w:pPr>
            <w:r w:rsidRPr="00FF083F">
              <w:rPr>
                <w:b/>
                <w:bCs/>
                <w:i/>
                <w:noProof/>
                <w:lang w:eastAsia="en-GB"/>
              </w:rPr>
              <w:t>frameStructureType-SPT</w:t>
            </w:r>
          </w:p>
          <w:p w14:paraId="00124176" w14:textId="77777777" w:rsidR="00494017" w:rsidRPr="00FF083F" w:rsidRDefault="00494017" w:rsidP="004E4663">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660DE1" w14:textId="77777777" w:rsidR="00494017" w:rsidRPr="00FF083F" w:rsidRDefault="00494017" w:rsidP="004E4663">
            <w:pPr>
              <w:pStyle w:val="TAL"/>
              <w:jc w:val="center"/>
              <w:rPr>
                <w:bCs/>
                <w:noProof/>
                <w:lang w:eastAsia="zh-CN"/>
              </w:rPr>
            </w:pPr>
            <w:r w:rsidRPr="00FF083F">
              <w:rPr>
                <w:bCs/>
                <w:noProof/>
                <w:lang w:eastAsia="en-GB"/>
              </w:rPr>
              <w:t>-</w:t>
            </w:r>
          </w:p>
        </w:tc>
      </w:tr>
      <w:tr w:rsidR="00494017" w:rsidRPr="00FF083F" w14:paraId="4B96EE6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24D66" w14:textId="77777777" w:rsidR="00494017" w:rsidRPr="00FF083F" w:rsidRDefault="00494017" w:rsidP="004E4663">
            <w:pPr>
              <w:pStyle w:val="TAL"/>
              <w:rPr>
                <w:b/>
                <w:bCs/>
                <w:i/>
                <w:noProof/>
                <w:lang w:eastAsia="en-GB"/>
              </w:rPr>
            </w:pPr>
            <w:r w:rsidRPr="00FF083F">
              <w:rPr>
                <w:b/>
                <w:bCs/>
                <w:i/>
                <w:noProof/>
                <w:lang w:eastAsia="en-GB"/>
              </w:rPr>
              <w:t>freqBandPriorityAdjustment</w:t>
            </w:r>
          </w:p>
          <w:p w14:paraId="520FE81E" w14:textId="77777777" w:rsidR="00494017" w:rsidRPr="00FF083F" w:rsidRDefault="00494017" w:rsidP="004E4663">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8B6BB"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73A7B0B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5211C" w14:textId="77777777" w:rsidR="00494017" w:rsidRPr="00FF083F" w:rsidRDefault="00494017" w:rsidP="004E4663">
            <w:pPr>
              <w:pStyle w:val="TAL"/>
              <w:rPr>
                <w:b/>
                <w:i/>
                <w:lang w:eastAsia="en-GB"/>
              </w:rPr>
            </w:pPr>
            <w:r w:rsidRPr="00FF083F">
              <w:rPr>
                <w:b/>
                <w:i/>
                <w:lang w:eastAsia="en-GB"/>
              </w:rPr>
              <w:t>freqBandRetrieval</w:t>
            </w:r>
          </w:p>
          <w:p w14:paraId="0F142FC1" w14:textId="77777777" w:rsidR="00494017" w:rsidRPr="00FF083F" w:rsidRDefault="00494017" w:rsidP="004E4663">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1478A6E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DD7EA48" w14:textId="77777777" w:rsidTr="004E4663">
        <w:trPr>
          <w:cantSplit/>
        </w:trPr>
        <w:tc>
          <w:tcPr>
            <w:tcW w:w="7793" w:type="dxa"/>
            <w:gridSpan w:val="2"/>
            <w:tcBorders>
              <w:bottom w:val="single" w:sz="4" w:space="0" w:color="808080"/>
            </w:tcBorders>
          </w:tcPr>
          <w:p w14:paraId="0332B97E" w14:textId="77777777" w:rsidR="00494017" w:rsidRPr="00FF083F" w:rsidRDefault="00494017" w:rsidP="004E4663">
            <w:pPr>
              <w:pStyle w:val="TAL"/>
              <w:rPr>
                <w:b/>
                <w:bCs/>
                <w:i/>
                <w:noProof/>
                <w:lang w:eastAsia="en-GB"/>
              </w:rPr>
            </w:pPr>
            <w:r w:rsidRPr="00FF083F">
              <w:rPr>
                <w:b/>
                <w:bCs/>
                <w:i/>
                <w:noProof/>
                <w:lang w:eastAsia="en-GB"/>
              </w:rPr>
              <w:t>halfDuplex</w:t>
            </w:r>
          </w:p>
          <w:p w14:paraId="4C02D0FE" w14:textId="77777777" w:rsidR="00494017" w:rsidRPr="00FF083F" w:rsidRDefault="00494017" w:rsidP="004E4663">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3187F4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6210692" w14:textId="77777777" w:rsidTr="004E4663">
        <w:trPr>
          <w:cantSplit/>
        </w:trPr>
        <w:tc>
          <w:tcPr>
            <w:tcW w:w="7793" w:type="dxa"/>
            <w:gridSpan w:val="2"/>
            <w:tcBorders>
              <w:bottom w:val="single" w:sz="4" w:space="0" w:color="808080"/>
            </w:tcBorders>
          </w:tcPr>
          <w:p w14:paraId="5F43D965" w14:textId="77777777" w:rsidR="00494017" w:rsidRPr="00FF083F" w:rsidRDefault="00494017" w:rsidP="004E4663">
            <w:pPr>
              <w:pStyle w:val="TAL"/>
              <w:rPr>
                <w:b/>
                <w:bCs/>
                <w:i/>
                <w:noProof/>
                <w:lang w:eastAsia="en-GB"/>
              </w:rPr>
            </w:pPr>
            <w:r w:rsidRPr="00FF083F">
              <w:rPr>
                <w:b/>
                <w:bCs/>
                <w:i/>
                <w:noProof/>
                <w:lang w:eastAsia="en-GB"/>
              </w:rPr>
              <w:t>heightMeas</w:t>
            </w:r>
          </w:p>
          <w:p w14:paraId="48F7E0AA" w14:textId="77777777" w:rsidR="00494017" w:rsidRPr="00FF083F" w:rsidRDefault="00494017" w:rsidP="004E4663">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6872C5F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04C9DBB" w14:textId="77777777" w:rsidTr="004E4663">
        <w:trPr>
          <w:cantSplit/>
        </w:trPr>
        <w:tc>
          <w:tcPr>
            <w:tcW w:w="7793" w:type="dxa"/>
            <w:gridSpan w:val="2"/>
            <w:tcBorders>
              <w:bottom w:val="single" w:sz="4" w:space="0" w:color="808080"/>
            </w:tcBorders>
          </w:tcPr>
          <w:p w14:paraId="0C05DC38" w14:textId="77777777" w:rsidR="00494017" w:rsidRPr="00FF083F" w:rsidRDefault="00494017" w:rsidP="004E4663">
            <w:pPr>
              <w:pStyle w:val="TAL"/>
              <w:rPr>
                <w:b/>
                <w:i/>
                <w:lang w:eastAsia="zh-CN"/>
              </w:rPr>
            </w:pPr>
            <w:r w:rsidRPr="00FF083F">
              <w:rPr>
                <w:b/>
                <w:i/>
                <w:lang w:eastAsia="zh-CN"/>
              </w:rPr>
              <w:t>ho-EUTRA-5GC-FDD-TDD</w:t>
            </w:r>
          </w:p>
          <w:p w14:paraId="57DE0744" w14:textId="77777777" w:rsidR="00494017" w:rsidRPr="00FF083F" w:rsidRDefault="00494017" w:rsidP="004E4663">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7BC99B02" w14:textId="77777777" w:rsidR="00494017" w:rsidRPr="00FF083F" w:rsidRDefault="00494017" w:rsidP="004E4663">
            <w:pPr>
              <w:pStyle w:val="TAL"/>
              <w:jc w:val="center"/>
              <w:rPr>
                <w:bCs/>
                <w:noProof/>
                <w:lang w:eastAsia="en-GB"/>
              </w:rPr>
            </w:pPr>
            <w:r w:rsidRPr="00FF083F">
              <w:rPr>
                <w:lang w:eastAsia="zh-CN"/>
              </w:rPr>
              <w:t>No</w:t>
            </w:r>
          </w:p>
        </w:tc>
      </w:tr>
      <w:tr w:rsidR="00494017" w:rsidRPr="00FF083F" w14:paraId="1AE40E49" w14:textId="77777777" w:rsidTr="004E4663">
        <w:trPr>
          <w:cantSplit/>
        </w:trPr>
        <w:tc>
          <w:tcPr>
            <w:tcW w:w="7793" w:type="dxa"/>
            <w:gridSpan w:val="2"/>
            <w:tcBorders>
              <w:bottom w:val="single" w:sz="4" w:space="0" w:color="808080"/>
            </w:tcBorders>
          </w:tcPr>
          <w:p w14:paraId="164BC81B" w14:textId="77777777" w:rsidR="00494017" w:rsidRPr="00FF083F" w:rsidRDefault="00494017" w:rsidP="004E4663">
            <w:pPr>
              <w:pStyle w:val="TAL"/>
              <w:rPr>
                <w:b/>
                <w:i/>
                <w:lang w:eastAsia="zh-CN"/>
              </w:rPr>
            </w:pPr>
            <w:r w:rsidRPr="00FF083F">
              <w:rPr>
                <w:b/>
                <w:i/>
                <w:lang w:eastAsia="zh-CN"/>
              </w:rPr>
              <w:t>ho-InterfreqEUTRA-5GC</w:t>
            </w:r>
          </w:p>
          <w:p w14:paraId="74487DFC" w14:textId="77777777" w:rsidR="00494017" w:rsidRPr="00FF083F" w:rsidRDefault="00494017" w:rsidP="004E4663">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1C163460" w14:textId="77777777" w:rsidR="00494017" w:rsidRPr="00FF083F" w:rsidRDefault="00494017" w:rsidP="004E4663">
            <w:pPr>
              <w:pStyle w:val="TAL"/>
              <w:jc w:val="center"/>
              <w:rPr>
                <w:bCs/>
                <w:noProof/>
                <w:lang w:eastAsia="en-GB"/>
              </w:rPr>
            </w:pPr>
            <w:r w:rsidRPr="00FF083F">
              <w:rPr>
                <w:lang w:eastAsia="zh-CN"/>
              </w:rPr>
              <w:t>Y</w:t>
            </w:r>
            <w:r w:rsidRPr="00FF083F">
              <w:rPr>
                <w:lang w:eastAsia="en-GB"/>
              </w:rPr>
              <w:t>es</w:t>
            </w:r>
          </w:p>
        </w:tc>
      </w:tr>
      <w:tr w:rsidR="00494017" w:rsidRPr="00FF083F" w14:paraId="198DB054" w14:textId="77777777" w:rsidTr="004E4663">
        <w:trPr>
          <w:cantSplit/>
        </w:trPr>
        <w:tc>
          <w:tcPr>
            <w:tcW w:w="7793" w:type="dxa"/>
            <w:gridSpan w:val="2"/>
            <w:tcBorders>
              <w:bottom w:val="single" w:sz="4" w:space="0" w:color="808080"/>
            </w:tcBorders>
          </w:tcPr>
          <w:p w14:paraId="3A04BDF8" w14:textId="77777777" w:rsidR="00494017" w:rsidRPr="00FF083F" w:rsidRDefault="00494017" w:rsidP="004E4663">
            <w:pPr>
              <w:pStyle w:val="TAL"/>
              <w:rPr>
                <w:b/>
                <w:i/>
                <w:noProof/>
              </w:rPr>
            </w:pPr>
            <w:r w:rsidRPr="00FF083F">
              <w:rPr>
                <w:b/>
                <w:i/>
                <w:noProof/>
              </w:rPr>
              <w:t>hybridCSI</w:t>
            </w:r>
          </w:p>
          <w:p w14:paraId="62F89674" w14:textId="77777777" w:rsidR="00494017" w:rsidRPr="00FF083F" w:rsidRDefault="00494017" w:rsidP="004E4663">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75B0C54A" w14:textId="77777777" w:rsidR="00494017" w:rsidRPr="00FF083F" w:rsidRDefault="00494017" w:rsidP="004E4663">
            <w:pPr>
              <w:pStyle w:val="TAL"/>
              <w:jc w:val="center"/>
              <w:rPr>
                <w:lang w:eastAsia="zh-CN"/>
              </w:rPr>
            </w:pPr>
            <w:r w:rsidRPr="00FF083F">
              <w:rPr>
                <w:lang w:eastAsia="zh-CN"/>
              </w:rPr>
              <w:t>FFS</w:t>
            </w:r>
          </w:p>
        </w:tc>
      </w:tr>
      <w:tr w:rsidR="00494017" w:rsidRPr="00FF083F" w14:paraId="75C43D73" w14:textId="77777777" w:rsidTr="004E4663">
        <w:trPr>
          <w:cantSplit/>
        </w:trPr>
        <w:tc>
          <w:tcPr>
            <w:tcW w:w="7793" w:type="dxa"/>
            <w:gridSpan w:val="2"/>
          </w:tcPr>
          <w:p w14:paraId="6BB25783" w14:textId="77777777" w:rsidR="00494017" w:rsidRPr="00FF083F" w:rsidRDefault="00494017" w:rsidP="004E4663">
            <w:pPr>
              <w:pStyle w:val="TAL"/>
              <w:rPr>
                <w:b/>
                <w:i/>
              </w:rPr>
            </w:pPr>
            <w:r w:rsidRPr="00FF083F">
              <w:rPr>
                <w:b/>
                <w:i/>
              </w:rPr>
              <w:t>immMeasBT</w:t>
            </w:r>
          </w:p>
          <w:p w14:paraId="33D423FE" w14:textId="77777777" w:rsidR="00494017" w:rsidRPr="00FF083F" w:rsidRDefault="00494017" w:rsidP="004E4663">
            <w:pPr>
              <w:pStyle w:val="TAL"/>
              <w:rPr>
                <w:b/>
                <w:i/>
                <w:lang w:eastAsia="zh-CN"/>
              </w:rPr>
            </w:pPr>
            <w:r w:rsidRPr="00FF083F">
              <w:rPr>
                <w:lang w:eastAsia="en-GB"/>
              </w:rPr>
              <w:t>Indicates whether the UE supports Bluetooth measurements in RRC connected mode.</w:t>
            </w:r>
          </w:p>
        </w:tc>
        <w:tc>
          <w:tcPr>
            <w:tcW w:w="862" w:type="dxa"/>
            <w:gridSpan w:val="2"/>
          </w:tcPr>
          <w:p w14:paraId="6C75943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7737F3D" w14:textId="77777777" w:rsidTr="004E4663">
        <w:trPr>
          <w:cantSplit/>
        </w:trPr>
        <w:tc>
          <w:tcPr>
            <w:tcW w:w="7793" w:type="dxa"/>
            <w:gridSpan w:val="2"/>
          </w:tcPr>
          <w:p w14:paraId="0476509A" w14:textId="77777777" w:rsidR="00494017" w:rsidRPr="00FF083F" w:rsidRDefault="00494017" w:rsidP="004E4663">
            <w:pPr>
              <w:pStyle w:val="TAL"/>
              <w:rPr>
                <w:b/>
                <w:i/>
              </w:rPr>
            </w:pPr>
            <w:r w:rsidRPr="00FF083F">
              <w:rPr>
                <w:b/>
                <w:i/>
              </w:rPr>
              <w:t>immMeasWLAN</w:t>
            </w:r>
          </w:p>
          <w:p w14:paraId="49FEE61B" w14:textId="77777777" w:rsidR="00494017" w:rsidRPr="00FF083F" w:rsidRDefault="00494017" w:rsidP="004E4663">
            <w:pPr>
              <w:pStyle w:val="TAL"/>
              <w:rPr>
                <w:b/>
                <w:i/>
                <w:lang w:eastAsia="zh-CN"/>
              </w:rPr>
            </w:pPr>
            <w:r w:rsidRPr="00FF083F">
              <w:rPr>
                <w:lang w:eastAsia="en-GB"/>
              </w:rPr>
              <w:t>Indicates whether the UE supports WLAN measurements in RRC connected mode.</w:t>
            </w:r>
          </w:p>
        </w:tc>
        <w:tc>
          <w:tcPr>
            <w:tcW w:w="862" w:type="dxa"/>
            <w:gridSpan w:val="2"/>
          </w:tcPr>
          <w:p w14:paraId="52CE828F"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BBCF01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53875" w14:textId="77777777" w:rsidR="00494017" w:rsidRPr="00FF083F" w:rsidRDefault="00494017" w:rsidP="004E4663">
            <w:pPr>
              <w:pStyle w:val="TAL"/>
              <w:rPr>
                <w:b/>
                <w:bCs/>
                <w:i/>
                <w:noProof/>
                <w:lang w:eastAsia="en-GB"/>
              </w:rPr>
            </w:pPr>
            <w:r w:rsidRPr="00FF083F">
              <w:rPr>
                <w:b/>
                <w:bCs/>
                <w:i/>
                <w:noProof/>
                <w:lang w:eastAsia="en-GB"/>
              </w:rPr>
              <w:t>ims-VoiceOverMCG-BearerEUTRA-5GC</w:t>
            </w:r>
          </w:p>
          <w:p w14:paraId="68B38631" w14:textId="77777777" w:rsidR="00494017" w:rsidRPr="00FF083F" w:rsidRDefault="00494017" w:rsidP="004E4663">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A2FEDA7" w14:textId="77777777" w:rsidR="00494017" w:rsidRPr="00FF083F" w:rsidRDefault="00494017" w:rsidP="004E4663">
            <w:pPr>
              <w:pStyle w:val="TAL"/>
              <w:jc w:val="center"/>
              <w:rPr>
                <w:bCs/>
                <w:noProof/>
                <w:lang w:eastAsia="ko-KR"/>
              </w:rPr>
            </w:pPr>
            <w:r w:rsidRPr="00FF083F">
              <w:rPr>
                <w:bCs/>
                <w:noProof/>
                <w:lang w:eastAsia="en-GB"/>
              </w:rPr>
              <w:t>No</w:t>
            </w:r>
          </w:p>
        </w:tc>
      </w:tr>
      <w:tr w:rsidR="00494017" w:rsidRPr="00FF083F" w14:paraId="3C154F56" w14:textId="77777777" w:rsidTr="004E4663">
        <w:trPr>
          <w:cantSplit/>
        </w:trPr>
        <w:tc>
          <w:tcPr>
            <w:tcW w:w="7793" w:type="dxa"/>
            <w:gridSpan w:val="2"/>
          </w:tcPr>
          <w:p w14:paraId="0A529232" w14:textId="77777777" w:rsidR="00494017" w:rsidRPr="00FF083F" w:rsidRDefault="00494017" w:rsidP="004E4663">
            <w:pPr>
              <w:pStyle w:val="TAL"/>
              <w:rPr>
                <w:b/>
                <w:bCs/>
                <w:i/>
                <w:noProof/>
                <w:lang w:eastAsia="en-GB"/>
              </w:rPr>
            </w:pPr>
            <w:r w:rsidRPr="00FF083F">
              <w:rPr>
                <w:b/>
                <w:bCs/>
                <w:i/>
                <w:noProof/>
                <w:lang w:eastAsia="en-GB"/>
              </w:rPr>
              <w:t>ims-VoiceOverNR-FR1</w:t>
            </w:r>
          </w:p>
          <w:p w14:paraId="1CBF4FB9" w14:textId="77777777" w:rsidR="00494017" w:rsidRPr="00FF083F" w:rsidRDefault="00494017" w:rsidP="004E4663">
            <w:pPr>
              <w:pStyle w:val="TAL"/>
              <w:rPr>
                <w:b/>
                <w:i/>
              </w:rPr>
            </w:pPr>
            <w:r w:rsidRPr="00FF083F">
              <w:t>Indicates whether the UE supports IMS voice over NR FR1.</w:t>
            </w:r>
          </w:p>
        </w:tc>
        <w:tc>
          <w:tcPr>
            <w:tcW w:w="862" w:type="dxa"/>
            <w:gridSpan w:val="2"/>
          </w:tcPr>
          <w:p w14:paraId="72623196"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642E94DB" w14:textId="77777777" w:rsidTr="004E4663">
        <w:trPr>
          <w:cantSplit/>
        </w:trPr>
        <w:tc>
          <w:tcPr>
            <w:tcW w:w="7793" w:type="dxa"/>
            <w:gridSpan w:val="2"/>
          </w:tcPr>
          <w:p w14:paraId="18917C39" w14:textId="77777777" w:rsidR="00494017" w:rsidRPr="00FF083F" w:rsidRDefault="00494017" w:rsidP="004E4663">
            <w:pPr>
              <w:pStyle w:val="TAL"/>
              <w:rPr>
                <w:b/>
                <w:bCs/>
                <w:i/>
                <w:noProof/>
                <w:lang w:eastAsia="en-GB"/>
              </w:rPr>
            </w:pPr>
            <w:r w:rsidRPr="00FF083F">
              <w:rPr>
                <w:b/>
                <w:bCs/>
                <w:i/>
                <w:noProof/>
                <w:lang w:eastAsia="en-GB"/>
              </w:rPr>
              <w:t>ims-VoiceOverNR-FR2</w:t>
            </w:r>
          </w:p>
          <w:p w14:paraId="2057525A" w14:textId="77777777" w:rsidR="00494017" w:rsidRPr="00FF083F" w:rsidRDefault="00494017" w:rsidP="004E4663">
            <w:pPr>
              <w:pStyle w:val="TAL"/>
              <w:rPr>
                <w:b/>
                <w:i/>
              </w:rPr>
            </w:pPr>
            <w:r w:rsidRPr="00FF083F">
              <w:t>Indicates whether the UE supports IMS voice over NR FR2.</w:t>
            </w:r>
          </w:p>
        </w:tc>
        <w:tc>
          <w:tcPr>
            <w:tcW w:w="862" w:type="dxa"/>
            <w:gridSpan w:val="2"/>
          </w:tcPr>
          <w:p w14:paraId="50FF10A6"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26E047AC" w14:textId="77777777" w:rsidTr="004E4663">
        <w:trPr>
          <w:cantSplit/>
        </w:trPr>
        <w:tc>
          <w:tcPr>
            <w:tcW w:w="7793" w:type="dxa"/>
            <w:gridSpan w:val="2"/>
          </w:tcPr>
          <w:p w14:paraId="6A118C9E" w14:textId="77777777" w:rsidR="00494017" w:rsidRPr="00FF083F" w:rsidRDefault="00494017" w:rsidP="004E4663">
            <w:pPr>
              <w:pStyle w:val="TAL"/>
              <w:rPr>
                <w:b/>
                <w:bCs/>
                <w:i/>
                <w:noProof/>
                <w:lang w:eastAsia="en-GB"/>
              </w:rPr>
            </w:pPr>
            <w:r w:rsidRPr="00FF083F">
              <w:rPr>
                <w:b/>
                <w:bCs/>
                <w:i/>
                <w:noProof/>
                <w:lang w:eastAsia="en-GB"/>
              </w:rPr>
              <w:t>ims-VoiceOverNR-PDCP-MCG-Bearer</w:t>
            </w:r>
          </w:p>
          <w:p w14:paraId="3E4C7B4A" w14:textId="77777777" w:rsidR="00494017" w:rsidRPr="00FF083F" w:rsidRDefault="00494017" w:rsidP="004E4663">
            <w:pPr>
              <w:pStyle w:val="TAL"/>
              <w:rPr>
                <w:b/>
                <w:bCs/>
                <w:i/>
                <w:noProof/>
                <w:lang w:eastAsia="en-GB"/>
              </w:rPr>
            </w:pPr>
            <w:r w:rsidRPr="00FF083F">
              <w:t>Indicates whether the UE supports IMS voice over NR PDCP with only MCG RLC bearer.</w:t>
            </w:r>
          </w:p>
        </w:tc>
        <w:tc>
          <w:tcPr>
            <w:tcW w:w="862" w:type="dxa"/>
            <w:gridSpan w:val="2"/>
          </w:tcPr>
          <w:p w14:paraId="1722A352"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51A03AC8" w14:textId="77777777" w:rsidTr="004E4663">
        <w:trPr>
          <w:cantSplit/>
        </w:trPr>
        <w:tc>
          <w:tcPr>
            <w:tcW w:w="7793" w:type="dxa"/>
            <w:gridSpan w:val="2"/>
          </w:tcPr>
          <w:p w14:paraId="052A64E2" w14:textId="77777777" w:rsidR="00494017" w:rsidRPr="00FF083F" w:rsidRDefault="00494017" w:rsidP="004E4663">
            <w:pPr>
              <w:pStyle w:val="TAL"/>
              <w:rPr>
                <w:b/>
                <w:bCs/>
                <w:i/>
                <w:noProof/>
                <w:lang w:eastAsia="en-GB"/>
              </w:rPr>
            </w:pPr>
            <w:r w:rsidRPr="00FF083F">
              <w:rPr>
                <w:b/>
                <w:bCs/>
                <w:i/>
                <w:noProof/>
                <w:lang w:eastAsia="en-GB"/>
              </w:rPr>
              <w:t>ims-VoiceOverNR-PDCP-SCG-Bearer</w:t>
            </w:r>
          </w:p>
          <w:p w14:paraId="466CEBF2" w14:textId="77777777" w:rsidR="00494017" w:rsidRPr="00FF083F" w:rsidRDefault="00494017" w:rsidP="004E4663">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5BA48572"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1AC580E8" w14:textId="77777777" w:rsidTr="004E4663">
        <w:trPr>
          <w:cantSplit/>
        </w:trPr>
        <w:tc>
          <w:tcPr>
            <w:tcW w:w="7793" w:type="dxa"/>
            <w:gridSpan w:val="2"/>
          </w:tcPr>
          <w:p w14:paraId="0AFBF8BB" w14:textId="77777777" w:rsidR="00494017" w:rsidRPr="00FF083F" w:rsidRDefault="00494017" w:rsidP="004E4663">
            <w:pPr>
              <w:pStyle w:val="TAL"/>
              <w:rPr>
                <w:b/>
                <w:bCs/>
                <w:i/>
                <w:noProof/>
                <w:lang w:eastAsia="en-GB"/>
              </w:rPr>
            </w:pPr>
            <w:r w:rsidRPr="00FF083F">
              <w:rPr>
                <w:b/>
                <w:bCs/>
                <w:i/>
                <w:noProof/>
                <w:lang w:eastAsia="en-GB"/>
              </w:rPr>
              <w:t>ims-VoNR-PDCP-SCG-NGENDC</w:t>
            </w:r>
          </w:p>
          <w:p w14:paraId="7F81CAE3" w14:textId="77777777" w:rsidR="00494017" w:rsidRPr="00FF083F" w:rsidRDefault="00494017" w:rsidP="004E4663">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31516612"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43C6556E" w14:textId="77777777" w:rsidTr="004E4663">
        <w:trPr>
          <w:cantSplit/>
        </w:trPr>
        <w:tc>
          <w:tcPr>
            <w:tcW w:w="7793" w:type="dxa"/>
            <w:gridSpan w:val="2"/>
          </w:tcPr>
          <w:p w14:paraId="25EEF8E2" w14:textId="77777777" w:rsidR="00494017" w:rsidRPr="00FF083F" w:rsidRDefault="00494017" w:rsidP="004E4663">
            <w:pPr>
              <w:pStyle w:val="TAL"/>
              <w:rPr>
                <w:b/>
                <w:bCs/>
                <w:i/>
                <w:noProof/>
                <w:lang w:eastAsia="en-GB"/>
              </w:rPr>
            </w:pPr>
            <w:r w:rsidRPr="00FF083F">
              <w:rPr>
                <w:b/>
                <w:bCs/>
                <w:i/>
                <w:noProof/>
                <w:lang w:eastAsia="en-GB"/>
              </w:rPr>
              <w:t>inactiveState</w:t>
            </w:r>
          </w:p>
          <w:p w14:paraId="5BCEBD35" w14:textId="77777777" w:rsidR="00494017" w:rsidRPr="00FF083F" w:rsidRDefault="00494017" w:rsidP="004E4663">
            <w:pPr>
              <w:pStyle w:val="TAL"/>
              <w:rPr>
                <w:b/>
                <w:i/>
              </w:rPr>
            </w:pPr>
            <w:r w:rsidRPr="00FF083F">
              <w:t>Indicates whether the UE supports RRC_INACTIVE.</w:t>
            </w:r>
          </w:p>
        </w:tc>
        <w:tc>
          <w:tcPr>
            <w:tcW w:w="862" w:type="dxa"/>
            <w:gridSpan w:val="2"/>
          </w:tcPr>
          <w:p w14:paraId="253D828E"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0DEA802B" w14:textId="77777777" w:rsidTr="004E4663">
        <w:trPr>
          <w:cantSplit/>
        </w:trPr>
        <w:tc>
          <w:tcPr>
            <w:tcW w:w="7793" w:type="dxa"/>
            <w:gridSpan w:val="2"/>
            <w:tcBorders>
              <w:bottom w:val="single" w:sz="4" w:space="0" w:color="808080"/>
            </w:tcBorders>
          </w:tcPr>
          <w:p w14:paraId="2AC8409E" w14:textId="77777777" w:rsidR="00494017" w:rsidRPr="00FF083F" w:rsidRDefault="00494017" w:rsidP="004E4663">
            <w:pPr>
              <w:pStyle w:val="TAL"/>
              <w:rPr>
                <w:b/>
                <w:bCs/>
                <w:i/>
                <w:noProof/>
                <w:lang w:eastAsia="en-GB"/>
              </w:rPr>
            </w:pPr>
            <w:r w:rsidRPr="00FF083F">
              <w:rPr>
                <w:b/>
                <w:bCs/>
                <w:i/>
                <w:noProof/>
                <w:lang w:eastAsia="en-GB"/>
              </w:rPr>
              <w:t>incMonEUTRA</w:t>
            </w:r>
          </w:p>
          <w:p w14:paraId="5F63B734" w14:textId="77777777" w:rsidR="00494017" w:rsidRPr="00FF083F" w:rsidRDefault="00494017" w:rsidP="004E4663">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F781C83"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9CE4C05" w14:textId="77777777" w:rsidTr="004E4663">
        <w:trPr>
          <w:cantSplit/>
        </w:trPr>
        <w:tc>
          <w:tcPr>
            <w:tcW w:w="7793" w:type="dxa"/>
            <w:gridSpan w:val="2"/>
            <w:tcBorders>
              <w:bottom w:val="single" w:sz="4" w:space="0" w:color="808080"/>
            </w:tcBorders>
          </w:tcPr>
          <w:p w14:paraId="7843BC65" w14:textId="77777777" w:rsidR="00494017" w:rsidRPr="00FF083F" w:rsidRDefault="00494017" w:rsidP="004E4663">
            <w:pPr>
              <w:pStyle w:val="TAL"/>
              <w:rPr>
                <w:b/>
                <w:bCs/>
                <w:i/>
                <w:noProof/>
                <w:lang w:eastAsia="en-GB"/>
              </w:rPr>
            </w:pPr>
            <w:r w:rsidRPr="00FF083F">
              <w:rPr>
                <w:b/>
                <w:bCs/>
                <w:i/>
                <w:noProof/>
                <w:lang w:eastAsia="en-GB"/>
              </w:rPr>
              <w:t>incMonUTRA</w:t>
            </w:r>
          </w:p>
          <w:p w14:paraId="599F7988" w14:textId="77777777" w:rsidR="00494017" w:rsidRPr="00FF083F" w:rsidRDefault="00494017" w:rsidP="004E4663">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6064693"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1D60C573" w14:textId="77777777" w:rsidTr="004E4663">
        <w:trPr>
          <w:cantSplit/>
        </w:trPr>
        <w:tc>
          <w:tcPr>
            <w:tcW w:w="7793" w:type="dxa"/>
            <w:gridSpan w:val="2"/>
            <w:tcBorders>
              <w:bottom w:val="single" w:sz="4" w:space="0" w:color="808080"/>
            </w:tcBorders>
          </w:tcPr>
          <w:p w14:paraId="0A4734C3" w14:textId="77777777" w:rsidR="00494017" w:rsidRPr="00FF083F" w:rsidRDefault="00494017" w:rsidP="004E4663">
            <w:pPr>
              <w:pStyle w:val="TAL"/>
              <w:rPr>
                <w:b/>
                <w:bCs/>
                <w:i/>
                <w:noProof/>
                <w:lang w:eastAsia="en-GB"/>
              </w:rPr>
            </w:pPr>
            <w:r w:rsidRPr="00FF083F">
              <w:rPr>
                <w:b/>
                <w:bCs/>
                <w:i/>
                <w:noProof/>
                <w:lang w:eastAsia="en-GB"/>
              </w:rPr>
              <w:t>inDeviceCoexInd</w:t>
            </w:r>
          </w:p>
          <w:p w14:paraId="68BFC141" w14:textId="77777777" w:rsidR="00494017" w:rsidRPr="00FF083F" w:rsidRDefault="00494017" w:rsidP="004E4663">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F65BF18"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629A511C" w14:textId="77777777" w:rsidTr="004E4663">
        <w:trPr>
          <w:cantSplit/>
        </w:trPr>
        <w:tc>
          <w:tcPr>
            <w:tcW w:w="7793" w:type="dxa"/>
            <w:gridSpan w:val="2"/>
            <w:tcBorders>
              <w:bottom w:val="single" w:sz="4" w:space="0" w:color="808080"/>
            </w:tcBorders>
          </w:tcPr>
          <w:p w14:paraId="24839C6E" w14:textId="77777777" w:rsidR="00494017" w:rsidRPr="00FF083F" w:rsidRDefault="00494017" w:rsidP="004E4663">
            <w:pPr>
              <w:pStyle w:val="TAL"/>
            </w:pPr>
            <w:r w:rsidRPr="00FF083F">
              <w:rPr>
                <w:b/>
                <w:i/>
              </w:rPr>
              <w:t>inDeviceCoexInd-ENDC</w:t>
            </w:r>
          </w:p>
          <w:p w14:paraId="6814DEA8" w14:textId="77777777" w:rsidR="00494017" w:rsidRPr="00FF083F" w:rsidRDefault="00494017" w:rsidP="004E4663">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03AEC3C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5D3BCD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267D81" w14:textId="77777777" w:rsidR="00494017" w:rsidRPr="00FF083F" w:rsidRDefault="00494017" w:rsidP="004E4663">
            <w:pPr>
              <w:pStyle w:val="TAL"/>
              <w:rPr>
                <w:b/>
                <w:i/>
                <w:lang w:eastAsia="zh-CN"/>
              </w:rPr>
            </w:pPr>
            <w:r w:rsidRPr="00FF083F">
              <w:rPr>
                <w:b/>
                <w:i/>
                <w:lang w:eastAsia="zh-CN"/>
              </w:rPr>
              <w:t>inDeviceCoexInd-HardwareSharingInd</w:t>
            </w:r>
          </w:p>
          <w:p w14:paraId="40A9B201" w14:textId="77777777" w:rsidR="00494017" w:rsidRPr="00FF083F" w:rsidRDefault="00494017" w:rsidP="004E4663">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1E98AB"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99C8F1D" w14:textId="77777777" w:rsidTr="004E4663">
        <w:trPr>
          <w:cantSplit/>
        </w:trPr>
        <w:tc>
          <w:tcPr>
            <w:tcW w:w="7793" w:type="dxa"/>
            <w:gridSpan w:val="2"/>
            <w:tcBorders>
              <w:bottom w:val="single" w:sz="4" w:space="0" w:color="808080"/>
            </w:tcBorders>
          </w:tcPr>
          <w:p w14:paraId="16FFC94A" w14:textId="77777777" w:rsidR="00494017" w:rsidRPr="00FF083F" w:rsidRDefault="00494017" w:rsidP="004E4663">
            <w:pPr>
              <w:pStyle w:val="TAL"/>
              <w:rPr>
                <w:b/>
                <w:i/>
                <w:lang w:eastAsia="en-GB"/>
              </w:rPr>
            </w:pPr>
            <w:r w:rsidRPr="00FF083F">
              <w:rPr>
                <w:b/>
                <w:i/>
                <w:lang w:eastAsia="en-GB"/>
              </w:rPr>
              <w:t>inDeviceCoexInd-UL-CA</w:t>
            </w:r>
          </w:p>
          <w:p w14:paraId="6DD9DF2A" w14:textId="77777777" w:rsidR="00494017" w:rsidRPr="00FF083F" w:rsidRDefault="00494017" w:rsidP="004E4663">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5A5352CE"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21A4030" w14:textId="77777777" w:rsidTr="004E4663">
        <w:trPr>
          <w:cantSplit/>
        </w:trPr>
        <w:tc>
          <w:tcPr>
            <w:tcW w:w="7793" w:type="dxa"/>
            <w:gridSpan w:val="2"/>
            <w:tcBorders>
              <w:bottom w:val="single" w:sz="4" w:space="0" w:color="808080"/>
            </w:tcBorders>
          </w:tcPr>
          <w:p w14:paraId="162B230E" w14:textId="77777777" w:rsidR="00494017" w:rsidRPr="00FF083F" w:rsidRDefault="00494017" w:rsidP="004E4663">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0FEC898F" w14:textId="77777777" w:rsidR="00494017" w:rsidRPr="00FF083F" w:rsidRDefault="00494017" w:rsidP="004E4663">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065F2A4" w14:textId="77777777" w:rsidR="00494017" w:rsidRPr="00FF083F" w:rsidRDefault="00494017" w:rsidP="004E4663">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494017" w:rsidRPr="00FF083F" w14:paraId="29EC58AC" w14:textId="77777777" w:rsidTr="004E4663">
        <w:trPr>
          <w:cantSplit/>
        </w:trPr>
        <w:tc>
          <w:tcPr>
            <w:tcW w:w="7793" w:type="dxa"/>
            <w:gridSpan w:val="2"/>
            <w:tcBorders>
              <w:bottom w:val="single" w:sz="4" w:space="0" w:color="808080"/>
            </w:tcBorders>
          </w:tcPr>
          <w:p w14:paraId="241D5DA3" w14:textId="77777777" w:rsidR="00494017" w:rsidRPr="00FF083F" w:rsidRDefault="00494017" w:rsidP="004E4663">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159E032B" w14:textId="77777777" w:rsidR="00494017" w:rsidRPr="00FF083F" w:rsidRDefault="00494017" w:rsidP="004E4663">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9EC5100" w14:textId="77777777" w:rsidR="00494017" w:rsidRPr="00FF083F" w:rsidRDefault="00494017" w:rsidP="004E4663">
            <w:pPr>
              <w:pStyle w:val="TAL"/>
              <w:jc w:val="center"/>
              <w:rPr>
                <w:rFonts w:cs="Arial"/>
                <w:bCs/>
                <w:noProof/>
                <w:szCs w:val="18"/>
                <w:lang w:eastAsia="zh-CN"/>
              </w:rPr>
            </w:pPr>
            <w:r w:rsidRPr="00FF083F">
              <w:rPr>
                <w:bCs/>
                <w:noProof/>
                <w:lang w:eastAsia="en-GB"/>
              </w:rPr>
              <w:t>TBD</w:t>
            </w:r>
          </w:p>
        </w:tc>
      </w:tr>
      <w:tr w:rsidR="00494017" w:rsidRPr="00FF083F" w14:paraId="02A5BEE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298FF" w14:textId="77777777" w:rsidR="00494017" w:rsidRPr="00FF083F" w:rsidRDefault="00494017" w:rsidP="004E4663">
            <w:pPr>
              <w:pStyle w:val="TAL"/>
              <w:rPr>
                <w:b/>
                <w:i/>
              </w:rPr>
            </w:pPr>
            <w:r w:rsidRPr="00FF083F">
              <w:rPr>
                <w:b/>
                <w:i/>
              </w:rPr>
              <w:t>interFreqAsyncDAPS</w:t>
            </w:r>
          </w:p>
          <w:p w14:paraId="438458A9" w14:textId="77777777" w:rsidR="00494017" w:rsidRPr="00FF083F" w:rsidRDefault="00494017" w:rsidP="004E4663">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74A2622" w14:textId="77777777" w:rsidR="00494017" w:rsidRPr="00FF083F" w:rsidRDefault="00494017" w:rsidP="004E4663">
            <w:pPr>
              <w:pStyle w:val="TAL"/>
              <w:jc w:val="center"/>
              <w:rPr>
                <w:bCs/>
                <w:noProof/>
                <w:lang w:eastAsia="en-GB"/>
              </w:rPr>
            </w:pPr>
            <w:r w:rsidRPr="00FF083F">
              <w:rPr>
                <w:noProof/>
                <w:lang w:eastAsia="zh-CN"/>
              </w:rPr>
              <w:t>-</w:t>
            </w:r>
          </w:p>
        </w:tc>
      </w:tr>
      <w:tr w:rsidR="00494017" w:rsidRPr="00FF083F" w14:paraId="435E18B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A0BAC" w14:textId="77777777" w:rsidR="00494017" w:rsidRPr="00FF083F" w:rsidRDefault="00494017" w:rsidP="004E4663">
            <w:pPr>
              <w:pStyle w:val="TAL"/>
              <w:rPr>
                <w:b/>
                <w:bCs/>
                <w:i/>
                <w:noProof/>
                <w:lang w:eastAsia="en-GB"/>
              </w:rPr>
            </w:pPr>
            <w:r w:rsidRPr="00FF083F">
              <w:rPr>
                <w:b/>
                <w:bCs/>
                <w:i/>
                <w:noProof/>
                <w:lang w:eastAsia="en-GB"/>
              </w:rPr>
              <w:t>interFreqBandList</w:t>
            </w:r>
          </w:p>
          <w:p w14:paraId="4FBE9835" w14:textId="77777777" w:rsidR="00494017" w:rsidRPr="00FF083F" w:rsidRDefault="00494017" w:rsidP="004E4663">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2081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6F1F4F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76965" w14:textId="77777777" w:rsidR="00494017" w:rsidRPr="00FF083F" w:rsidRDefault="00494017" w:rsidP="004E4663">
            <w:pPr>
              <w:pStyle w:val="TAL"/>
              <w:rPr>
                <w:b/>
                <w:i/>
                <w:lang w:val="en-US"/>
              </w:rPr>
            </w:pPr>
            <w:r w:rsidRPr="00FF083F">
              <w:rPr>
                <w:b/>
                <w:i/>
                <w:lang w:val="en-US"/>
              </w:rPr>
              <w:t>interFreqDAPS</w:t>
            </w:r>
          </w:p>
          <w:p w14:paraId="47C308A7" w14:textId="5A8FBBAA" w:rsidR="00494017" w:rsidRPr="00FF083F" w:rsidRDefault="00494017" w:rsidP="004E4663">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ins w:id="25" w:author="[Nokia RAN2]" w:date="2020-11-09T16:58:00Z">
              <w:r w:rsidRPr="00494017">
                <w:rPr>
                  <w:lang w:val="en-US"/>
                </w:rPr>
                <w:t>For a BC, the capability applies to every carrier pair for source and target</w:t>
              </w:r>
              <w:r>
                <w:rPr>
                  <w:lang w:val="en-US"/>
                </w:rPr>
                <w:t xml:space="preserve">. </w:t>
              </w:r>
            </w:ins>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02FDB0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5E17B1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1FF0" w14:textId="77777777" w:rsidR="00494017" w:rsidRPr="00FF083F" w:rsidRDefault="00494017" w:rsidP="004E4663">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55891839" w14:textId="77777777" w:rsidR="00494017" w:rsidRPr="00FF083F" w:rsidRDefault="00494017" w:rsidP="004E4663">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7731B0D" w14:textId="77777777" w:rsidR="00494017" w:rsidRPr="00FF083F" w:rsidRDefault="00494017" w:rsidP="004E4663">
            <w:pPr>
              <w:pStyle w:val="TAL"/>
              <w:jc w:val="center"/>
              <w:rPr>
                <w:bCs/>
                <w:noProof/>
                <w:lang w:eastAsia="en-GB"/>
              </w:rPr>
            </w:pPr>
            <w:r w:rsidRPr="00FF083F">
              <w:rPr>
                <w:rFonts w:eastAsia="DengXian"/>
                <w:noProof/>
                <w:lang w:eastAsia="zh-CN"/>
              </w:rPr>
              <w:t>-</w:t>
            </w:r>
          </w:p>
        </w:tc>
      </w:tr>
      <w:tr w:rsidR="00494017" w:rsidRPr="00FF083F" w14:paraId="170EF87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0CFC" w14:textId="77777777" w:rsidR="00494017" w:rsidRPr="00FF083F" w:rsidRDefault="00494017" w:rsidP="004E4663">
            <w:pPr>
              <w:pStyle w:val="TAL"/>
              <w:rPr>
                <w:b/>
                <w:bCs/>
                <w:i/>
                <w:noProof/>
                <w:lang w:eastAsia="en-GB"/>
              </w:rPr>
            </w:pPr>
            <w:r w:rsidRPr="00FF083F">
              <w:rPr>
                <w:b/>
                <w:bCs/>
                <w:i/>
                <w:noProof/>
                <w:lang w:eastAsia="en-GB"/>
              </w:rPr>
              <w:t>interFreqNeedForGaps</w:t>
            </w:r>
          </w:p>
          <w:p w14:paraId="3F27E648" w14:textId="77777777" w:rsidR="00494017" w:rsidRPr="00FF083F" w:rsidRDefault="00494017" w:rsidP="004E4663">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BA1D9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2B70BE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F8EFB" w14:textId="77777777" w:rsidR="00494017" w:rsidRPr="00FF083F" w:rsidRDefault="00494017" w:rsidP="004E4663">
            <w:pPr>
              <w:pStyle w:val="TAL"/>
              <w:rPr>
                <w:b/>
                <w:i/>
                <w:lang w:eastAsia="zh-CN"/>
              </w:rPr>
            </w:pPr>
            <w:r w:rsidRPr="00FF083F">
              <w:rPr>
                <w:b/>
                <w:i/>
                <w:lang w:eastAsia="zh-CN"/>
              </w:rPr>
              <w:t>interFreqProximityIndication</w:t>
            </w:r>
          </w:p>
          <w:p w14:paraId="50FCF62B" w14:textId="77777777" w:rsidR="00494017" w:rsidRPr="00FF083F" w:rsidRDefault="00494017" w:rsidP="004E4663">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7CB84D" w14:textId="77777777" w:rsidR="00494017" w:rsidRPr="00FF083F" w:rsidRDefault="00494017" w:rsidP="004E4663">
            <w:pPr>
              <w:pStyle w:val="TAL"/>
              <w:jc w:val="center"/>
              <w:rPr>
                <w:lang w:eastAsia="zh-CN"/>
              </w:rPr>
            </w:pPr>
            <w:r w:rsidRPr="00FF083F">
              <w:rPr>
                <w:lang w:eastAsia="zh-CN"/>
              </w:rPr>
              <w:t>-</w:t>
            </w:r>
          </w:p>
        </w:tc>
      </w:tr>
      <w:tr w:rsidR="00494017" w:rsidRPr="00FF083F" w14:paraId="17833EB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519EE0" w14:textId="77777777" w:rsidR="00494017" w:rsidRPr="00FF083F" w:rsidRDefault="00494017" w:rsidP="004E4663">
            <w:pPr>
              <w:pStyle w:val="TAL"/>
              <w:rPr>
                <w:b/>
                <w:i/>
                <w:lang w:eastAsia="zh-CN"/>
              </w:rPr>
            </w:pPr>
            <w:r w:rsidRPr="00FF083F">
              <w:rPr>
                <w:b/>
                <w:i/>
                <w:lang w:eastAsia="zh-CN"/>
              </w:rPr>
              <w:t>interFreqRSTD-Measurement</w:t>
            </w:r>
          </w:p>
          <w:p w14:paraId="5D48C30D" w14:textId="77777777" w:rsidR="00494017" w:rsidRPr="00FF083F" w:rsidRDefault="00494017" w:rsidP="004E4663">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B6FB518" w14:textId="77777777" w:rsidR="00494017" w:rsidRPr="00FF083F" w:rsidRDefault="00494017" w:rsidP="004E4663">
            <w:pPr>
              <w:pStyle w:val="TAL"/>
              <w:jc w:val="center"/>
              <w:rPr>
                <w:lang w:eastAsia="zh-CN"/>
              </w:rPr>
            </w:pPr>
            <w:r w:rsidRPr="00FF083F">
              <w:rPr>
                <w:lang w:eastAsia="zh-CN"/>
              </w:rPr>
              <w:t>Yes</w:t>
            </w:r>
          </w:p>
        </w:tc>
      </w:tr>
      <w:tr w:rsidR="00494017" w:rsidRPr="00FF083F" w14:paraId="192D496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A135B" w14:textId="77777777" w:rsidR="00494017" w:rsidRPr="00FF083F" w:rsidRDefault="00494017" w:rsidP="004E4663">
            <w:pPr>
              <w:pStyle w:val="TAL"/>
              <w:rPr>
                <w:b/>
                <w:i/>
                <w:lang w:eastAsia="zh-CN"/>
              </w:rPr>
            </w:pPr>
            <w:r w:rsidRPr="00FF083F">
              <w:rPr>
                <w:b/>
                <w:i/>
                <w:lang w:eastAsia="zh-CN"/>
              </w:rPr>
              <w:t>interFreqSI-AcquisitionForHO</w:t>
            </w:r>
          </w:p>
          <w:p w14:paraId="1A953CDD" w14:textId="77777777" w:rsidR="00494017" w:rsidRPr="00FF083F" w:rsidRDefault="00494017" w:rsidP="004E4663">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4CA39A"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56DD590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6A573" w14:textId="77777777" w:rsidR="00494017" w:rsidRPr="00FF083F" w:rsidRDefault="00494017" w:rsidP="004E4663">
            <w:pPr>
              <w:pStyle w:val="TAL"/>
              <w:rPr>
                <w:b/>
                <w:bCs/>
                <w:i/>
                <w:noProof/>
                <w:lang w:eastAsia="en-GB"/>
              </w:rPr>
            </w:pPr>
            <w:r w:rsidRPr="00FF083F">
              <w:rPr>
                <w:b/>
                <w:bCs/>
                <w:i/>
                <w:noProof/>
                <w:lang w:eastAsia="en-GB"/>
              </w:rPr>
              <w:t>interRAT-BandList</w:t>
            </w:r>
          </w:p>
          <w:p w14:paraId="71E61839" w14:textId="77777777" w:rsidR="00494017" w:rsidRPr="00FF083F" w:rsidRDefault="00494017" w:rsidP="004E4663">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33C2ED5"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C39CF2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E1FFE" w14:textId="77777777" w:rsidR="00494017" w:rsidRPr="00FF083F" w:rsidRDefault="00494017" w:rsidP="004E4663">
            <w:pPr>
              <w:pStyle w:val="TAL"/>
              <w:rPr>
                <w:b/>
                <w:bCs/>
                <w:i/>
                <w:noProof/>
                <w:lang w:eastAsia="en-GB"/>
              </w:rPr>
            </w:pPr>
            <w:r w:rsidRPr="00FF083F">
              <w:rPr>
                <w:b/>
                <w:bCs/>
                <w:i/>
                <w:noProof/>
                <w:lang w:eastAsia="en-GB"/>
              </w:rPr>
              <w:t>interRAT-BandListNR-EN-DC</w:t>
            </w:r>
          </w:p>
          <w:p w14:paraId="270E05B4" w14:textId="77777777" w:rsidR="00494017" w:rsidRPr="00FF083F" w:rsidRDefault="00494017" w:rsidP="004E4663">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FFD873B"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84E0EB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CFA82" w14:textId="77777777" w:rsidR="00494017" w:rsidRPr="00FF083F" w:rsidRDefault="00494017" w:rsidP="004E4663">
            <w:pPr>
              <w:pStyle w:val="TAL"/>
              <w:rPr>
                <w:b/>
                <w:bCs/>
                <w:i/>
                <w:noProof/>
                <w:lang w:eastAsia="en-GB"/>
              </w:rPr>
            </w:pPr>
            <w:r w:rsidRPr="00FF083F">
              <w:rPr>
                <w:b/>
                <w:bCs/>
                <w:i/>
                <w:noProof/>
                <w:lang w:eastAsia="en-GB"/>
              </w:rPr>
              <w:t>interRAT-BandListNR-SA</w:t>
            </w:r>
          </w:p>
          <w:p w14:paraId="02B34A49" w14:textId="77777777" w:rsidR="00494017" w:rsidRPr="00FF083F" w:rsidRDefault="00494017" w:rsidP="004E4663">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3358C2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BE7E2A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70720" w14:textId="77777777" w:rsidR="00494017" w:rsidRPr="00FF083F" w:rsidRDefault="00494017" w:rsidP="004E4663">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1DF93A82" w14:textId="77777777" w:rsidR="00494017" w:rsidRPr="00FF083F" w:rsidRDefault="00494017" w:rsidP="004E4663">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D46459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28558C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F212B" w14:textId="77777777" w:rsidR="00494017" w:rsidRPr="00FF083F" w:rsidRDefault="00494017" w:rsidP="004E4663">
            <w:pPr>
              <w:pStyle w:val="TAL"/>
              <w:rPr>
                <w:b/>
                <w:bCs/>
                <w:i/>
                <w:noProof/>
                <w:lang w:eastAsia="en-GB"/>
              </w:rPr>
            </w:pPr>
            <w:r w:rsidRPr="00FF083F">
              <w:rPr>
                <w:b/>
                <w:bCs/>
                <w:i/>
                <w:noProof/>
                <w:lang w:eastAsia="en-GB"/>
              </w:rPr>
              <w:t>interRAT-NeedForGaps</w:t>
            </w:r>
          </w:p>
          <w:p w14:paraId="45D85C2B" w14:textId="77777777" w:rsidR="00494017" w:rsidRPr="00FF083F" w:rsidRDefault="00494017" w:rsidP="004E4663">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54A68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BE3DCB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B3B3B" w14:textId="77777777" w:rsidR="00494017" w:rsidRPr="00FF083F" w:rsidRDefault="00494017" w:rsidP="004E4663">
            <w:pPr>
              <w:pStyle w:val="TAL"/>
              <w:rPr>
                <w:b/>
                <w:bCs/>
                <w:i/>
                <w:noProof/>
                <w:lang w:eastAsia="en-GB"/>
              </w:rPr>
            </w:pPr>
            <w:r w:rsidRPr="00FF083F">
              <w:rPr>
                <w:b/>
                <w:bCs/>
                <w:i/>
                <w:noProof/>
                <w:lang w:eastAsia="en-GB"/>
              </w:rPr>
              <w:t>interRAT-NeedForGapsNR</w:t>
            </w:r>
          </w:p>
          <w:p w14:paraId="540C3315" w14:textId="77777777" w:rsidR="00494017" w:rsidRPr="00FF083F" w:rsidRDefault="00494017" w:rsidP="004E4663">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1085A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AE0025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62C5F" w14:textId="77777777" w:rsidR="00494017" w:rsidRPr="00FF083F" w:rsidRDefault="00494017" w:rsidP="004E4663">
            <w:pPr>
              <w:pStyle w:val="TAL"/>
              <w:rPr>
                <w:b/>
                <w:i/>
                <w:lang w:eastAsia="en-GB"/>
              </w:rPr>
            </w:pPr>
            <w:r w:rsidRPr="00FF083F">
              <w:rPr>
                <w:b/>
                <w:i/>
                <w:lang w:eastAsia="en-GB"/>
              </w:rPr>
              <w:t>interRAT-ParametersWLAN</w:t>
            </w:r>
          </w:p>
          <w:p w14:paraId="4F310995" w14:textId="77777777" w:rsidR="00494017" w:rsidRPr="00FF083F" w:rsidRDefault="00494017" w:rsidP="004E4663">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749878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6CD20F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63FA3" w14:textId="77777777" w:rsidR="00494017" w:rsidRPr="00FF083F" w:rsidRDefault="00494017" w:rsidP="004E4663">
            <w:pPr>
              <w:pStyle w:val="TAL"/>
              <w:rPr>
                <w:b/>
                <w:bCs/>
                <w:i/>
                <w:noProof/>
                <w:lang w:eastAsia="en-GB"/>
              </w:rPr>
            </w:pPr>
            <w:r w:rsidRPr="00FF083F">
              <w:rPr>
                <w:b/>
                <w:bCs/>
                <w:i/>
                <w:noProof/>
                <w:lang w:eastAsia="en-GB"/>
              </w:rPr>
              <w:t>interRAT-PS-HO-ToGERAN</w:t>
            </w:r>
          </w:p>
          <w:p w14:paraId="66841200" w14:textId="77777777" w:rsidR="00494017" w:rsidRPr="00FF083F" w:rsidDel="002E1589" w:rsidRDefault="00494017" w:rsidP="004E4663">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B37645" w14:textId="77777777" w:rsidR="00494017" w:rsidRPr="00FF083F" w:rsidRDefault="00494017" w:rsidP="004E4663">
            <w:pPr>
              <w:pStyle w:val="TAL"/>
              <w:jc w:val="center"/>
              <w:rPr>
                <w:bCs/>
                <w:noProof/>
                <w:lang w:eastAsia="en-GB"/>
              </w:rPr>
            </w:pPr>
            <w:r w:rsidRPr="00FF083F">
              <w:rPr>
                <w:bCs/>
                <w:noProof/>
                <w:lang w:eastAsia="en-GB"/>
              </w:rPr>
              <w:t>Y</w:t>
            </w:r>
            <w:r w:rsidRPr="00FF083F">
              <w:rPr>
                <w:lang w:eastAsia="en-GB"/>
              </w:rPr>
              <w:t>es</w:t>
            </w:r>
          </w:p>
        </w:tc>
      </w:tr>
      <w:tr w:rsidR="00494017" w:rsidRPr="00FF083F" w14:paraId="321A1E3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66CC9" w14:textId="77777777" w:rsidR="00494017" w:rsidRPr="00FF083F" w:rsidRDefault="00494017" w:rsidP="004E4663">
            <w:pPr>
              <w:keepNext/>
              <w:keepLines/>
              <w:spacing w:after="0"/>
              <w:rPr>
                <w:rFonts w:ascii="Arial" w:hAnsi="Arial"/>
                <w:b/>
                <w:i/>
                <w:sz w:val="18"/>
                <w:lang w:eastAsia="ko-KR"/>
              </w:rPr>
            </w:pPr>
            <w:r w:rsidRPr="00FF083F">
              <w:rPr>
                <w:rFonts w:ascii="Arial" w:hAnsi="Arial"/>
                <w:b/>
                <w:i/>
                <w:sz w:val="18"/>
                <w:lang w:eastAsia="zh-CN"/>
              </w:rPr>
              <w:t>intraBandContiguous</w:t>
            </w:r>
            <w:r w:rsidRPr="00FF083F">
              <w:rPr>
                <w:rFonts w:ascii="Arial" w:hAnsi="Arial"/>
                <w:b/>
                <w:i/>
                <w:sz w:val="18"/>
                <w:lang w:eastAsia="ko-KR"/>
              </w:rPr>
              <w:t>CC-I</w:t>
            </w:r>
            <w:r w:rsidRPr="00FF083F">
              <w:rPr>
                <w:rFonts w:ascii="Arial" w:hAnsi="Arial"/>
                <w:b/>
                <w:i/>
                <w:sz w:val="18"/>
                <w:lang w:eastAsia="zh-CN"/>
              </w:rPr>
              <w:t>nfoList</w:t>
            </w:r>
          </w:p>
          <w:p w14:paraId="483838AE" w14:textId="77777777" w:rsidR="00494017" w:rsidRPr="00FF083F" w:rsidRDefault="00494017" w:rsidP="004E4663">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2FE34700" w14:textId="77777777" w:rsidR="00494017" w:rsidRPr="00FF083F" w:rsidRDefault="00494017" w:rsidP="004E4663">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D279208" w14:textId="77777777" w:rsidR="00494017" w:rsidRPr="00FF083F" w:rsidRDefault="00494017" w:rsidP="004E4663">
            <w:pPr>
              <w:pStyle w:val="TAL"/>
              <w:jc w:val="center"/>
              <w:rPr>
                <w:bCs/>
                <w:noProof/>
                <w:lang w:eastAsia="en-GB"/>
              </w:rPr>
            </w:pPr>
            <w:r w:rsidRPr="00FF083F">
              <w:rPr>
                <w:bCs/>
                <w:noProof/>
              </w:rPr>
              <w:t>-</w:t>
            </w:r>
          </w:p>
        </w:tc>
      </w:tr>
      <w:tr w:rsidR="00494017" w:rsidRPr="00FF083F" w14:paraId="3CFBDA8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6E221" w14:textId="77777777" w:rsidR="00494017" w:rsidRPr="00FF083F" w:rsidRDefault="00494017" w:rsidP="004E4663">
            <w:pPr>
              <w:pStyle w:val="TAL"/>
              <w:rPr>
                <w:b/>
                <w:i/>
                <w:lang w:eastAsia="zh-CN"/>
              </w:rPr>
            </w:pPr>
            <w:r w:rsidRPr="00FF083F">
              <w:rPr>
                <w:b/>
                <w:i/>
                <w:lang w:eastAsia="zh-CN"/>
              </w:rPr>
              <w:t>intraFreqA3-CE-ModeA</w:t>
            </w:r>
          </w:p>
          <w:p w14:paraId="361DC8E8" w14:textId="77777777" w:rsidR="00494017" w:rsidRPr="00FF083F" w:rsidRDefault="00494017" w:rsidP="004E4663">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B1399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154FE5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B6A7A"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intraFreqA3-CE-ModeB</w:t>
            </w:r>
          </w:p>
          <w:p w14:paraId="5C308058" w14:textId="77777777" w:rsidR="00494017" w:rsidRPr="00FF083F" w:rsidRDefault="00494017" w:rsidP="004E4663">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B8886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83BD29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DB77B" w14:textId="77777777" w:rsidR="00494017" w:rsidRPr="00FF083F" w:rsidRDefault="00494017" w:rsidP="004E4663">
            <w:pPr>
              <w:pStyle w:val="TAL"/>
              <w:rPr>
                <w:b/>
                <w:i/>
              </w:rPr>
            </w:pPr>
            <w:r w:rsidRPr="00FF083F">
              <w:rPr>
                <w:b/>
                <w:i/>
              </w:rPr>
              <w:t>intraFreq-CE-NeedForGaps</w:t>
            </w:r>
          </w:p>
          <w:p w14:paraId="0764B0CC" w14:textId="77777777" w:rsidR="00494017" w:rsidRPr="00FF083F" w:rsidRDefault="00494017" w:rsidP="004E4663">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CDF292F" w14:textId="77777777" w:rsidR="00494017" w:rsidRPr="00FF083F" w:rsidRDefault="00494017" w:rsidP="004E4663">
            <w:pPr>
              <w:pStyle w:val="TAL"/>
              <w:jc w:val="center"/>
              <w:rPr>
                <w:bCs/>
                <w:noProof/>
                <w:lang w:eastAsia="en-GB"/>
              </w:rPr>
            </w:pPr>
          </w:p>
        </w:tc>
      </w:tr>
      <w:tr w:rsidR="00494017" w:rsidRPr="00FF083F" w14:paraId="18D89FF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9E8C9" w14:textId="77777777" w:rsidR="00494017" w:rsidRPr="00FF083F" w:rsidRDefault="00494017" w:rsidP="004E4663">
            <w:pPr>
              <w:pStyle w:val="TAL"/>
              <w:rPr>
                <w:b/>
                <w:i/>
              </w:rPr>
            </w:pPr>
            <w:r w:rsidRPr="00FF083F">
              <w:rPr>
                <w:b/>
                <w:i/>
              </w:rPr>
              <w:t>intraFreqAsyncDAPS</w:t>
            </w:r>
          </w:p>
          <w:p w14:paraId="39340DE8" w14:textId="77777777" w:rsidR="00494017" w:rsidRPr="00FF083F" w:rsidRDefault="00494017" w:rsidP="004E4663">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D06618A" w14:textId="77777777" w:rsidR="00494017" w:rsidRPr="00FF083F" w:rsidRDefault="00494017" w:rsidP="004E4663">
            <w:pPr>
              <w:pStyle w:val="TAL"/>
              <w:jc w:val="center"/>
              <w:rPr>
                <w:bCs/>
                <w:noProof/>
                <w:lang w:eastAsia="en-GB"/>
              </w:rPr>
            </w:pPr>
            <w:r w:rsidRPr="00FF083F">
              <w:rPr>
                <w:noProof/>
                <w:lang w:eastAsia="zh-CN"/>
              </w:rPr>
              <w:t>-</w:t>
            </w:r>
          </w:p>
        </w:tc>
      </w:tr>
      <w:tr w:rsidR="00494017" w:rsidRPr="00FF083F" w14:paraId="49CDB4B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D5604" w14:textId="77777777" w:rsidR="00494017" w:rsidRPr="00FF083F" w:rsidRDefault="00494017" w:rsidP="004E4663">
            <w:pPr>
              <w:pStyle w:val="TAL"/>
              <w:rPr>
                <w:b/>
                <w:bCs/>
                <w:i/>
                <w:iCs/>
              </w:rPr>
            </w:pPr>
            <w:r w:rsidRPr="00FF083F">
              <w:rPr>
                <w:b/>
                <w:bCs/>
                <w:i/>
                <w:iCs/>
              </w:rPr>
              <w:t>intraFreqDAPS</w:t>
            </w:r>
          </w:p>
          <w:p w14:paraId="6859B363" w14:textId="77777777" w:rsidR="00494017" w:rsidRPr="00FF083F" w:rsidRDefault="00494017" w:rsidP="004E4663">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4E4663">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443D84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2E12CD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9A0FBD" w14:textId="77777777" w:rsidR="00494017" w:rsidRPr="00FF083F" w:rsidRDefault="00494017" w:rsidP="004E4663">
            <w:pPr>
              <w:pStyle w:val="TAL"/>
              <w:rPr>
                <w:b/>
                <w:i/>
                <w:lang w:eastAsia="zh-CN"/>
              </w:rPr>
            </w:pPr>
            <w:r w:rsidRPr="00FF083F">
              <w:rPr>
                <w:b/>
                <w:i/>
                <w:lang w:eastAsia="zh-CN"/>
              </w:rPr>
              <w:t>intraFreqHO-CE-ModeA</w:t>
            </w:r>
          </w:p>
          <w:p w14:paraId="785AC842" w14:textId="77777777" w:rsidR="00494017" w:rsidRPr="00FF083F" w:rsidRDefault="00494017" w:rsidP="004E4663">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DC17CE5" w14:textId="77777777" w:rsidR="00494017" w:rsidRPr="00FF083F" w:rsidRDefault="00494017" w:rsidP="004E4663">
            <w:pPr>
              <w:pStyle w:val="TAL"/>
              <w:jc w:val="center"/>
              <w:rPr>
                <w:lang w:eastAsia="zh-CN"/>
              </w:rPr>
            </w:pPr>
            <w:r w:rsidRPr="00FF083F">
              <w:rPr>
                <w:lang w:eastAsia="zh-CN"/>
              </w:rPr>
              <w:t>-</w:t>
            </w:r>
          </w:p>
        </w:tc>
      </w:tr>
      <w:tr w:rsidR="00494017" w:rsidRPr="00FF083F" w14:paraId="46E40A0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82112A" w14:textId="77777777" w:rsidR="00494017" w:rsidRPr="00FF083F" w:rsidRDefault="00494017" w:rsidP="004E4663">
            <w:pPr>
              <w:pStyle w:val="TAL"/>
              <w:rPr>
                <w:b/>
                <w:bCs/>
                <w:i/>
                <w:iCs/>
                <w:lang w:eastAsia="zh-CN"/>
              </w:rPr>
            </w:pPr>
            <w:r w:rsidRPr="00FF083F">
              <w:rPr>
                <w:b/>
                <w:bCs/>
                <w:i/>
                <w:iCs/>
                <w:lang w:eastAsia="zh-CN"/>
              </w:rPr>
              <w:t>intraFreqHO-CE-ModeB</w:t>
            </w:r>
          </w:p>
          <w:p w14:paraId="0FD96907" w14:textId="77777777" w:rsidR="00494017" w:rsidRPr="00FF083F" w:rsidRDefault="00494017" w:rsidP="004E4663">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9EF32F" w14:textId="77777777" w:rsidR="00494017" w:rsidRPr="00FF083F" w:rsidRDefault="00494017" w:rsidP="004E4663">
            <w:pPr>
              <w:pStyle w:val="TAL"/>
              <w:jc w:val="center"/>
              <w:rPr>
                <w:bCs/>
                <w:noProof/>
              </w:rPr>
            </w:pPr>
            <w:r w:rsidRPr="00FF083F">
              <w:rPr>
                <w:lang w:eastAsia="zh-CN"/>
              </w:rPr>
              <w:t>-</w:t>
            </w:r>
          </w:p>
        </w:tc>
      </w:tr>
      <w:tr w:rsidR="00494017" w:rsidRPr="00FF083F" w14:paraId="7C8B0BF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623C23" w14:textId="77777777" w:rsidR="00494017" w:rsidRPr="00FF083F" w:rsidRDefault="00494017" w:rsidP="004E4663">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14A9D306" w14:textId="77777777" w:rsidR="00494017" w:rsidRPr="00FF083F" w:rsidRDefault="00494017" w:rsidP="004E4663">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2114B85" w14:textId="77777777" w:rsidR="00494017" w:rsidRPr="00FF083F" w:rsidRDefault="00494017" w:rsidP="004E4663">
            <w:pPr>
              <w:pStyle w:val="TAL"/>
              <w:jc w:val="center"/>
              <w:rPr>
                <w:lang w:eastAsia="zh-CN"/>
              </w:rPr>
            </w:pPr>
            <w:r w:rsidRPr="00FF083F">
              <w:rPr>
                <w:lang w:eastAsia="zh-CN"/>
              </w:rPr>
              <w:t>-</w:t>
            </w:r>
          </w:p>
        </w:tc>
      </w:tr>
      <w:tr w:rsidR="00494017" w:rsidRPr="00FF083F" w14:paraId="7B7BC9B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5652EC" w14:textId="77777777" w:rsidR="00494017" w:rsidRPr="00FF083F" w:rsidRDefault="00494017" w:rsidP="004E4663">
            <w:pPr>
              <w:pStyle w:val="TAL"/>
              <w:rPr>
                <w:b/>
                <w:i/>
                <w:lang w:eastAsia="zh-CN"/>
              </w:rPr>
            </w:pPr>
            <w:r w:rsidRPr="00FF083F">
              <w:rPr>
                <w:b/>
                <w:i/>
                <w:lang w:eastAsia="zh-CN"/>
              </w:rPr>
              <w:t>intraFreqProximityIndication</w:t>
            </w:r>
          </w:p>
          <w:p w14:paraId="73B82C6E" w14:textId="77777777" w:rsidR="00494017" w:rsidRPr="00FF083F" w:rsidRDefault="00494017" w:rsidP="004E4663">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8D6C2C" w14:textId="77777777" w:rsidR="00494017" w:rsidRPr="00FF083F" w:rsidRDefault="00494017" w:rsidP="004E4663">
            <w:pPr>
              <w:pStyle w:val="TAL"/>
              <w:jc w:val="center"/>
              <w:rPr>
                <w:lang w:eastAsia="zh-CN"/>
              </w:rPr>
            </w:pPr>
            <w:r w:rsidRPr="00FF083F">
              <w:rPr>
                <w:lang w:eastAsia="zh-CN"/>
              </w:rPr>
              <w:t>-</w:t>
            </w:r>
          </w:p>
        </w:tc>
      </w:tr>
      <w:tr w:rsidR="00494017" w:rsidRPr="00FF083F" w14:paraId="3268CC5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F5994A" w14:textId="77777777" w:rsidR="00494017" w:rsidRPr="00FF083F" w:rsidRDefault="00494017" w:rsidP="004E4663">
            <w:pPr>
              <w:pStyle w:val="TAL"/>
              <w:rPr>
                <w:b/>
                <w:i/>
                <w:lang w:eastAsia="zh-CN"/>
              </w:rPr>
            </w:pPr>
            <w:r w:rsidRPr="00FF083F">
              <w:rPr>
                <w:b/>
                <w:i/>
                <w:lang w:eastAsia="zh-CN"/>
              </w:rPr>
              <w:t>intraFreqSI-AcquisitionForHO</w:t>
            </w:r>
          </w:p>
          <w:p w14:paraId="27068DD1" w14:textId="77777777" w:rsidR="00494017" w:rsidRPr="00FF083F" w:rsidRDefault="00494017" w:rsidP="004E4663">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17B4DE9"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19FD57D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73361C" w14:textId="77777777" w:rsidR="00494017" w:rsidRPr="00FF083F" w:rsidRDefault="00494017" w:rsidP="004E4663">
            <w:pPr>
              <w:pStyle w:val="TAL"/>
              <w:rPr>
                <w:b/>
                <w:i/>
                <w:lang w:eastAsia="zh-CN"/>
              </w:rPr>
            </w:pPr>
            <w:r w:rsidRPr="00FF083F">
              <w:rPr>
                <w:b/>
                <w:i/>
                <w:lang w:eastAsia="zh-CN"/>
              </w:rPr>
              <w:t>intraFreqTwoTAGs-DAPS</w:t>
            </w:r>
          </w:p>
          <w:p w14:paraId="53EFC595" w14:textId="77777777" w:rsidR="00494017" w:rsidRPr="00FF083F" w:rsidRDefault="00494017" w:rsidP="004E4663">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07BD73F" w14:textId="77777777" w:rsidR="00494017" w:rsidRPr="00FF083F" w:rsidRDefault="00494017" w:rsidP="004E4663">
            <w:pPr>
              <w:pStyle w:val="TAL"/>
              <w:jc w:val="center"/>
              <w:rPr>
                <w:lang w:eastAsia="zh-CN"/>
              </w:rPr>
            </w:pPr>
            <w:r w:rsidRPr="00FF083F">
              <w:rPr>
                <w:lang w:eastAsia="zh-CN"/>
              </w:rPr>
              <w:t>-</w:t>
            </w:r>
          </w:p>
        </w:tc>
      </w:tr>
      <w:tr w:rsidR="00494017" w:rsidRPr="00FF083F" w14:paraId="06268E4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209A2B" w14:textId="77777777" w:rsidR="00494017" w:rsidRPr="00FF083F" w:rsidRDefault="00494017" w:rsidP="004E4663">
            <w:pPr>
              <w:pStyle w:val="TAL"/>
              <w:rPr>
                <w:b/>
                <w:i/>
                <w:lang w:eastAsia="en-GB"/>
              </w:rPr>
            </w:pPr>
            <w:r w:rsidRPr="00FF083F">
              <w:rPr>
                <w:b/>
                <w:i/>
                <w:lang w:eastAsia="en-GB"/>
              </w:rPr>
              <w:t>jointEHC-ROHC-Config</w:t>
            </w:r>
          </w:p>
          <w:p w14:paraId="28C73824" w14:textId="77777777" w:rsidR="00494017" w:rsidRPr="00FF083F" w:rsidRDefault="00494017" w:rsidP="004E4663">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DC192B8" w14:textId="77777777" w:rsidR="00494017" w:rsidRPr="00FF083F" w:rsidRDefault="00494017" w:rsidP="004E4663">
            <w:pPr>
              <w:pStyle w:val="TAL"/>
              <w:jc w:val="center"/>
              <w:rPr>
                <w:lang w:eastAsia="zh-CN"/>
              </w:rPr>
            </w:pPr>
            <w:r w:rsidRPr="00FF083F">
              <w:rPr>
                <w:lang w:eastAsia="zh-CN"/>
              </w:rPr>
              <w:t>No</w:t>
            </w:r>
          </w:p>
        </w:tc>
      </w:tr>
      <w:tr w:rsidR="00494017" w:rsidRPr="00FF083F" w14:paraId="635D3E3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2D60A9" w14:textId="77777777" w:rsidR="00494017" w:rsidRPr="00FF083F" w:rsidRDefault="00494017" w:rsidP="004E4663">
            <w:pPr>
              <w:pStyle w:val="TAL"/>
              <w:rPr>
                <w:b/>
                <w:i/>
                <w:lang w:eastAsia="en-GB"/>
              </w:rPr>
            </w:pPr>
            <w:r w:rsidRPr="00FF083F">
              <w:rPr>
                <w:b/>
                <w:i/>
                <w:lang w:eastAsia="en-GB"/>
              </w:rPr>
              <w:t>k-Max (in MIMO-CA-ParametersPerBoBCPerTM)</w:t>
            </w:r>
          </w:p>
          <w:p w14:paraId="37E1FA94" w14:textId="77777777" w:rsidR="00494017" w:rsidRPr="00FF083F" w:rsidRDefault="00494017" w:rsidP="004E4663">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56C8AB" w14:textId="77777777" w:rsidR="00494017" w:rsidRPr="00FF083F" w:rsidRDefault="00494017" w:rsidP="004E4663">
            <w:pPr>
              <w:pStyle w:val="TAL"/>
              <w:jc w:val="center"/>
              <w:rPr>
                <w:lang w:eastAsia="zh-CN"/>
              </w:rPr>
            </w:pPr>
            <w:r w:rsidRPr="00FF083F">
              <w:rPr>
                <w:bCs/>
                <w:noProof/>
                <w:lang w:eastAsia="en-GB"/>
              </w:rPr>
              <w:t>No</w:t>
            </w:r>
          </w:p>
        </w:tc>
      </w:tr>
      <w:tr w:rsidR="00494017" w:rsidRPr="00FF083F" w14:paraId="44A42CA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285B49" w14:textId="77777777" w:rsidR="00494017" w:rsidRPr="00FF083F" w:rsidRDefault="00494017" w:rsidP="004E4663">
            <w:pPr>
              <w:pStyle w:val="TAL"/>
              <w:rPr>
                <w:b/>
                <w:i/>
                <w:lang w:eastAsia="en-GB"/>
              </w:rPr>
            </w:pPr>
            <w:r w:rsidRPr="00FF083F">
              <w:rPr>
                <w:b/>
                <w:i/>
                <w:lang w:eastAsia="en-GB"/>
              </w:rPr>
              <w:t>k-Max (in MIMO-UE-ParametersPerTM)</w:t>
            </w:r>
          </w:p>
          <w:p w14:paraId="2642C5CE" w14:textId="77777777" w:rsidR="00494017" w:rsidRPr="00FF083F" w:rsidRDefault="00494017" w:rsidP="004E4663">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AAB31D8" w14:textId="77777777" w:rsidR="00494017" w:rsidRPr="00FF083F" w:rsidRDefault="00494017" w:rsidP="004E4663">
            <w:pPr>
              <w:pStyle w:val="TAL"/>
              <w:jc w:val="center"/>
              <w:rPr>
                <w:bCs/>
                <w:noProof/>
                <w:lang w:eastAsia="en-GB"/>
              </w:rPr>
            </w:pPr>
            <w:r w:rsidRPr="00FF083F">
              <w:rPr>
                <w:bCs/>
                <w:noProof/>
                <w:lang w:eastAsia="en-GB"/>
              </w:rPr>
              <w:t>TBD</w:t>
            </w:r>
          </w:p>
        </w:tc>
      </w:tr>
      <w:tr w:rsidR="00494017" w:rsidRPr="00FF083F" w14:paraId="799919F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519579" w14:textId="77777777" w:rsidR="00494017" w:rsidRPr="00FF083F" w:rsidRDefault="00494017" w:rsidP="004E4663">
            <w:pPr>
              <w:pStyle w:val="TAL"/>
              <w:rPr>
                <w:b/>
                <w:i/>
                <w:lang w:eastAsia="en-GB"/>
              </w:rPr>
            </w:pPr>
            <w:r w:rsidRPr="00FF083F">
              <w:rPr>
                <w:b/>
                <w:i/>
                <w:lang w:eastAsia="en-GB"/>
              </w:rPr>
              <w:t>laa-PUSCH-Mode1</w:t>
            </w:r>
          </w:p>
          <w:p w14:paraId="79E0337F" w14:textId="77777777" w:rsidR="00494017" w:rsidRPr="00FF083F" w:rsidRDefault="00494017" w:rsidP="004E4663">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4889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447E9D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86F8E6" w14:textId="77777777" w:rsidR="00494017" w:rsidRPr="00FF083F" w:rsidRDefault="00494017" w:rsidP="004E4663">
            <w:pPr>
              <w:pStyle w:val="TAL"/>
              <w:rPr>
                <w:b/>
                <w:i/>
                <w:lang w:eastAsia="en-GB"/>
              </w:rPr>
            </w:pPr>
            <w:r w:rsidRPr="00FF083F">
              <w:rPr>
                <w:b/>
                <w:i/>
                <w:lang w:eastAsia="en-GB"/>
              </w:rPr>
              <w:t>laa-PUSCH-Mode2</w:t>
            </w:r>
          </w:p>
          <w:p w14:paraId="320737F1" w14:textId="77777777" w:rsidR="00494017" w:rsidRPr="00FF083F" w:rsidRDefault="00494017" w:rsidP="004E4663">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F9EEB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B3F486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E2A8EF" w14:textId="77777777" w:rsidR="00494017" w:rsidRPr="00FF083F" w:rsidRDefault="00494017" w:rsidP="004E4663">
            <w:pPr>
              <w:pStyle w:val="TAL"/>
              <w:rPr>
                <w:b/>
                <w:i/>
                <w:lang w:eastAsia="en-GB"/>
              </w:rPr>
            </w:pPr>
            <w:r w:rsidRPr="00FF083F">
              <w:rPr>
                <w:b/>
                <w:i/>
                <w:lang w:eastAsia="en-GB"/>
              </w:rPr>
              <w:t>laa-PUSCH-Mode3</w:t>
            </w:r>
          </w:p>
          <w:p w14:paraId="5377ABC5" w14:textId="77777777" w:rsidR="00494017" w:rsidRPr="00FF083F" w:rsidRDefault="00494017" w:rsidP="004E4663">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058154"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28A8CA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C9B645" w14:textId="77777777" w:rsidR="00494017" w:rsidRPr="00FF083F" w:rsidRDefault="00494017" w:rsidP="004E4663">
            <w:pPr>
              <w:pStyle w:val="TAL"/>
              <w:rPr>
                <w:b/>
                <w:i/>
                <w:lang w:eastAsia="en-GB"/>
              </w:rPr>
            </w:pPr>
            <w:r w:rsidRPr="00FF083F">
              <w:rPr>
                <w:b/>
                <w:i/>
                <w:lang w:eastAsia="en-GB"/>
              </w:rPr>
              <w:t>locationReport</w:t>
            </w:r>
          </w:p>
          <w:p w14:paraId="26622B8B" w14:textId="77777777" w:rsidR="00494017" w:rsidRPr="00FF083F" w:rsidRDefault="00494017" w:rsidP="004E4663">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2D28FF" w14:textId="77777777" w:rsidR="00494017" w:rsidRPr="00FF083F" w:rsidRDefault="00494017" w:rsidP="004E4663">
            <w:pPr>
              <w:pStyle w:val="TAL"/>
              <w:jc w:val="center"/>
              <w:rPr>
                <w:lang w:eastAsia="zh-CN"/>
              </w:rPr>
            </w:pPr>
            <w:r w:rsidRPr="00FF083F">
              <w:rPr>
                <w:bCs/>
                <w:noProof/>
                <w:lang w:eastAsia="ko-KR"/>
              </w:rPr>
              <w:t>-</w:t>
            </w:r>
          </w:p>
        </w:tc>
      </w:tr>
      <w:tr w:rsidR="00494017" w:rsidRPr="00FF083F" w14:paraId="3BCEF40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2266D" w14:textId="77777777" w:rsidR="00494017" w:rsidRPr="00FF083F" w:rsidRDefault="00494017" w:rsidP="004E4663">
            <w:pPr>
              <w:pStyle w:val="TAL"/>
              <w:rPr>
                <w:b/>
                <w:i/>
                <w:lang w:eastAsia="zh-CN"/>
              </w:rPr>
            </w:pPr>
            <w:r w:rsidRPr="00FF083F">
              <w:rPr>
                <w:b/>
                <w:i/>
                <w:lang w:eastAsia="zh-CN"/>
              </w:rPr>
              <w:t>loggedMBSFNMeasurements</w:t>
            </w:r>
          </w:p>
          <w:p w14:paraId="5CC8FBF0" w14:textId="77777777" w:rsidR="00494017" w:rsidRPr="00FF083F" w:rsidRDefault="00494017" w:rsidP="004E4663">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7605F3" w14:textId="77777777" w:rsidR="00494017" w:rsidRPr="00FF083F" w:rsidRDefault="00494017" w:rsidP="004E4663">
            <w:pPr>
              <w:pStyle w:val="TAL"/>
              <w:jc w:val="center"/>
              <w:rPr>
                <w:lang w:eastAsia="zh-CN"/>
              </w:rPr>
            </w:pPr>
            <w:r w:rsidRPr="00FF083F">
              <w:rPr>
                <w:lang w:eastAsia="zh-CN"/>
              </w:rPr>
              <w:t>-</w:t>
            </w:r>
          </w:p>
        </w:tc>
      </w:tr>
      <w:tr w:rsidR="00494017" w:rsidRPr="00FF083F" w14:paraId="56EFC518" w14:textId="77777777" w:rsidTr="004E4663">
        <w:trPr>
          <w:cantSplit/>
        </w:trPr>
        <w:tc>
          <w:tcPr>
            <w:tcW w:w="7793" w:type="dxa"/>
            <w:gridSpan w:val="2"/>
          </w:tcPr>
          <w:p w14:paraId="0D736ABC" w14:textId="77777777" w:rsidR="00494017" w:rsidRPr="00FF083F" w:rsidRDefault="00494017" w:rsidP="004E4663">
            <w:pPr>
              <w:pStyle w:val="TAL"/>
              <w:rPr>
                <w:b/>
                <w:i/>
              </w:rPr>
            </w:pPr>
            <w:r w:rsidRPr="00FF083F">
              <w:rPr>
                <w:b/>
                <w:i/>
              </w:rPr>
              <w:t>loggedMeasBT</w:t>
            </w:r>
          </w:p>
          <w:p w14:paraId="1FD273C2" w14:textId="77777777" w:rsidR="00494017" w:rsidRPr="00FF083F" w:rsidRDefault="00494017" w:rsidP="004E4663">
            <w:pPr>
              <w:pStyle w:val="TAL"/>
              <w:rPr>
                <w:b/>
                <w:i/>
                <w:noProof/>
                <w:lang w:eastAsia="en-GB"/>
              </w:rPr>
            </w:pPr>
            <w:r w:rsidRPr="00FF083F">
              <w:rPr>
                <w:lang w:eastAsia="en-GB"/>
              </w:rPr>
              <w:t>Indicates whether the UE supports Bluetooth measurements in RRC idle mode.</w:t>
            </w:r>
          </w:p>
        </w:tc>
        <w:tc>
          <w:tcPr>
            <w:tcW w:w="862" w:type="dxa"/>
            <w:gridSpan w:val="2"/>
          </w:tcPr>
          <w:p w14:paraId="67AF9B9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E2199A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90522" w14:textId="77777777" w:rsidR="00494017" w:rsidRPr="00FF083F" w:rsidRDefault="00494017" w:rsidP="004E4663">
            <w:pPr>
              <w:pStyle w:val="TAL"/>
              <w:rPr>
                <w:b/>
                <w:i/>
                <w:lang w:eastAsia="zh-CN"/>
              </w:rPr>
            </w:pPr>
            <w:r w:rsidRPr="00FF083F">
              <w:rPr>
                <w:b/>
                <w:i/>
                <w:lang w:eastAsia="zh-CN"/>
              </w:rPr>
              <w:t>loggedMeasurementsIdle</w:t>
            </w:r>
          </w:p>
          <w:p w14:paraId="22F6B3E8" w14:textId="77777777" w:rsidR="00494017" w:rsidRPr="00FF083F" w:rsidRDefault="00494017" w:rsidP="004E4663">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D609ADA" w14:textId="77777777" w:rsidR="00494017" w:rsidRPr="00FF083F" w:rsidRDefault="00494017" w:rsidP="004E4663">
            <w:pPr>
              <w:pStyle w:val="TAL"/>
              <w:jc w:val="center"/>
              <w:rPr>
                <w:lang w:eastAsia="zh-CN"/>
              </w:rPr>
            </w:pPr>
            <w:r w:rsidRPr="00FF083F">
              <w:rPr>
                <w:lang w:eastAsia="zh-CN"/>
              </w:rPr>
              <w:t>-</w:t>
            </w:r>
          </w:p>
        </w:tc>
      </w:tr>
      <w:tr w:rsidR="00494017" w:rsidRPr="00FF083F" w14:paraId="77BC18B9" w14:textId="77777777" w:rsidTr="004E4663">
        <w:trPr>
          <w:cantSplit/>
        </w:trPr>
        <w:tc>
          <w:tcPr>
            <w:tcW w:w="7793" w:type="dxa"/>
            <w:gridSpan w:val="2"/>
          </w:tcPr>
          <w:p w14:paraId="5A106A44" w14:textId="77777777" w:rsidR="00494017" w:rsidRPr="00FF083F" w:rsidRDefault="00494017" w:rsidP="004E4663">
            <w:pPr>
              <w:pStyle w:val="TAL"/>
              <w:rPr>
                <w:b/>
                <w:i/>
              </w:rPr>
            </w:pPr>
            <w:r w:rsidRPr="00FF083F">
              <w:rPr>
                <w:b/>
                <w:i/>
              </w:rPr>
              <w:t>loggedMeasWLAN</w:t>
            </w:r>
          </w:p>
          <w:p w14:paraId="42C9A14C" w14:textId="77777777" w:rsidR="00494017" w:rsidRPr="00FF083F" w:rsidRDefault="00494017" w:rsidP="004E4663">
            <w:pPr>
              <w:pStyle w:val="TAL"/>
              <w:rPr>
                <w:b/>
                <w:i/>
                <w:noProof/>
                <w:lang w:eastAsia="en-GB"/>
              </w:rPr>
            </w:pPr>
            <w:r w:rsidRPr="00FF083F">
              <w:rPr>
                <w:lang w:eastAsia="en-GB"/>
              </w:rPr>
              <w:t>Indicates whether the UE supports WLAN measurements in RRC idle mode.</w:t>
            </w:r>
          </w:p>
        </w:tc>
        <w:tc>
          <w:tcPr>
            <w:tcW w:w="862" w:type="dxa"/>
            <w:gridSpan w:val="2"/>
          </w:tcPr>
          <w:p w14:paraId="4C3DBE5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7A4067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D5A7C" w14:textId="77777777" w:rsidR="00494017" w:rsidRPr="00FF083F" w:rsidRDefault="00494017" w:rsidP="004E4663">
            <w:pPr>
              <w:pStyle w:val="TAL"/>
              <w:rPr>
                <w:b/>
                <w:i/>
                <w:noProof/>
                <w:lang w:eastAsia="en-GB"/>
              </w:rPr>
            </w:pPr>
            <w:r w:rsidRPr="00FF083F">
              <w:rPr>
                <w:b/>
                <w:i/>
                <w:noProof/>
                <w:lang w:eastAsia="en-GB"/>
              </w:rPr>
              <w:t>logicalChannelSR-ProhibitTimer</w:t>
            </w:r>
          </w:p>
          <w:p w14:paraId="49550277" w14:textId="77777777" w:rsidR="00494017" w:rsidRPr="00FF083F" w:rsidRDefault="00494017" w:rsidP="004E4663">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D4C6AA4"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46E1EFB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A05B6"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11D9ED37"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DFF24" w14:textId="77777777" w:rsidR="00494017" w:rsidRPr="00FF083F" w:rsidRDefault="00494017" w:rsidP="004E4663">
            <w:pPr>
              <w:keepNext/>
              <w:keepLines/>
              <w:spacing w:after="0"/>
              <w:jc w:val="center"/>
              <w:rPr>
                <w:rFonts w:ascii="Arial" w:hAnsi="Arial" w:cs="Arial"/>
                <w:sz w:val="18"/>
                <w:szCs w:val="18"/>
              </w:rPr>
            </w:pPr>
            <w:r w:rsidRPr="00FF083F">
              <w:rPr>
                <w:rFonts w:ascii="Arial" w:hAnsi="Arial" w:cs="Arial"/>
                <w:sz w:val="18"/>
                <w:szCs w:val="18"/>
              </w:rPr>
              <w:t>-</w:t>
            </w:r>
          </w:p>
        </w:tc>
      </w:tr>
      <w:tr w:rsidR="00494017" w:rsidRPr="00FF083F" w14:paraId="626A68A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5AE52" w14:textId="77777777" w:rsidR="00494017" w:rsidRPr="00FF083F" w:rsidRDefault="00494017" w:rsidP="004E4663">
            <w:pPr>
              <w:pStyle w:val="TAL"/>
              <w:rPr>
                <w:b/>
                <w:i/>
                <w:lang w:eastAsia="en-GB"/>
              </w:rPr>
            </w:pPr>
            <w:r w:rsidRPr="00FF083F">
              <w:rPr>
                <w:b/>
                <w:i/>
                <w:lang w:eastAsia="en-GB"/>
              </w:rPr>
              <w:t>lwa</w:t>
            </w:r>
          </w:p>
          <w:p w14:paraId="28ED6924"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E74C64" w14:textId="77777777" w:rsidR="00494017" w:rsidRPr="00FF083F" w:rsidRDefault="00494017" w:rsidP="004E4663">
            <w:pPr>
              <w:keepNext/>
              <w:keepLines/>
              <w:spacing w:after="0"/>
              <w:jc w:val="center"/>
              <w:rPr>
                <w:rFonts w:ascii="Arial" w:hAnsi="Arial" w:cs="Arial"/>
                <w:sz w:val="18"/>
                <w:szCs w:val="18"/>
              </w:rPr>
            </w:pPr>
            <w:r w:rsidRPr="00FF083F">
              <w:rPr>
                <w:bCs/>
                <w:noProof/>
                <w:lang w:eastAsia="en-GB"/>
              </w:rPr>
              <w:t>-</w:t>
            </w:r>
          </w:p>
        </w:tc>
      </w:tr>
      <w:tr w:rsidR="00494017" w:rsidRPr="00FF083F" w14:paraId="663FF8F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D9DB8" w14:textId="77777777" w:rsidR="00494017" w:rsidRPr="00FF083F" w:rsidRDefault="00494017" w:rsidP="004E4663">
            <w:pPr>
              <w:pStyle w:val="TAL"/>
              <w:rPr>
                <w:b/>
                <w:i/>
                <w:lang w:eastAsia="zh-CN"/>
              </w:rPr>
            </w:pPr>
            <w:r w:rsidRPr="00FF083F">
              <w:rPr>
                <w:b/>
                <w:i/>
                <w:lang w:eastAsia="zh-CN"/>
              </w:rPr>
              <w:t>lwa-BufferSize</w:t>
            </w:r>
          </w:p>
          <w:p w14:paraId="01D86787"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60844B0" w14:textId="77777777" w:rsidR="00494017" w:rsidRPr="00FF083F" w:rsidRDefault="00494017" w:rsidP="004E4663">
            <w:pPr>
              <w:keepNext/>
              <w:keepLines/>
              <w:spacing w:after="0"/>
              <w:jc w:val="center"/>
              <w:rPr>
                <w:rFonts w:ascii="Arial" w:hAnsi="Arial" w:cs="Arial"/>
                <w:sz w:val="18"/>
                <w:szCs w:val="18"/>
              </w:rPr>
            </w:pPr>
            <w:r w:rsidRPr="00FF083F">
              <w:rPr>
                <w:rFonts w:ascii="Arial" w:hAnsi="Arial" w:cs="Arial"/>
                <w:sz w:val="18"/>
                <w:szCs w:val="18"/>
              </w:rPr>
              <w:t>-</w:t>
            </w:r>
          </w:p>
        </w:tc>
      </w:tr>
      <w:tr w:rsidR="00494017" w:rsidRPr="00FF083F" w14:paraId="67B2076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E20B3" w14:textId="77777777" w:rsidR="00494017" w:rsidRPr="00FF083F" w:rsidRDefault="00494017" w:rsidP="004E4663">
            <w:pPr>
              <w:pStyle w:val="TAL"/>
              <w:rPr>
                <w:b/>
                <w:i/>
              </w:rPr>
            </w:pPr>
            <w:r w:rsidRPr="00FF083F">
              <w:rPr>
                <w:b/>
                <w:i/>
              </w:rPr>
              <w:t>lwa-HO-WithoutWT-Change</w:t>
            </w:r>
          </w:p>
          <w:p w14:paraId="4D794320" w14:textId="77777777" w:rsidR="00494017" w:rsidRPr="00FF083F" w:rsidRDefault="00494017" w:rsidP="004E4663">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110322" w14:textId="77777777" w:rsidR="00494017" w:rsidRPr="00FF083F" w:rsidRDefault="00494017" w:rsidP="004E4663">
            <w:pPr>
              <w:keepNext/>
              <w:keepLines/>
              <w:spacing w:after="0"/>
              <w:jc w:val="center"/>
              <w:rPr>
                <w:bCs/>
                <w:noProof/>
                <w:lang w:eastAsia="en-GB"/>
              </w:rPr>
            </w:pPr>
            <w:r w:rsidRPr="00FF083F">
              <w:rPr>
                <w:bCs/>
                <w:noProof/>
                <w:lang w:eastAsia="en-GB"/>
              </w:rPr>
              <w:t>-</w:t>
            </w:r>
          </w:p>
        </w:tc>
      </w:tr>
      <w:tr w:rsidR="00494017" w:rsidRPr="00FF083F" w14:paraId="21EC55D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27194" w14:textId="77777777" w:rsidR="00494017" w:rsidRPr="00FF083F" w:rsidRDefault="00494017" w:rsidP="004E4663">
            <w:pPr>
              <w:pStyle w:val="TAL"/>
              <w:rPr>
                <w:b/>
                <w:i/>
              </w:rPr>
            </w:pPr>
            <w:r w:rsidRPr="00FF083F">
              <w:rPr>
                <w:b/>
                <w:i/>
              </w:rPr>
              <w:t>lwa-RLC-UM</w:t>
            </w:r>
          </w:p>
          <w:p w14:paraId="2B5C03F9" w14:textId="77777777" w:rsidR="00494017" w:rsidRPr="00FF083F" w:rsidRDefault="00494017" w:rsidP="004E4663">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4112CB2" w14:textId="77777777" w:rsidR="00494017" w:rsidRPr="00FF083F" w:rsidRDefault="00494017" w:rsidP="004E4663">
            <w:pPr>
              <w:keepNext/>
              <w:keepLines/>
              <w:spacing w:after="0"/>
              <w:jc w:val="center"/>
              <w:rPr>
                <w:bCs/>
                <w:noProof/>
                <w:lang w:eastAsia="en-GB"/>
              </w:rPr>
            </w:pPr>
            <w:r w:rsidRPr="00FF083F">
              <w:rPr>
                <w:bCs/>
                <w:noProof/>
                <w:lang w:eastAsia="en-GB"/>
              </w:rPr>
              <w:t>-</w:t>
            </w:r>
          </w:p>
        </w:tc>
      </w:tr>
      <w:tr w:rsidR="00494017" w:rsidRPr="00FF083F" w14:paraId="3517701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62D9E" w14:textId="77777777" w:rsidR="00494017" w:rsidRPr="00FF083F" w:rsidRDefault="00494017" w:rsidP="004E4663">
            <w:pPr>
              <w:pStyle w:val="TAL"/>
              <w:rPr>
                <w:b/>
                <w:i/>
                <w:lang w:eastAsia="en-GB"/>
              </w:rPr>
            </w:pPr>
            <w:r w:rsidRPr="00FF083F">
              <w:rPr>
                <w:b/>
                <w:i/>
                <w:lang w:eastAsia="en-GB"/>
              </w:rPr>
              <w:t>lwa-SplitBearer</w:t>
            </w:r>
          </w:p>
          <w:p w14:paraId="3C30BA53"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468D746" w14:textId="77777777" w:rsidR="00494017" w:rsidRPr="00FF083F" w:rsidRDefault="00494017" w:rsidP="004E4663">
            <w:pPr>
              <w:keepNext/>
              <w:keepLines/>
              <w:spacing w:after="0"/>
              <w:jc w:val="center"/>
              <w:rPr>
                <w:rFonts w:ascii="Arial" w:hAnsi="Arial" w:cs="Arial"/>
                <w:sz w:val="18"/>
                <w:szCs w:val="18"/>
              </w:rPr>
            </w:pPr>
            <w:r w:rsidRPr="00FF083F">
              <w:rPr>
                <w:bCs/>
                <w:noProof/>
                <w:lang w:eastAsia="en-GB"/>
              </w:rPr>
              <w:t>-</w:t>
            </w:r>
          </w:p>
        </w:tc>
      </w:tr>
      <w:tr w:rsidR="00494017" w:rsidRPr="00FF083F" w14:paraId="0A59F66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4367D" w14:textId="77777777" w:rsidR="00494017" w:rsidRPr="00FF083F" w:rsidRDefault="00494017" w:rsidP="004E4663">
            <w:pPr>
              <w:pStyle w:val="TAL"/>
              <w:rPr>
                <w:b/>
                <w:i/>
              </w:rPr>
            </w:pPr>
            <w:r w:rsidRPr="00FF083F">
              <w:rPr>
                <w:b/>
                <w:i/>
              </w:rPr>
              <w:t>lwa-UL</w:t>
            </w:r>
          </w:p>
          <w:p w14:paraId="711B3738" w14:textId="77777777" w:rsidR="00494017" w:rsidRPr="00FF083F" w:rsidRDefault="00494017" w:rsidP="004E4663">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C224911" w14:textId="77777777" w:rsidR="00494017" w:rsidRPr="00FF083F" w:rsidRDefault="00494017" w:rsidP="004E4663">
            <w:pPr>
              <w:keepNext/>
              <w:keepLines/>
              <w:spacing w:after="0"/>
              <w:jc w:val="center"/>
              <w:rPr>
                <w:bCs/>
                <w:noProof/>
                <w:lang w:eastAsia="en-GB"/>
              </w:rPr>
            </w:pPr>
            <w:r w:rsidRPr="00FF083F">
              <w:rPr>
                <w:bCs/>
                <w:noProof/>
                <w:lang w:eastAsia="en-GB"/>
              </w:rPr>
              <w:t>-</w:t>
            </w:r>
          </w:p>
        </w:tc>
      </w:tr>
      <w:tr w:rsidR="00494017" w:rsidRPr="00FF083F" w14:paraId="734BA90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EB678" w14:textId="77777777" w:rsidR="00494017" w:rsidRPr="00FF083F" w:rsidRDefault="00494017" w:rsidP="004E4663">
            <w:pPr>
              <w:pStyle w:val="TAL"/>
              <w:rPr>
                <w:b/>
                <w:i/>
                <w:lang w:eastAsia="en-GB"/>
              </w:rPr>
            </w:pPr>
            <w:r w:rsidRPr="00FF083F">
              <w:rPr>
                <w:b/>
                <w:i/>
                <w:lang w:eastAsia="en-GB"/>
              </w:rPr>
              <w:t>lwip</w:t>
            </w:r>
          </w:p>
          <w:p w14:paraId="3EBAE665" w14:textId="77777777" w:rsidR="00494017" w:rsidRPr="00FF083F" w:rsidRDefault="00494017" w:rsidP="004E4663">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59180" w14:textId="77777777" w:rsidR="00494017" w:rsidRPr="00FF083F" w:rsidRDefault="00494017" w:rsidP="004E4663">
            <w:pPr>
              <w:keepNext/>
              <w:keepLines/>
              <w:spacing w:after="0"/>
              <w:jc w:val="center"/>
              <w:rPr>
                <w:bCs/>
                <w:noProof/>
                <w:lang w:eastAsia="en-GB"/>
              </w:rPr>
            </w:pPr>
            <w:r w:rsidRPr="00FF083F">
              <w:rPr>
                <w:bCs/>
                <w:noProof/>
                <w:lang w:eastAsia="en-GB"/>
              </w:rPr>
              <w:t>-</w:t>
            </w:r>
          </w:p>
        </w:tc>
      </w:tr>
      <w:tr w:rsidR="00494017" w:rsidRPr="00FF083F" w14:paraId="52FC36F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1317D" w14:textId="77777777" w:rsidR="00494017" w:rsidRPr="00FF083F" w:rsidRDefault="00494017" w:rsidP="004E4663">
            <w:pPr>
              <w:pStyle w:val="TAL"/>
              <w:rPr>
                <w:b/>
                <w:i/>
                <w:lang w:eastAsia="en-GB"/>
              </w:rPr>
            </w:pPr>
            <w:r w:rsidRPr="00FF083F">
              <w:rPr>
                <w:b/>
                <w:i/>
                <w:lang w:eastAsia="en-GB"/>
              </w:rPr>
              <w:t>lwip-Aggregation-DL, lwip-Aggregation-UL</w:t>
            </w:r>
          </w:p>
          <w:p w14:paraId="1AF45344" w14:textId="77777777" w:rsidR="00494017" w:rsidRPr="00FF083F" w:rsidRDefault="00494017" w:rsidP="004E4663">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B1CCA" w14:textId="77777777" w:rsidR="00494017" w:rsidRPr="00FF083F" w:rsidRDefault="00494017" w:rsidP="004E4663">
            <w:pPr>
              <w:keepNext/>
              <w:keepLines/>
              <w:spacing w:after="0"/>
              <w:jc w:val="center"/>
              <w:rPr>
                <w:bCs/>
                <w:noProof/>
                <w:lang w:eastAsia="en-GB"/>
              </w:rPr>
            </w:pPr>
            <w:r w:rsidRPr="00FF083F">
              <w:rPr>
                <w:bCs/>
                <w:noProof/>
                <w:lang w:eastAsia="en-GB"/>
              </w:rPr>
              <w:t>-</w:t>
            </w:r>
          </w:p>
        </w:tc>
      </w:tr>
      <w:tr w:rsidR="00494017" w:rsidRPr="00FF083F" w14:paraId="408E819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67E4C" w14:textId="77777777" w:rsidR="00494017" w:rsidRPr="00FF083F" w:rsidRDefault="00494017" w:rsidP="004E4663">
            <w:pPr>
              <w:pStyle w:val="TAL"/>
              <w:rPr>
                <w:b/>
                <w:i/>
                <w:lang w:eastAsia="zh-CN"/>
              </w:rPr>
            </w:pPr>
            <w:r w:rsidRPr="00FF083F">
              <w:rPr>
                <w:b/>
                <w:i/>
                <w:lang w:eastAsia="zh-CN"/>
              </w:rPr>
              <w:t>makeBeforeBreak</w:t>
            </w:r>
          </w:p>
          <w:p w14:paraId="2FB80326" w14:textId="77777777" w:rsidR="00494017" w:rsidRPr="00FF083F" w:rsidRDefault="00494017" w:rsidP="004E4663">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15DA4F7" w14:textId="77777777" w:rsidR="00494017" w:rsidRPr="00FF083F" w:rsidRDefault="00494017" w:rsidP="004E4663">
            <w:pPr>
              <w:keepNext/>
              <w:keepLines/>
              <w:spacing w:after="0"/>
              <w:jc w:val="center"/>
              <w:rPr>
                <w:bCs/>
                <w:noProof/>
                <w:lang w:eastAsia="en-GB"/>
              </w:rPr>
            </w:pPr>
            <w:r w:rsidRPr="00FF083F">
              <w:rPr>
                <w:bCs/>
                <w:noProof/>
                <w:lang w:eastAsia="en-GB"/>
              </w:rPr>
              <w:t>-</w:t>
            </w:r>
          </w:p>
        </w:tc>
      </w:tr>
      <w:tr w:rsidR="00494017" w:rsidRPr="00FF083F" w14:paraId="5A04CE0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EE409" w14:textId="77777777" w:rsidR="00494017" w:rsidRPr="00FF083F" w:rsidRDefault="00494017" w:rsidP="004E4663">
            <w:pPr>
              <w:pStyle w:val="TAL"/>
              <w:rPr>
                <w:b/>
                <w:bCs/>
                <w:i/>
                <w:iCs/>
              </w:rPr>
            </w:pPr>
            <w:r w:rsidRPr="00FF083F">
              <w:rPr>
                <w:b/>
                <w:bCs/>
                <w:i/>
                <w:iCs/>
              </w:rPr>
              <w:t>measGapPatterns-NRonly</w:t>
            </w:r>
          </w:p>
          <w:p w14:paraId="744F071B" w14:textId="77777777" w:rsidR="00494017" w:rsidRPr="00FF083F" w:rsidRDefault="00494017" w:rsidP="004E466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6D08ED9" w14:textId="77777777" w:rsidR="00494017" w:rsidRPr="00FF083F" w:rsidRDefault="00494017" w:rsidP="004E4663">
            <w:pPr>
              <w:pStyle w:val="TAL"/>
              <w:jc w:val="center"/>
              <w:rPr>
                <w:noProof/>
                <w:lang w:eastAsia="en-GB"/>
              </w:rPr>
            </w:pPr>
            <w:r w:rsidRPr="00FF083F">
              <w:rPr>
                <w:noProof/>
                <w:lang w:eastAsia="en-GB"/>
              </w:rPr>
              <w:t>No</w:t>
            </w:r>
          </w:p>
        </w:tc>
      </w:tr>
      <w:tr w:rsidR="00494017" w:rsidRPr="00FF083F" w14:paraId="4C1F28B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FFEE4" w14:textId="77777777" w:rsidR="00494017" w:rsidRPr="00FF083F" w:rsidRDefault="00494017" w:rsidP="004E4663">
            <w:pPr>
              <w:pStyle w:val="TAL"/>
              <w:rPr>
                <w:b/>
                <w:bCs/>
                <w:i/>
                <w:iCs/>
              </w:rPr>
            </w:pPr>
            <w:r w:rsidRPr="00FF083F">
              <w:rPr>
                <w:b/>
                <w:bCs/>
                <w:i/>
                <w:iCs/>
              </w:rPr>
              <w:t>measGapPatterns-NRonly-ENDC</w:t>
            </w:r>
          </w:p>
          <w:p w14:paraId="4EC23457" w14:textId="77777777" w:rsidR="00494017" w:rsidRPr="00FF083F" w:rsidRDefault="00494017" w:rsidP="004E466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B5EBA56" w14:textId="77777777" w:rsidR="00494017" w:rsidRPr="00FF083F" w:rsidRDefault="00494017" w:rsidP="004E4663">
            <w:pPr>
              <w:pStyle w:val="TAL"/>
              <w:jc w:val="center"/>
              <w:rPr>
                <w:noProof/>
                <w:lang w:eastAsia="en-GB"/>
              </w:rPr>
            </w:pPr>
            <w:r w:rsidRPr="00FF083F">
              <w:rPr>
                <w:noProof/>
                <w:lang w:eastAsia="en-GB"/>
              </w:rPr>
              <w:t>No</w:t>
            </w:r>
          </w:p>
        </w:tc>
      </w:tr>
      <w:tr w:rsidR="00494017" w:rsidRPr="00FF083F" w14:paraId="022694E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9EC84" w14:textId="77777777" w:rsidR="00494017" w:rsidRPr="00FF083F" w:rsidRDefault="00494017" w:rsidP="004E4663">
            <w:pPr>
              <w:keepNext/>
              <w:keepLines/>
              <w:spacing w:after="0"/>
              <w:rPr>
                <w:rFonts w:ascii="Arial" w:hAnsi="Arial"/>
                <w:b/>
                <w:i/>
                <w:sz w:val="18"/>
              </w:rPr>
            </w:pPr>
            <w:r w:rsidRPr="00FF083F">
              <w:rPr>
                <w:rFonts w:ascii="Arial" w:hAnsi="Arial"/>
                <w:b/>
                <w:i/>
                <w:sz w:val="18"/>
              </w:rPr>
              <w:t>maximumCCsRetrieval</w:t>
            </w:r>
          </w:p>
          <w:p w14:paraId="14A35D58" w14:textId="77777777" w:rsidR="00494017" w:rsidRPr="00FF083F" w:rsidRDefault="00494017" w:rsidP="004E4663">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A40C731" w14:textId="77777777" w:rsidR="00494017" w:rsidRPr="00FF083F" w:rsidRDefault="00494017" w:rsidP="004E4663">
            <w:pPr>
              <w:keepNext/>
              <w:keepLines/>
              <w:spacing w:after="0"/>
              <w:jc w:val="center"/>
              <w:rPr>
                <w:bCs/>
                <w:noProof/>
                <w:lang w:eastAsia="en-GB"/>
              </w:rPr>
            </w:pPr>
            <w:r w:rsidRPr="00FF083F">
              <w:rPr>
                <w:rFonts w:ascii="Arial" w:hAnsi="Arial"/>
                <w:sz w:val="18"/>
                <w:lang w:eastAsia="zh-CN"/>
              </w:rPr>
              <w:t>-</w:t>
            </w:r>
          </w:p>
        </w:tc>
      </w:tr>
      <w:tr w:rsidR="00494017" w:rsidRPr="00FF083F" w14:paraId="0B69187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BC75A" w14:textId="77777777" w:rsidR="00494017" w:rsidRPr="00FF083F" w:rsidRDefault="00494017" w:rsidP="004E4663">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338B8238" w14:textId="77777777" w:rsidR="00494017" w:rsidRPr="00FF083F" w:rsidRDefault="00494017" w:rsidP="004E4663">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A0F6382"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w:t>
            </w:r>
          </w:p>
        </w:tc>
      </w:tr>
      <w:tr w:rsidR="00494017" w:rsidRPr="00FF083F" w14:paraId="1AA29A5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B72F4" w14:textId="77777777" w:rsidR="00494017" w:rsidRPr="00FF083F" w:rsidRDefault="00494017" w:rsidP="004E4663">
            <w:pPr>
              <w:pStyle w:val="TAL"/>
              <w:rPr>
                <w:b/>
                <w:i/>
                <w:noProof/>
                <w:lang w:eastAsia="en-GB"/>
              </w:rPr>
            </w:pPr>
            <w:r w:rsidRPr="00FF083F">
              <w:rPr>
                <w:b/>
                <w:i/>
                <w:noProof/>
              </w:rPr>
              <w:t>maxLayersSlotOrSubslotPUSCH</w:t>
            </w:r>
          </w:p>
          <w:p w14:paraId="52D5D48E" w14:textId="77777777" w:rsidR="00494017" w:rsidRPr="00FF083F" w:rsidRDefault="00494017" w:rsidP="004E4663">
            <w:pPr>
              <w:pStyle w:val="TAL"/>
              <w:rPr>
                <w:noProof/>
                <w:lang w:eastAsia="en-GB"/>
              </w:rPr>
            </w:pPr>
            <w:r w:rsidRPr="00FF083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0482439" w14:textId="77777777" w:rsidR="00494017" w:rsidRPr="00FF083F" w:rsidRDefault="00494017" w:rsidP="004E4663">
            <w:pPr>
              <w:pStyle w:val="TAL"/>
              <w:jc w:val="center"/>
              <w:rPr>
                <w:lang w:eastAsia="zh-CN"/>
              </w:rPr>
            </w:pPr>
            <w:r w:rsidRPr="00FF083F">
              <w:rPr>
                <w:lang w:eastAsia="zh-CN"/>
              </w:rPr>
              <w:t>-</w:t>
            </w:r>
          </w:p>
        </w:tc>
      </w:tr>
      <w:tr w:rsidR="00494017" w:rsidRPr="00FF083F" w14:paraId="68F2D88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7CA5A" w14:textId="77777777" w:rsidR="00494017" w:rsidRPr="00FF083F" w:rsidRDefault="00494017" w:rsidP="004E4663">
            <w:pPr>
              <w:pStyle w:val="TAL"/>
              <w:rPr>
                <w:b/>
                <w:i/>
                <w:noProof/>
                <w:lang w:eastAsia="en-GB"/>
              </w:rPr>
            </w:pPr>
            <w:r w:rsidRPr="00FF083F">
              <w:rPr>
                <w:b/>
                <w:i/>
                <w:noProof/>
              </w:rPr>
              <w:t>maxNumberCCs-SPT</w:t>
            </w:r>
          </w:p>
          <w:p w14:paraId="24EADB3A" w14:textId="77777777" w:rsidR="00494017" w:rsidRPr="00FF083F" w:rsidRDefault="00494017" w:rsidP="004E4663">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0E915B6" w14:textId="77777777" w:rsidR="00494017" w:rsidRPr="00FF083F" w:rsidRDefault="00494017" w:rsidP="004E4663">
            <w:pPr>
              <w:pStyle w:val="TAL"/>
              <w:jc w:val="center"/>
              <w:rPr>
                <w:lang w:eastAsia="zh-CN"/>
              </w:rPr>
            </w:pPr>
            <w:r w:rsidRPr="00FF083F">
              <w:rPr>
                <w:lang w:eastAsia="zh-CN"/>
              </w:rPr>
              <w:t>-</w:t>
            </w:r>
          </w:p>
        </w:tc>
      </w:tr>
      <w:tr w:rsidR="00494017" w:rsidRPr="00FF083F" w14:paraId="332F6AF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BFF0" w14:textId="77777777" w:rsidR="00494017" w:rsidRPr="00FF083F" w:rsidRDefault="00494017" w:rsidP="004E4663">
            <w:pPr>
              <w:pStyle w:val="TAL"/>
              <w:rPr>
                <w:b/>
                <w:i/>
                <w:noProof/>
                <w:lang w:eastAsia="en-GB"/>
              </w:rPr>
            </w:pPr>
            <w:r w:rsidRPr="00FF083F">
              <w:rPr>
                <w:b/>
                <w:i/>
                <w:noProof/>
              </w:rPr>
              <w:t>maxNumberDL-CCs, maxNumberUL-CCs</w:t>
            </w:r>
          </w:p>
          <w:p w14:paraId="655239CB" w14:textId="77777777" w:rsidR="00494017" w:rsidRPr="00FF083F" w:rsidRDefault="00494017" w:rsidP="004E4663">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E801842" w14:textId="77777777" w:rsidR="00494017" w:rsidRPr="00FF083F" w:rsidRDefault="00494017" w:rsidP="004E4663">
            <w:pPr>
              <w:pStyle w:val="TAL"/>
              <w:jc w:val="center"/>
              <w:rPr>
                <w:lang w:eastAsia="zh-CN"/>
              </w:rPr>
            </w:pPr>
            <w:r w:rsidRPr="00FF083F">
              <w:rPr>
                <w:lang w:eastAsia="zh-CN"/>
              </w:rPr>
              <w:t>-</w:t>
            </w:r>
          </w:p>
        </w:tc>
      </w:tr>
      <w:tr w:rsidR="00494017" w:rsidRPr="00FF083F" w14:paraId="7C0098D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6D75A" w14:textId="77777777" w:rsidR="00494017" w:rsidRPr="00FF083F" w:rsidRDefault="00494017" w:rsidP="004E4663">
            <w:pPr>
              <w:pStyle w:val="TAL"/>
              <w:rPr>
                <w:b/>
                <w:i/>
                <w:noProof/>
                <w:lang w:eastAsia="en-GB"/>
              </w:rPr>
            </w:pPr>
            <w:r w:rsidRPr="00FF083F">
              <w:rPr>
                <w:b/>
                <w:i/>
                <w:noProof/>
              </w:rPr>
              <w:t>maxNumber</w:t>
            </w:r>
            <w:r w:rsidRPr="00FF083F">
              <w:rPr>
                <w:b/>
                <w:i/>
                <w:noProof/>
                <w:lang w:eastAsia="en-GB"/>
              </w:rPr>
              <w:t>Decoding</w:t>
            </w:r>
          </w:p>
          <w:p w14:paraId="162060D4" w14:textId="77777777" w:rsidR="00494017" w:rsidRPr="00FF083F" w:rsidRDefault="00494017" w:rsidP="004E4663">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2F6347" w14:textId="77777777" w:rsidR="00494017" w:rsidRPr="00FF083F" w:rsidRDefault="00494017" w:rsidP="004E4663">
            <w:pPr>
              <w:pStyle w:val="TAL"/>
              <w:jc w:val="center"/>
              <w:rPr>
                <w:lang w:eastAsia="zh-CN"/>
              </w:rPr>
            </w:pPr>
            <w:r w:rsidRPr="00FF083F">
              <w:rPr>
                <w:noProof/>
                <w:lang w:eastAsia="zh-CN"/>
              </w:rPr>
              <w:t>No</w:t>
            </w:r>
          </w:p>
        </w:tc>
      </w:tr>
      <w:tr w:rsidR="00494017" w:rsidRPr="00FF083F" w14:paraId="1736167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39E36" w14:textId="77777777" w:rsidR="00494017" w:rsidRPr="00FF083F" w:rsidRDefault="00494017" w:rsidP="004E4663">
            <w:pPr>
              <w:pStyle w:val="TAL"/>
              <w:rPr>
                <w:b/>
                <w:bCs/>
                <w:i/>
                <w:noProof/>
                <w:lang w:eastAsia="en-GB"/>
              </w:rPr>
            </w:pPr>
            <w:r w:rsidRPr="00FF083F">
              <w:rPr>
                <w:b/>
                <w:bCs/>
                <w:i/>
                <w:noProof/>
                <w:lang w:eastAsia="en-GB"/>
              </w:rPr>
              <w:t>maxNumberEHC-Contexts</w:t>
            </w:r>
          </w:p>
          <w:p w14:paraId="46094313" w14:textId="77777777" w:rsidR="00494017" w:rsidRPr="00FF083F" w:rsidRDefault="00494017" w:rsidP="004E4663">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6C5F185A" w14:textId="77777777" w:rsidR="00494017" w:rsidRPr="00FF083F" w:rsidRDefault="00494017" w:rsidP="004E4663">
            <w:pPr>
              <w:pStyle w:val="TAL"/>
              <w:jc w:val="center"/>
              <w:rPr>
                <w:noProof/>
                <w:lang w:eastAsia="zh-CN"/>
              </w:rPr>
            </w:pPr>
            <w:r w:rsidRPr="00FF083F">
              <w:rPr>
                <w:noProof/>
                <w:lang w:eastAsia="zh-CN"/>
              </w:rPr>
              <w:t>No</w:t>
            </w:r>
          </w:p>
        </w:tc>
      </w:tr>
      <w:tr w:rsidR="00494017" w:rsidRPr="00FF083F" w14:paraId="02D4C8DE" w14:textId="77777777" w:rsidTr="004E4663">
        <w:trPr>
          <w:cantSplit/>
        </w:trPr>
        <w:tc>
          <w:tcPr>
            <w:tcW w:w="7793" w:type="dxa"/>
            <w:gridSpan w:val="2"/>
          </w:tcPr>
          <w:p w14:paraId="110921D0" w14:textId="77777777" w:rsidR="00494017" w:rsidRPr="00FF083F" w:rsidRDefault="00494017" w:rsidP="004E4663">
            <w:pPr>
              <w:pStyle w:val="TAL"/>
              <w:rPr>
                <w:b/>
                <w:bCs/>
                <w:i/>
                <w:noProof/>
                <w:lang w:eastAsia="en-GB"/>
              </w:rPr>
            </w:pPr>
            <w:r w:rsidRPr="00FF083F">
              <w:rPr>
                <w:b/>
                <w:bCs/>
                <w:i/>
                <w:noProof/>
                <w:lang w:eastAsia="en-GB"/>
              </w:rPr>
              <w:t>maxNumberROHC-ContextSessions</w:t>
            </w:r>
          </w:p>
          <w:p w14:paraId="2662D3B9" w14:textId="77777777" w:rsidR="00494017" w:rsidRPr="00FF083F" w:rsidRDefault="00494017" w:rsidP="004E4663">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38612BA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CE7CC60" w14:textId="77777777" w:rsidTr="004E4663">
        <w:trPr>
          <w:cantSplit/>
        </w:trPr>
        <w:tc>
          <w:tcPr>
            <w:tcW w:w="7793" w:type="dxa"/>
            <w:gridSpan w:val="2"/>
          </w:tcPr>
          <w:p w14:paraId="382A914A" w14:textId="77777777" w:rsidR="00494017" w:rsidRPr="00FF083F" w:rsidRDefault="00494017" w:rsidP="004E4663">
            <w:pPr>
              <w:pStyle w:val="TAL"/>
              <w:rPr>
                <w:b/>
                <w:i/>
              </w:rPr>
            </w:pPr>
            <w:r w:rsidRPr="00FF083F">
              <w:rPr>
                <w:b/>
                <w:i/>
              </w:rPr>
              <w:t>maxNumberUpdatedCSI-Proc, maxNumberUpdatedCSI-Proc-SPT</w:t>
            </w:r>
          </w:p>
          <w:p w14:paraId="541496E8" w14:textId="77777777" w:rsidR="00494017" w:rsidRPr="00FF083F" w:rsidRDefault="00494017" w:rsidP="004E4663">
            <w:pPr>
              <w:pStyle w:val="TAL"/>
              <w:rPr>
                <w:bCs/>
                <w:noProof/>
              </w:rPr>
            </w:pPr>
            <w:r w:rsidRPr="00FF083F">
              <w:t>Indicates the maximum number of CSI processes to be updated across CCs.</w:t>
            </w:r>
          </w:p>
        </w:tc>
        <w:tc>
          <w:tcPr>
            <w:tcW w:w="862" w:type="dxa"/>
            <w:gridSpan w:val="2"/>
          </w:tcPr>
          <w:p w14:paraId="34EE16A7" w14:textId="77777777" w:rsidR="00494017" w:rsidRPr="00FF083F" w:rsidRDefault="00494017" w:rsidP="004E4663">
            <w:pPr>
              <w:pStyle w:val="TAL"/>
              <w:jc w:val="center"/>
              <w:rPr>
                <w:bCs/>
                <w:noProof/>
              </w:rPr>
            </w:pPr>
            <w:r w:rsidRPr="00FF083F">
              <w:rPr>
                <w:bCs/>
                <w:noProof/>
              </w:rPr>
              <w:t>No</w:t>
            </w:r>
          </w:p>
        </w:tc>
      </w:tr>
      <w:tr w:rsidR="00494017" w:rsidRPr="00FF083F" w14:paraId="051D2C00" w14:textId="77777777" w:rsidTr="004E4663">
        <w:trPr>
          <w:cantSplit/>
        </w:trPr>
        <w:tc>
          <w:tcPr>
            <w:tcW w:w="7793" w:type="dxa"/>
            <w:gridSpan w:val="2"/>
          </w:tcPr>
          <w:p w14:paraId="53985232" w14:textId="77777777" w:rsidR="00494017" w:rsidRPr="00FF083F" w:rsidRDefault="00494017" w:rsidP="004E4663">
            <w:pPr>
              <w:pStyle w:val="TAL"/>
              <w:rPr>
                <w:b/>
                <w:i/>
              </w:rPr>
            </w:pPr>
            <w:r w:rsidRPr="00FF083F">
              <w:rPr>
                <w:b/>
                <w:i/>
              </w:rPr>
              <w:t>maxNumberUpdatedCSI-Proc-STTI-Comb77, maxNumberUpdatedCSI-Proc-STTI-Comb27, maxNumberUpdatedCSI-Proc-STTI-Comb22-Set1, maxNumberUpdatedCSI-Proc-STTI-Comb22-Set2</w:t>
            </w:r>
          </w:p>
          <w:p w14:paraId="15962168" w14:textId="77777777" w:rsidR="00494017" w:rsidRPr="00FF083F" w:rsidRDefault="00494017" w:rsidP="004E4663">
            <w:pPr>
              <w:pStyle w:val="TAL"/>
            </w:pPr>
            <w:r w:rsidRPr="00FF083F">
              <w:t>Indicates the maximum number of CSI processes to be updated across CCs. Comb77 is applicable for {slot, slot}, Comb27 for {subslot, slot}, Comb22-Set1 for</w:t>
            </w:r>
          </w:p>
          <w:p w14:paraId="3B8C5312" w14:textId="77777777" w:rsidR="00494017" w:rsidRPr="00FF083F" w:rsidRDefault="00494017" w:rsidP="004E4663">
            <w:pPr>
              <w:pStyle w:val="TAL"/>
            </w:pPr>
            <w:r w:rsidRPr="00FF083F">
              <w:t>{subslot, subslot} processing timeline set 1 and the Comb22-Set2 for {subslot, subslot} processing timeline set 2.</w:t>
            </w:r>
          </w:p>
        </w:tc>
        <w:tc>
          <w:tcPr>
            <w:tcW w:w="862" w:type="dxa"/>
            <w:gridSpan w:val="2"/>
          </w:tcPr>
          <w:p w14:paraId="115BAD89" w14:textId="77777777" w:rsidR="00494017" w:rsidRPr="00FF083F" w:rsidRDefault="00494017" w:rsidP="004E4663">
            <w:pPr>
              <w:pStyle w:val="TAL"/>
              <w:jc w:val="center"/>
              <w:rPr>
                <w:bCs/>
                <w:noProof/>
              </w:rPr>
            </w:pPr>
          </w:p>
        </w:tc>
      </w:tr>
      <w:tr w:rsidR="00494017" w:rsidRPr="00FF083F" w14:paraId="44C1DF1A" w14:textId="77777777" w:rsidTr="004E4663">
        <w:trPr>
          <w:cantSplit/>
        </w:trPr>
        <w:tc>
          <w:tcPr>
            <w:tcW w:w="7793" w:type="dxa"/>
            <w:gridSpan w:val="2"/>
          </w:tcPr>
          <w:p w14:paraId="4B2DBD90" w14:textId="77777777" w:rsidR="00494017" w:rsidRPr="00FF083F" w:rsidRDefault="00494017" w:rsidP="004E4663">
            <w:pPr>
              <w:pStyle w:val="TAL"/>
              <w:rPr>
                <w:b/>
                <w:bCs/>
                <w:i/>
                <w:noProof/>
                <w:lang w:eastAsia="en-GB"/>
              </w:rPr>
            </w:pPr>
            <w:r w:rsidRPr="00FF083F">
              <w:rPr>
                <w:b/>
                <w:bCs/>
                <w:i/>
                <w:noProof/>
                <w:lang w:eastAsia="zh-CN"/>
              </w:rPr>
              <w:t>mbms</w:t>
            </w:r>
            <w:r w:rsidRPr="00FF083F">
              <w:rPr>
                <w:b/>
                <w:bCs/>
                <w:i/>
                <w:noProof/>
                <w:lang w:eastAsia="en-GB"/>
              </w:rPr>
              <w:t>-AsyncDC</w:t>
            </w:r>
          </w:p>
          <w:p w14:paraId="34CE14AE" w14:textId="77777777" w:rsidR="00494017" w:rsidRPr="00FF083F" w:rsidRDefault="00494017" w:rsidP="004E4663">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62" w:type="dxa"/>
            <w:gridSpan w:val="2"/>
          </w:tcPr>
          <w:p w14:paraId="60FC291B"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4593609" w14:textId="77777777" w:rsidTr="004E4663">
        <w:trPr>
          <w:cantSplit/>
        </w:trPr>
        <w:tc>
          <w:tcPr>
            <w:tcW w:w="7793" w:type="dxa"/>
            <w:gridSpan w:val="2"/>
          </w:tcPr>
          <w:p w14:paraId="5C98D0AB" w14:textId="77777777" w:rsidR="00494017" w:rsidRPr="00FF083F" w:rsidRDefault="00494017" w:rsidP="004E4663">
            <w:pPr>
              <w:pStyle w:val="TAL"/>
              <w:rPr>
                <w:b/>
                <w:bCs/>
                <w:i/>
                <w:noProof/>
                <w:lang w:eastAsia="zh-CN"/>
              </w:rPr>
            </w:pPr>
            <w:r w:rsidRPr="00FF083F">
              <w:rPr>
                <w:b/>
                <w:bCs/>
                <w:i/>
                <w:noProof/>
                <w:lang w:eastAsia="zh-CN"/>
              </w:rPr>
              <w:t>mbms-MaxBW</w:t>
            </w:r>
          </w:p>
          <w:p w14:paraId="6D8A235C" w14:textId="77777777" w:rsidR="00494017" w:rsidRPr="00FF083F" w:rsidRDefault="00494017" w:rsidP="004E4663">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677B683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E520CDF" w14:textId="77777777" w:rsidTr="004E4663">
        <w:trPr>
          <w:cantSplit/>
        </w:trPr>
        <w:tc>
          <w:tcPr>
            <w:tcW w:w="7793" w:type="dxa"/>
            <w:gridSpan w:val="2"/>
          </w:tcPr>
          <w:p w14:paraId="6D7AB203" w14:textId="77777777" w:rsidR="00494017" w:rsidRPr="00FF083F" w:rsidRDefault="00494017" w:rsidP="004E4663">
            <w:pPr>
              <w:pStyle w:val="TAL"/>
              <w:rPr>
                <w:b/>
                <w:bCs/>
                <w:i/>
                <w:noProof/>
                <w:lang w:eastAsia="en-GB"/>
              </w:rPr>
            </w:pPr>
            <w:r w:rsidRPr="00FF083F">
              <w:rPr>
                <w:b/>
                <w:bCs/>
                <w:i/>
                <w:noProof/>
                <w:lang w:eastAsia="zh-CN"/>
              </w:rPr>
              <w:t>mbms</w:t>
            </w:r>
            <w:r w:rsidRPr="00FF083F">
              <w:rPr>
                <w:b/>
                <w:bCs/>
                <w:i/>
                <w:noProof/>
                <w:lang w:eastAsia="en-GB"/>
              </w:rPr>
              <w:t>-NonServingCell</w:t>
            </w:r>
          </w:p>
          <w:p w14:paraId="170C0684" w14:textId="77777777" w:rsidR="00494017" w:rsidRPr="00FF083F" w:rsidRDefault="00494017" w:rsidP="004E4663">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62" w:type="dxa"/>
            <w:gridSpan w:val="2"/>
          </w:tcPr>
          <w:p w14:paraId="4362BF4F"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5F87E885" w14:textId="77777777" w:rsidTr="004E4663">
        <w:trPr>
          <w:cantSplit/>
        </w:trPr>
        <w:tc>
          <w:tcPr>
            <w:tcW w:w="7793" w:type="dxa"/>
            <w:gridSpan w:val="2"/>
          </w:tcPr>
          <w:p w14:paraId="6CC49250" w14:textId="77777777" w:rsidR="00494017" w:rsidRPr="00FF083F" w:rsidRDefault="00494017" w:rsidP="004E4663">
            <w:pPr>
              <w:pStyle w:val="TAL"/>
              <w:rPr>
                <w:b/>
                <w:bCs/>
                <w:i/>
                <w:noProof/>
                <w:lang w:eastAsia="zh-CN"/>
              </w:rPr>
            </w:pPr>
            <w:r w:rsidRPr="00FF083F">
              <w:rPr>
                <w:b/>
                <w:bCs/>
                <w:i/>
                <w:noProof/>
                <w:lang w:eastAsia="zh-CN"/>
              </w:rPr>
              <w:t>mbms-ScalingFactor1dot25, mbms-ScalingFactor7dot5</w:t>
            </w:r>
          </w:p>
          <w:p w14:paraId="4C2DF5F5" w14:textId="77777777" w:rsidR="00494017" w:rsidRPr="00FF083F" w:rsidRDefault="00494017" w:rsidP="004E4663">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1A418B4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8D39A34" w14:textId="77777777" w:rsidTr="004E4663">
        <w:trPr>
          <w:cantSplit/>
        </w:trPr>
        <w:tc>
          <w:tcPr>
            <w:tcW w:w="7793" w:type="dxa"/>
            <w:gridSpan w:val="2"/>
          </w:tcPr>
          <w:p w14:paraId="7BF02116" w14:textId="77777777" w:rsidR="00494017" w:rsidRPr="00FF083F" w:rsidRDefault="00494017" w:rsidP="004E4663">
            <w:pPr>
              <w:pStyle w:val="TAL"/>
              <w:rPr>
                <w:b/>
                <w:bCs/>
                <w:i/>
                <w:iCs/>
                <w:noProof/>
                <w:lang w:eastAsia="x-none"/>
              </w:rPr>
            </w:pPr>
            <w:r w:rsidRPr="00FF083F">
              <w:rPr>
                <w:b/>
                <w:bCs/>
                <w:i/>
                <w:iCs/>
                <w:noProof/>
                <w:lang w:eastAsia="x-none"/>
              </w:rPr>
              <w:t>mbms-ScalingFactor0dot37, mbms-ScalingFactor2dot5</w:t>
            </w:r>
          </w:p>
          <w:p w14:paraId="463242FA" w14:textId="77777777" w:rsidR="00494017" w:rsidRPr="00FF083F" w:rsidRDefault="00494017" w:rsidP="004E4663">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11403F93" w14:textId="77777777" w:rsidR="00494017" w:rsidRPr="00FF083F" w:rsidRDefault="00494017" w:rsidP="004E4663">
            <w:pPr>
              <w:pStyle w:val="TAL"/>
              <w:jc w:val="center"/>
              <w:rPr>
                <w:noProof/>
                <w:lang w:eastAsia="en-GB"/>
              </w:rPr>
            </w:pPr>
            <w:r w:rsidRPr="00FF083F">
              <w:rPr>
                <w:noProof/>
                <w:lang w:eastAsia="en-GB"/>
              </w:rPr>
              <w:t>-</w:t>
            </w:r>
          </w:p>
        </w:tc>
      </w:tr>
      <w:tr w:rsidR="00494017" w:rsidRPr="00FF083F" w14:paraId="59748162" w14:textId="77777777" w:rsidTr="004E4663">
        <w:trPr>
          <w:cantSplit/>
        </w:trPr>
        <w:tc>
          <w:tcPr>
            <w:tcW w:w="7793" w:type="dxa"/>
            <w:gridSpan w:val="2"/>
          </w:tcPr>
          <w:p w14:paraId="18CFB8C0" w14:textId="77777777" w:rsidR="00494017" w:rsidRPr="00FF083F" w:rsidRDefault="00494017" w:rsidP="004E4663">
            <w:pPr>
              <w:pStyle w:val="TAL"/>
              <w:rPr>
                <w:b/>
                <w:bCs/>
                <w:i/>
                <w:noProof/>
                <w:lang w:eastAsia="en-GB"/>
              </w:rPr>
            </w:pPr>
            <w:r w:rsidRPr="00FF083F">
              <w:rPr>
                <w:b/>
                <w:bCs/>
                <w:i/>
                <w:noProof/>
                <w:lang w:eastAsia="zh-CN"/>
              </w:rPr>
              <w:t>mbms</w:t>
            </w:r>
            <w:r w:rsidRPr="00FF083F">
              <w:rPr>
                <w:b/>
                <w:bCs/>
                <w:i/>
                <w:noProof/>
                <w:lang w:eastAsia="en-GB"/>
              </w:rPr>
              <w:t>-SCell</w:t>
            </w:r>
          </w:p>
          <w:p w14:paraId="73EF5AE3" w14:textId="77777777" w:rsidR="00494017" w:rsidRPr="00FF083F" w:rsidRDefault="00494017" w:rsidP="004E4663">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62" w:type="dxa"/>
            <w:gridSpan w:val="2"/>
          </w:tcPr>
          <w:p w14:paraId="407EBF0F"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6768C234" w14:textId="77777777" w:rsidTr="004E4663">
        <w:trPr>
          <w:cantSplit/>
        </w:trPr>
        <w:tc>
          <w:tcPr>
            <w:tcW w:w="7793" w:type="dxa"/>
            <w:gridSpan w:val="2"/>
          </w:tcPr>
          <w:p w14:paraId="65946BC2" w14:textId="77777777" w:rsidR="00494017" w:rsidRPr="00FF083F" w:rsidRDefault="00494017" w:rsidP="004E4663">
            <w:pPr>
              <w:keepNext/>
              <w:keepLines/>
              <w:spacing w:after="0"/>
              <w:rPr>
                <w:rFonts w:ascii="Arial" w:hAnsi="Arial"/>
                <w:b/>
                <w:bCs/>
                <w:i/>
                <w:noProof/>
                <w:sz w:val="18"/>
                <w:lang w:eastAsia="zh-CN"/>
              </w:rPr>
            </w:pPr>
            <w:r w:rsidRPr="00FF083F">
              <w:rPr>
                <w:rFonts w:ascii="Arial" w:hAnsi="Arial"/>
                <w:b/>
                <w:bCs/>
                <w:i/>
                <w:noProof/>
                <w:sz w:val="18"/>
                <w:lang w:eastAsia="zh-CN"/>
              </w:rPr>
              <w:t>mbms-SupportedBandInfoList</w:t>
            </w:r>
          </w:p>
          <w:p w14:paraId="09F6E58B" w14:textId="77777777" w:rsidR="00494017" w:rsidRPr="00FF083F" w:rsidRDefault="00494017" w:rsidP="004E4663">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Pr>
          <w:p w14:paraId="5FD0C6D5"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D92693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F2327" w14:textId="77777777" w:rsidR="00494017" w:rsidRPr="00FF083F" w:rsidRDefault="00494017" w:rsidP="004E4663">
            <w:pPr>
              <w:pStyle w:val="TAL"/>
              <w:rPr>
                <w:b/>
                <w:bCs/>
                <w:i/>
                <w:iCs/>
              </w:rPr>
            </w:pPr>
            <w:r w:rsidRPr="00FF083F">
              <w:rPr>
                <w:b/>
                <w:bCs/>
                <w:i/>
                <w:iCs/>
              </w:rPr>
              <w:t>measGapPatterns-NRonly</w:t>
            </w:r>
          </w:p>
          <w:p w14:paraId="492455FA" w14:textId="77777777" w:rsidR="00494017" w:rsidRPr="00FF083F" w:rsidRDefault="00494017" w:rsidP="004E466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2032440" w14:textId="77777777" w:rsidR="00494017" w:rsidRPr="00FF083F" w:rsidRDefault="00494017" w:rsidP="004E4663">
            <w:pPr>
              <w:pStyle w:val="TAL"/>
              <w:jc w:val="center"/>
              <w:rPr>
                <w:noProof/>
                <w:lang w:eastAsia="en-GB"/>
              </w:rPr>
            </w:pPr>
            <w:r w:rsidRPr="00FF083F">
              <w:rPr>
                <w:noProof/>
                <w:lang w:eastAsia="en-GB"/>
              </w:rPr>
              <w:t>No</w:t>
            </w:r>
          </w:p>
        </w:tc>
      </w:tr>
      <w:tr w:rsidR="00494017" w:rsidRPr="00FF083F" w14:paraId="6D26423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B4524" w14:textId="77777777" w:rsidR="00494017" w:rsidRPr="00FF083F" w:rsidRDefault="00494017" w:rsidP="004E4663">
            <w:pPr>
              <w:pStyle w:val="TAL"/>
              <w:rPr>
                <w:b/>
                <w:bCs/>
                <w:i/>
                <w:iCs/>
              </w:rPr>
            </w:pPr>
            <w:r w:rsidRPr="00FF083F">
              <w:rPr>
                <w:b/>
                <w:bCs/>
                <w:i/>
                <w:iCs/>
              </w:rPr>
              <w:t>measGapPatterns-NRonly-ENDC</w:t>
            </w:r>
          </w:p>
          <w:p w14:paraId="3AF8279B" w14:textId="77777777" w:rsidR="00494017" w:rsidRPr="00FF083F" w:rsidRDefault="00494017" w:rsidP="004E466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D14419E" w14:textId="77777777" w:rsidR="00494017" w:rsidRPr="00FF083F" w:rsidRDefault="00494017" w:rsidP="004E4663">
            <w:pPr>
              <w:pStyle w:val="TAL"/>
              <w:jc w:val="center"/>
              <w:rPr>
                <w:noProof/>
                <w:lang w:eastAsia="en-GB"/>
              </w:rPr>
            </w:pPr>
            <w:r w:rsidRPr="00FF083F">
              <w:rPr>
                <w:noProof/>
                <w:lang w:eastAsia="en-GB"/>
              </w:rPr>
              <w:t>No</w:t>
            </w:r>
          </w:p>
        </w:tc>
      </w:tr>
      <w:tr w:rsidR="00494017" w:rsidRPr="00FF083F" w14:paraId="2B0CA6C0" w14:textId="77777777" w:rsidTr="004E4663">
        <w:trPr>
          <w:cantSplit/>
        </w:trPr>
        <w:tc>
          <w:tcPr>
            <w:tcW w:w="7793" w:type="dxa"/>
            <w:gridSpan w:val="2"/>
          </w:tcPr>
          <w:p w14:paraId="6FC6D619" w14:textId="77777777" w:rsidR="00494017" w:rsidRPr="00FF083F" w:rsidRDefault="00494017" w:rsidP="004E4663">
            <w:pPr>
              <w:pStyle w:val="TAL"/>
              <w:rPr>
                <w:b/>
                <w:bCs/>
                <w:i/>
                <w:noProof/>
                <w:lang w:eastAsia="zh-CN"/>
              </w:rPr>
            </w:pPr>
            <w:r w:rsidRPr="00FF083F">
              <w:rPr>
                <w:b/>
                <w:bCs/>
                <w:i/>
                <w:noProof/>
                <w:lang w:eastAsia="zh-CN"/>
              </w:rPr>
              <w:t>measurementEnhancements</w:t>
            </w:r>
          </w:p>
          <w:p w14:paraId="3A107E2F" w14:textId="77777777" w:rsidR="00494017" w:rsidRPr="00FF083F" w:rsidRDefault="00494017" w:rsidP="004E4663">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25C5A9B7" w14:textId="77777777" w:rsidR="00494017" w:rsidRPr="00FF083F" w:rsidRDefault="00494017" w:rsidP="004E4663">
            <w:pPr>
              <w:pStyle w:val="TAL"/>
              <w:jc w:val="center"/>
              <w:rPr>
                <w:bCs/>
                <w:noProof/>
                <w:lang w:eastAsia="zh-CN"/>
              </w:rPr>
            </w:pPr>
            <w:r w:rsidRPr="00FF083F">
              <w:rPr>
                <w:bCs/>
                <w:noProof/>
              </w:rPr>
              <w:t>-</w:t>
            </w:r>
          </w:p>
        </w:tc>
      </w:tr>
      <w:tr w:rsidR="00494017" w:rsidRPr="00FF083F" w14:paraId="0D86D923" w14:textId="77777777" w:rsidTr="004E4663">
        <w:trPr>
          <w:cantSplit/>
        </w:trPr>
        <w:tc>
          <w:tcPr>
            <w:tcW w:w="7793" w:type="dxa"/>
            <w:gridSpan w:val="2"/>
          </w:tcPr>
          <w:p w14:paraId="1F65E25A" w14:textId="77777777" w:rsidR="00494017" w:rsidRPr="00FF083F" w:rsidRDefault="00494017" w:rsidP="004E4663">
            <w:pPr>
              <w:pStyle w:val="TAL"/>
              <w:rPr>
                <w:b/>
                <w:bCs/>
                <w:i/>
                <w:noProof/>
              </w:rPr>
            </w:pPr>
            <w:r w:rsidRPr="00FF083F">
              <w:rPr>
                <w:b/>
                <w:bCs/>
                <w:i/>
                <w:noProof/>
              </w:rPr>
              <w:t>measurementEnhancements2</w:t>
            </w:r>
          </w:p>
          <w:p w14:paraId="22A95EEE" w14:textId="77777777" w:rsidR="00494017" w:rsidRPr="00FF083F" w:rsidRDefault="00494017" w:rsidP="004E4663">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56AB87D5" w14:textId="77777777" w:rsidR="00494017" w:rsidRPr="00FF083F" w:rsidRDefault="00494017" w:rsidP="004E4663">
            <w:pPr>
              <w:pStyle w:val="TAL"/>
              <w:jc w:val="center"/>
              <w:rPr>
                <w:bCs/>
                <w:noProof/>
              </w:rPr>
            </w:pPr>
            <w:r w:rsidRPr="00FF083F">
              <w:rPr>
                <w:bCs/>
                <w:noProof/>
              </w:rPr>
              <w:t>-</w:t>
            </w:r>
          </w:p>
        </w:tc>
      </w:tr>
      <w:tr w:rsidR="00494017" w:rsidRPr="00FF083F" w14:paraId="60EEF153" w14:textId="77777777" w:rsidTr="004E4663">
        <w:trPr>
          <w:cantSplit/>
        </w:trPr>
        <w:tc>
          <w:tcPr>
            <w:tcW w:w="7793" w:type="dxa"/>
            <w:gridSpan w:val="2"/>
          </w:tcPr>
          <w:p w14:paraId="0944D6A1" w14:textId="77777777" w:rsidR="00494017" w:rsidRPr="00FF083F" w:rsidRDefault="00494017" w:rsidP="004E4663">
            <w:pPr>
              <w:pStyle w:val="TAL"/>
              <w:rPr>
                <w:b/>
                <w:i/>
                <w:noProof/>
              </w:rPr>
            </w:pPr>
            <w:r w:rsidRPr="00FF083F">
              <w:rPr>
                <w:b/>
                <w:i/>
                <w:noProof/>
              </w:rPr>
              <w:t>measurementEnhancementsSCell</w:t>
            </w:r>
          </w:p>
          <w:p w14:paraId="30EA99D5" w14:textId="77777777" w:rsidR="00494017" w:rsidRPr="00FF083F" w:rsidRDefault="00494017" w:rsidP="004E4663">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331C54D3" w14:textId="77777777" w:rsidR="00494017" w:rsidRPr="00FF083F" w:rsidRDefault="00494017" w:rsidP="004E4663">
            <w:pPr>
              <w:pStyle w:val="TAL"/>
              <w:jc w:val="center"/>
              <w:rPr>
                <w:bCs/>
                <w:noProof/>
              </w:rPr>
            </w:pPr>
            <w:r w:rsidRPr="00FF083F">
              <w:rPr>
                <w:bCs/>
                <w:noProof/>
              </w:rPr>
              <w:t>-</w:t>
            </w:r>
          </w:p>
        </w:tc>
      </w:tr>
      <w:tr w:rsidR="00494017" w:rsidRPr="00FF083F" w14:paraId="2E29C996" w14:textId="77777777" w:rsidTr="004E4663">
        <w:trPr>
          <w:cantSplit/>
        </w:trPr>
        <w:tc>
          <w:tcPr>
            <w:tcW w:w="7793" w:type="dxa"/>
            <w:gridSpan w:val="2"/>
          </w:tcPr>
          <w:p w14:paraId="49ACF2B7" w14:textId="77777777" w:rsidR="00494017" w:rsidRPr="00FF083F" w:rsidRDefault="00494017" w:rsidP="004E4663">
            <w:pPr>
              <w:pStyle w:val="TAL"/>
              <w:rPr>
                <w:b/>
                <w:bCs/>
                <w:i/>
                <w:noProof/>
                <w:lang w:eastAsia="zh-CN"/>
              </w:rPr>
            </w:pPr>
            <w:r w:rsidRPr="00FF083F">
              <w:rPr>
                <w:b/>
                <w:bCs/>
                <w:i/>
                <w:noProof/>
                <w:lang w:eastAsia="zh-CN"/>
              </w:rPr>
              <w:t>measGapPatterns</w:t>
            </w:r>
          </w:p>
          <w:p w14:paraId="0AE83019" w14:textId="77777777" w:rsidR="00494017" w:rsidRPr="00FF083F" w:rsidRDefault="00494017" w:rsidP="004E4663">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0889EBDA" w14:textId="77777777" w:rsidR="00494017" w:rsidRPr="00FF083F" w:rsidRDefault="00494017" w:rsidP="004E4663">
            <w:pPr>
              <w:pStyle w:val="TAL"/>
              <w:jc w:val="center"/>
              <w:rPr>
                <w:bCs/>
                <w:noProof/>
                <w:lang w:eastAsia="zh-CN"/>
              </w:rPr>
            </w:pPr>
            <w:r w:rsidRPr="00FF083F">
              <w:rPr>
                <w:bCs/>
                <w:noProof/>
              </w:rPr>
              <w:t>-</w:t>
            </w:r>
          </w:p>
        </w:tc>
      </w:tr>
      <w:tr w:rsidR="00494017" w:rsidRPr="00FF083F" w14:paraId="651E1FCA" w14:textId="77777777" w:rsidTr="004E4663">
        <w:trPr>
          <w:cantSplit/>
        </w:trPr>
        <w:tc>
          <w:tcPr>
            <w:tcW w:w="7793" w:type="dxa"/>
            <w:gridSpan w:val="2"/>
          </w:tcPr>
          <w:p w14:paraId="14274C99" w14:textId="77777777" w:rsidR="00494017" w:rsidRPr="00FF083F" w:rsidRDefault="00494017" w:rsidP="004E4663">
            <w:pPr>
              <w:pStyle w:val="TAL"/>
              <w:rPr>
                <w:b/>
                <w:bCs/>
                <w:i/>
                <w:noProof/>
                <w:lang w:eastAsia="en-GB"/>
              </w:rPr>
            </w:pPr>
            <w:r w:rsidRPr="00FF083F">
              <w:rPr>
                <w:b/>
                <w:bCs/>
                <w:i/>
                <w:noProof/>
                <w:lang w:eastAsia="zh-CN"/>
              </w:rPr>
              <w:t>mfbi</w:t>
            </w:r>
            <w:r w:rsidRPr="00FF083F">
              <w:rPr>
                <w:b/>
                <w:bCs/>
                <w:i/>
                <w:noProof/>
                <w:lang w:eastAsia="en-GB"/>
              </w:rPr>
              <w:t>-UTRA</w:t>
            </w:r>
          </w:p>
          <w:p w14:paraId="42B23989" w14:textId="77777777" w:rsidR="00494017" w:rsidRPr="00FF083F" w:rsidRDefault="00494017" w:rsidP="004E4663">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4A562033" w14:textId="77777777" w:rsidR="00494017" w:rsidRPr="00FF083F" w:rsidRDefault="00494017" w:rsidP="004E4663">
            <w:pPr>
              <w:pStyle w:val="TAL"/>
              <w:jc w:val="center"/>
              <w:rPr>
                <w:bCs/>
                <w:noProof/>
                <w:lang w:eastAsia="en-GB"/>
              </w:rPr>
            </w:pPr>
            <w:r w:rsidRPr="00FF083F">
              <w:rPr>
                <w:bCs/>
                <w:noProof/>
                <w:lang w:eastAsia="zh-CN"/>
              </w:rPr>
              <w:t>-</w:t>
            </w:r>
          </w:p>
        </w:tc>
      </w:tr>
      <w:tr w:rsidR="00494017" w:rsidRPr="00FF083F" w14:paraId="14D2E774" w14:textId="77777777" w:rsidTr="004E4663">
        <w:trPr>
          <w:cantSplit/>
        </w:trPr>
        <w:tc>
          <w:tcPr>
            <w:tcW w:w="7793" w:type="dxa"/>
            <w:gridSpan w:val="2"/>
          </w:tcPr>
          <w:p w14:paraId="4FB66B5D" w14:textId="77777777" w:rsidR="00494017" w:rsidRPr="00FF083F" w:rsidRDefault="00494017" w:rsidP="004E4663">
            <w:pPr>
              <w:pStyle w:val="TAL"/>
              <w:rPr>
                <w:b/>
                <w:bCs/>
                <w:i/>
                <w:noProof/>
                <w:lang w:eastAsia="en-GB"/>
              </w:rPr>
            </w:pPr>
            <w:r w:rsidRPr="00FF083F">
              <w:rPr>
                <w:b/>
                <w:bCs/>
                <w:i/>
                <w:noProof/>
                <w:lang w:eastAsia="en-GB"/>
              </w:rPr>
              <w:t>MIMO-BeamformedCapabilityList</w:t>
            </w:r>
          </w:p>
          <w:p w14:paraId="2441A69A" w14:textId="77777777" w:rsidR="00494017" w:rsidRPr="00FF083F" w:rsidRDefault="00494017" w:rsidP="004E4663">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05A1374B" w14:textId="77777777" w:rsidR="00494017" w:rsidRPr="00FF083F" w:rsidRDefault="00494017" w:rsidP="004E4663">
            <w:pPr>
              <w:pStyle w:val="TAL"/>
              <w:jc w:val="center"/>
              <w:rPr>
                <w:bCs/>
                <w:noProof/>
                <w:lang w:eastAsia="zh-CN"/>
              </w:rPr>
            </w:pPr>
            <w:r w:rsidRPr="00FF083F">
              <w:rPr>
                <w:bCs/>
                <w:noProof/>
                <w:lang w:eastAsia="en-GB"/>
              </w:rPr>
              <w:t>No</w:t>
            </w:r>
          </w:p>
        </w:tc>
      </w:tr>
      <w:tr w:rsidR="00494017" w:rsidRPr="00FF083F" w14:paraId="2F2E3BB4" w14:textId="77777777" w:rsidTr="004E4663">
        <w:trPr>
          <w:cantSplit/>
        </w:trPr>
        <w:tc>
          <w:tcPr>
            <w:tcW w:w="7793" w:type="dxa"/>
            <w:gridSpan w:val="2"/>
          </w:tcPr>
          <w:p w14:paraId="7A06113F" w14:textId="77777777" w:rsidR="00494017" w:rsidRPr="00FF083F" w:rsidRDefault="00494017" w:rsidP="004E4663">
            <w:pPr>
              <w:pStyle w:val="TAL"/>
              <w:rPr>
                <w:b/>
                <w:bCs/>
                <w:i/>
                <w:noProof/>
                <w:lang w:eastAsia="en-GB"/>
              </w:rPr>
            </w:pPr>
            <w:r w:rsidRPr="00FF083F">
              <w:rPr>
                <w:b/>
                <w:bCs/>
                <w:i/>
                <w:noProof/>
                <w:lang w:eastAsia="en-GB"/>
              </w:rPr>
              <w:t>MIMO-CapabilityDL</w:t>
            </w:r>
          </w:p>
          <w:p w14:paraId="55D0A25C" w14:textId="77777777" w:rsidR="00494017" w:rsidRPr="00FF083F" w:rsidRDefault="00494017" w:rsidP="004E4663">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3FF182A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B36F14B" w14:textId="77777777" w:rsidTr="004E4663">
        <w:trPr>
          <w:cantSplit/>
        </w:trPr>
        <w:tc>
          <w:tcPr>
            <w:tcW w:w="7793" w:type="dxa"/>
            <w:gridSpan w:val="2"/>
          </w:tcPr>
          <w:p w14:paraId="1BB5259C" w14:textId="77777777" w:rsidR="00494017" w:rsidRPr="00FF083F" w:rsidRDefault="00494017" w:rsidP="004E4663">
            <w:pPr>
              <w:pStyle w:val="TAL"/>
              <w:rPr>
                <w:b/>
                <w:bCs/>
                <w:i/>
                <w:noProof/>
                <w:lang w:eastAsia="en-GB"/>
              </w:rPr>
            </w:pPr>
            <w:r w:rsidRPr="00FF083F">
              <w:rPr>
                <w:b/>
                <w:bCs/>
                <w:i/>
                <w:noProof/>
                <w:lang w:eastAsia="en-GB"/>
              </w:rPr>
              <w:t>MIMO-CapabilityUL</w:t>
            </w:r>
          </w:p>
          <w:p w14:paraId="0F709483" w14:textId="77777777" w:rsidR="00494017" w:rsidRPr="00FF083F" w:rsidRDefault="00494017" w:rsidP="004E4663">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6CFE19F6"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339D2EB" w14:textId="77777777" w:rsidTr="004E4663">
        <w:trPr>
          <w:cantSplit/>
        </w:trPr>
        <w:tc>
          <w:tcPr>
            <w:tcW w:w="7793" w:type="dxa"/>
            <w:gridSpan w:val="2"/>
          </w:tcPr>
          <w:p w14:paraId="35D3BF0F" w14:textId="77777777" w:rsidR="00494017" w:rsidRPr="00FF083F" w:rsidRDefault="00494017" w:rsidP="004E4663">
            <w:pPr>
              <w:pStyle w:val="TAL"/>
              <w:rPr>
                <w:b/>
                <w:bCs/>
                <w:i/>
                <w:noProof/>
                <w:lang w:eastAsia="en-GB"/>
              </w:rPr>
            </w:pPr>
            <w:r w:rsidRPr="00FF083F">
              <w:rPr>
                <w:b/>
                <w:bCs/>
                <w:i/>
                <w:noProof/>
                <w:lang w:eastAsia="en-GB"/>
              </w:rPr>
              <w:t>MIMO-CA-ParametersPerBoBC</w:t>
            </w:r>
          </w:p>
          <w:p w14:paraId="1755832F" w14:textId="77777777" w:rsidR="00494017" w:rsidRPr="00FF083F" w:rsidRDefault="00494017" w:rsidP="004E4663">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62" w:type="dxa"/>
            <w:gridSpan w:val="2"/>
          </w:tcPr>
          <w:p w14:paraId="469668A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E0F59AF" w14:textId="77777777" w:rsidTr="004E4663">
        <w:trPr>
          <w:cantSplit/>
        </w:trPr>
        <w:tc>
          <w:tcPr>
            <w:tcW w:w="7808" w:type="dxa"/>
            <w:gridSpan w:val="3"/>
          </w:tcPr>
          <w:p w14:paraId="2C5D4BB4" w14:textId="77777777" w:rsidR="00494017" w:rsidRPr="00FF083F" w:rsidRDefault="00494017" w:rsidP="004E4663">
            <w:pPr>
              <w:pStyle w:val="TAL"/>
              <w:rPr>
                <w:b/>
                <w:bCs/>
                <w:i/>
                <w:noProof/>
                <w:lang w:eastAsia="en-GB"/>
              </w:rPr>
            </w:pPr>
            <w:r w:rsidRPr="00FF083F">
              <w:rPr>
                <w:b/>
                <w:bCs/>
                <w:i/>
                <w:noProof/>
                <w:lang w:eastAsia="en-GB"/>
              </w:rPr>
              <w:t>mimo-CBSR-AdvancedCSI</w:t>
            </w:r>
          </w:p>
          <w:p w14:paraId="122DF310" w14:textId="77777777" w:rsidR="00494017" w:rsidRPr="00FF083F" w:rsidRDefault="00494017" w:rsidP="004E4663">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07D268E9"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C0CFDB7" w14:textId="77777777" w:rsidTr="004E4663">
        <w:trPr>
          <w:cantSplit/>
        </w:trPr>
        <w:tc>
          <w:tcPr>
            <w:tcW w:w="7793" w:type="dxa"/>
            <w:gridSpan w:val="2"/>
          </w:tcPr>
          <w:p w14:paraId="1DF05A67" w14:textId="77777777" w:rsidR="00494017" w:rsidRPr="00FF083F" w:rsidRDefault="00494017" w:rsidP="004E4663">
            <w:pPr>
              <w:pStyle w:val="TAL"/>
              <w:rPr>
                <w:b/>
                <w:bCs/>
                <w:i/>
                <w:noProof/>
                <w:lang w:eastAsia="en-GB"/>
              </w:rPr>
            </w:pPr>
            <w:r w:rsidRPr="00FF083F">
              <w:rPr>
                <w:b/>
                <w:bCs/>
                <w:i/>
                <w:noProof/>
                <w:lang w:eastAsia="en-GB"/>
              </w:rPr>
              <w:t>min-Proc-TimelineSubslot</w:t>
            </w:r>
          </w:p>
          <w:p w14:paraId="28C8F45E" w14:textId="77777777" w:rsidR="00494017" w:rsidRPr="00FF083F" w:rsidRDefault="00494017" w:rsidP="004E4663">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053708C" w14:textId="77777777" w:rsidR="00494017" w:rsidRPr="00FF083F" w:rsidRDefault="00494017" w:rsidP="004E4663">
            <w:pPr>
              <w:pStyle w:val="TAL"/>
              <w:rPr>
                <w:lang w:eastAsia="en-GB"/>
              </w:rPr>
            </w:pPr>
            <w:r w:rsidRPr="00FF083F">
              <w:rPr>
                <w:lang w:eastAsia="en-GB"/>
              </w:rPr>
              <w:t>1. 1os CRS based SPDCCH</w:t>
            </w:r>
          </w:p>
          <w:p w14:paraId="5C117FC0" w14:textId="77777777" w:rsidR="00494017" w:rsidRPr="00FF083F" w:rsidRDefault="00494017" w:rsidP="004E4663">
            <w:pPr>
              <w:pStyle w:val="TAL"/>
              <w:rPr>
                <w:lang w:eastAsia="en-GB"/>
              </w:rPr>
            </w:pPr>
            <w:r w:rsidRPr="00FF083F">
              <w:rPr>
                <w:lang w:eastAsia="en-GB"/>
              </w:rPr>
              <w:t>2. 2os CRS based SPDCCH</w:t>
            </w:r>
          </w:p>
          <w:p w14:paraId="265EE13D" w14:textId="77777777" w:rsidR="00494017" w:rsidRPr="00FF083F" w:rsidRDefault="00494017" w:rsidP="004E4663">
            <w:pPr>
              <w:pStyle w:val="TAL"/>
              <w:rPr>
                <w:b/>
                <w:bCs/>
                <w:i/>
                <w:noProof/>
                <w:lang w:eastAsia="en-GB"/>
              </w:rPr>
            </w:pPr>
            <w:r w:rsidRPr="00FF083F">
              <w:rPr>
                <w:lang w:eastAsia="en-GB"/>
              </w:rPr>
              <w:t>3. DMRS based SPDCCH</w:t>
            </w:r>
          </w:p>
        </w:tc>
        <w:tc>
          <w:tcPr>
            <w:tcW w:w="862" w:type="dxa"/>
            <w:gridSpan w:val="2"/>
          </w:tcPr>
          <w:p w14:paraId="20F397A3"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450E237" w14:textId="77777777" w:rsidTr="004E4663">
        <w:trPr>
          <w:cantSplit/>
        </w:trPr>
        <w:tc>
          <w:tcPr>
            <w:tcW w:w="7793" w:type="dxa"/>
            <w:gridSpan w:val="2"/>
          </w:tcPr>
          <w:p w14:paraId="596E237B" w14:textId="77777777" w:rsidR="00494017" w:rsidRPr="00FF083F" w:rsidRDefault="00494017" w:rsidP="004E4663">
            <w:pPr>
              <w:pStyle w:val="TAL"/>
              <w:rPr>
                <w:b/>
                <w:bCs/>
                <w:i/>
                <w:noProof/>
                <w:lang w:eastAsia="en-GB"/>
              </w:rPr>
            </w:pPr>
            <w:r w:rsidRPr="00FF083F">
              <w:rPr>
                <w:b/>
                <w:bCs/>
                <w:i/>
                <w:noProof/>
                <w:lang w:eastAsia="en-GB"/>
              </w:rPr>
              <w:t>modifiedMPR-Behavior</w:t>
            </w:r>
          </w:p>
          <w:p w14:paraId="715402E4" w14:textId="77777777" w:rsidR="00494017" w:rsidRPr="00FF083F" w:rsidRDefault="00494017" w:rsidP="004E4663">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EFFE388" w14:textId="77777777" w:rsidR="00494017" w:rsidRPr="00FF083F" w:rsidRDefault="00494017" w:rsidP="004E4663">
            <w:pPr>
              <w:pStyle w:val="TAL"/>
              <w:rPr>
                <w:lang w:eastAsia="en-GB"/>
              </w:rPr>
            </w:pPr>
            <w:r w:rsidRPr="00FF083F">
              <w:rPr>
                <w:lang w:eastAsia="en-GB"/>
              </w:rPr>
              <w:t>Absence of this field means that UE does not support any modified MPR/A-MPR behaviour.</w:t>
            </w:r>
          </w:p>
        </w:tc>
        <w:tc>
          <w:tcPr>
            <w:tcW w:w="862" w:type="dxa"/>
            <w:gridSpan w:val="2"/>
          </w:tcPr>
          <w:p w14:paraId="79C8B83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B6EC640" w14:textId="77777777" w:rsidTr="004E4663">
        <w:trPr>
          <w:cantSplit/>
        </w:trPr>
        <w:tc>
          <w:tcPr>
            <w:tcW w:w="7793" w:type="dxa"/>
            <w:gridSpan w:val="2"/>
          </w:tcPr>
          <w:p w14:paraId="4E031ABE" w14:textId="77777777" w:rsidR="00494017" w:rsidRPr="00FF083F" w:rsidRDefault="00494017" w:rsidP="004E4663">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6825BECB" w14:textId="77777777" w:rsidR="00494017" w:rsidRPr="00FF083F" w:rsidRDefault="00494017" w:rsidP="004E4663">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0B154E70"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78BCC50F" w14:textId="77777777" w:rsidTr="004E4663">
        <w:trPr>
          <w:cantSplit/>
        </w:trPr>
        <w:tc>
          <w:tcPr>
            <w:tcW w:w="7793" w:type="dxa"/>
            <w:gridSpan w:val="2"/>
          </w:tcPr>
          <w:p w14:paraId="73B85B7D" w14:textId="77777777" w:rsidR="00494017" w:rsidRPr="00FF083F" w:rsidRDefault="00494017" w:rsidP="004E4663">
            <w:pPr>
              <w:pStyle w:val="TAL"/>
              <w:rPr>
                <w:b/>
                <w:bCs/>
                <w:i/>
                <w:noProof/>
                <w:lang w:eastAsia="en-GB"/>
              </w:rPr>
            </w:pPr>
            <w:r w:rsidRPr="00FF083F">
              <w:rPr>
                <w:b/>
                <w:bCs/>
                <w:i/>
                <w:noProof/>
                <w:lang w:eastAsia="en-GB"/>
              </w:rPr>
              <w:t>multiACK-CSI-reporting</w:t>
            </w:r>
          </w:p>
          <w:p w14:paraId="029ACD3D" w14:textId="77777777" w:rsidR="00494017" w:rsidRPr="00FF083F" w:rsidRDefault="00494017" w:rsidP="004E4663">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07C05656"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4D141CF7"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E0BA89" w14:textId="77777777" w:rsidR="00494017" w:rsidRPr="00FF083F" w:rsidRDefault="00494017" w:rsidP="004E4663">
            <w:pPr>
              <w:pStyle w:val="TAL"/>
              <w:rPr>
                <w:b/>
                <w:bCs/>
                <w:i/>
                <w:noProof/>
                <w:lang w:eastAsia="zh-CN"/>
              </w:rPr>
            </w:pPr>
            <w:r w:rsidRPr="00FF083F">
              <w:rPr>
                <w:b/>
                <w:bCs/>
                <w:i/>
                <w:noProof/>
                <w:lang w:eastAsia="zh-CN"/>
              </w:rPr>
              <w:t>multiBandInfoReport</w:t>
            </w:r>
          </w:p>
          <w:p w14:paraId="546112A1" w14:textId="77777777" w:rsidR="00494017" w:rsidRPr="00FF083F" w:rsidRDefault="00494017" w:rsidP="004E4663">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1483E1"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A0D170F" w14:textId="77777777" w:rsidTr="004E4663">
        <w:trPr>
          <w:cantSplit/>
        </w:trPr>
        <w:tc>
          <w:tcPr>
            <w:tcW w:w="7793" w:type="dxa"/>
            <w:gridSpan w:val="2"/>
          </w:tcPr>
          <w:p w14:paraId="17A7FB7C" w14:textId="77777777" w:rsidR="00494017" w:rsidRPr="00FF083F" w:rsidRDefault="00494017" w:rsidP="004E4663">
            <w:pPr>
              <w:pStyle w:val="TAL"/>
              <w:rPr>
                <w:b/>
                <w:bCs/>
                <w:i/>
                <w:noProof/>
                <w:lang w:eastAsia="en-GB"/>
              </w:rPr>
            </w:pPr>
            <w:r w:rsidRPr="00FF083F">
              <w:rPr>
                <w:b/>
                <w:bCs/>
                <w:i/>
                <w:noProof/>
                <w:lang w:eastAsia="en-GB"/>
              </w:rPr>
              <w:t>multiClusterPUSCH-WithinCC</w:t>
            </w:r>
          </w:p>
        </w:tc>
        <w:tc>
          <w:tcPr>
            <w:tcW w:w="862" w:type="dxa"/>
            <w:gridSpan w:val="2"/>
          </w:tcPr>
          <w:p w14:paraId="22679007" w14:textId="77777777" w:rsidR="00494017" w:rsidRPr="00FF083F" w:rsidRDefault="00494017" w:rsidP="004E4663">
            <w:pPr>
              <w:pStyle w:val="TAL"/>
              <w:jc w:val="center"/>
              <w:rPr>
                <w:bCs/>
                <w:noProof/>
                <w:lang w:eastAsia="en-GB"/>
              </w:rPr>
            </w:pPr>
            <w:r w:rsidRPr="00FF083F">
              <w:rPr>
                <w:bCs/>
                <w:noProof/>
                <w:lang w:eastAsia="zh-CN"/>
              </w:rPr>
              <w:t>Yes</w:t>
            </w:r>
          </w:p>
        </w:tc>
      </w:tr>
      <w:tr w:rsidR="00494017" w:rsidRPr="00FF083F" w14:paraId="709F7A76" w14:textId="77777777" w:rsidTr="004E4663">
        <w:trPr>
          <w:cantSplit/>
        </w:trPr>
        <w:tc>
          <w:tcPr>
            <w:tcW w:w="7793" w:type="dxa"/>
            <w:gridSpan w:val="2"/>
          </w:tcPr>
          <w:p w14:paraId="633A9554" w14:textId="77777777" w:rsidR="00494017" w:rsidRPr="00FF083F" w:rsidRDefault="00494017" w:rsidP="004E4663">
            <w:pPr>
              <w:keepNext/>
              <w:keepLines/>
              <w:spacing w:after="0"/>
              <w:rPr>
                <w:rFonts w:ascii="Arial" w:hAnsi="Arial"/>
                <w:b/>
                <w:i/>
                <w:sz w:val="18"/>
              </w:rPr>
            </w:pPr>
            <w:r w:rsidRPr="00FF083F">
              <w:rPr>
                <w:rFonts w:ascii="Arial" w:hAnsi="Arial"/>
                <w:b/>
                <w:i/>
                <w:sz w:val="18"/>
              </w:rPr>
              <w:t>multiNS-Pmax</w:t>
            </w:r>
          </w:p>
          <w:p w14:paraId="597FB385" w14:textId="77777777" w:rsidR="00494017" w:rsidRPr="00FF083F" w:rsidRDefault="00494017" w:rsidP="004E4663">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62" w:type="dxa"/>
            <w:gridSpan w:val="2"/>
          </w:tcPr>
          <w:p w14:paraId="1316E6C3"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549F7090" w14:textId="77777777" w:rsidTr="004E4663">
        <w:trPr>
          <w:cantSplit/>
        </w:trPr>
        <w:tc>
          <w:tcPr>
            <w:tcW w:w="7808" w:type="dxa"/>
            <w:gridSpan w:val="3"/>
          </w:tcPr>
          <w:p w14:paraId="312A06D7" w14:textId="77777777" w:rsidR="00494017" w:rsidRPr="00FF083F" w:rsidRDefault="00494017" w:rsidP="004E4663">
            <w:pPr>
              <w:pStyle w:val="TAL"/>
              <w:rPr>
                <w:b/>
                <w:bCs/>
                <w:i/>
                <w:noProof/>
                <w:lang w:eastAsia="zh-CN"/>
              </w:rPr>
            </w:pPr>
            <w:r w:rsidRPr="00FF083F">
              <w:rPr>
                <w:b/>
                <w:i/>
              </w:rPr>
              <w:t>multipleCellsMeasExtension</w:t>
            </w:r>
          </w:p>
          <w:p w14:paraId="34553741" w14:textId="77777777" w:rsidR="00494017" w:rsidRPr="00FF083F" w:rsidRDefault="00494017" w:rsidP="004E4663">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44358796"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576DD4F6" w14:textId="77777777" w:rsidTr="004E4663">
        <w:trPr>
          <w:cantSplit/>
        </w:trPr>
        <w:tc>
          <w:tcPr>
            <w:tcW w:w="7793" w:type="dxa"/>
            <w:gridSpan w:val="2"/>
          </w:tcPr>
          <w:p w14:paraId="03AE33CF" w14:textId="77777777" w:rsidR="00494017" w:rsidRPr="00FF083F" w:rsidRDefault="00494017" w:rsidP="004E4663">
            <w:pPr>
              <w:pStyle w:val="TAL"/>
              <w:rPr>
                <w:b/>
                <w:bCs/>
                <w:i/>
                <w:noProof/>
                <w:lang w:eastAsia="en-GB"/>
              </w:rPr>
            </w:pPr>
            <w:r w:rsidRPr="00FF083F">
              <w:rPr>
                <w:b/>
                <w:bCs/>
                <w:i/>
                <w:noProof/>
                <w:lang w:eastAsia="en-GB"/>
              </w:rPr>
              <w:t>multipleTimingAdvance</w:t>
            </w:r>
          </w:p>
          <w:p w14:paraId="4D064A77" w14:textId="77777777" w:rsidR="00494017" w:rsidRPr="00FF083F" w:rsidRDefault="00494017" w:rsidP="004E4663">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05638EE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1B8E661" w14:textId="77777777" w:rsidTr="004E4663">
        <w:trPr>
          <w:cantSplit/>
        </w:trPr>
        <w:tc>
          <w:tcPr>
            <w:tcW w:w="7793" w:type="dxa"/>
            <w:gridSpan w:val="2"/>
          </w:tcPr>
          <w:p w14:paraId="2B8FBF2E" w14:textId="77777777" w:rsidR="00494017" w:rsidRPr="00FF083F" w:rsidRDefault="00494017" w:rsidP="004E4663">
            <w:pPr>
              <w:pStyle w:val="TAL"/>
              <w:rPr>
                <w:b/>
                <w:i/>
                <w:lang w:eastAsia="en-GB"/>
              </w:rPr>
            </w:pPr>
            <w:r w:rsidRPr="00FF083F">
              <w:rPr>
                <w:b/>
                <w:i/>
                <w:lang w:eastAsia="en-GB"/>
              </w:rPr>
              <w:t>multipleUplinkSPS</w:t>
            </w:r>
          </w:p>
          <w:p w14:paraId="44A60B12" w14:textId="77777777" w:rsidR="00494017" w:rsidRPr="00FF083F" w:rsidRDefault="00494017" w:rsidP="004E4663">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62" w:type="dxa"/>
            <w:gridSpan w:val="2"/>
          </w:tcPr>
          <w:p w14:paraId="310396B2"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693EB0D3" w14:textId="77777777" w:rsidTr="004E4663">
        <w:trPr>
          <w:cantSplit/>
        </w:trPr>
        <w:tc>
          <w:tcPr>
            <w:tcW w:w="7793" w:type="dxa"/>
            <w:gridSpan w:val="2"/>
          </w:tcPr>
          <w:p w14:paraId="5D6B0E86" w14:textId="77777777" w:rsidR="00494017" w:rsidRPr="00FF083F" w:rsidRDefault="00494017" w:rsidP="004E4663">
            <w:pPr>
              <w:pStyle w:val="TAL"/>
              <w:rPr>
                <w:rFonts w:eastAsia="SimSun"/>
                <w:b/>
                <w:i/>
                <w:lang w:eastAsia="zh-CN"/>
              </w:rPr>
            </w:pPr>
            <w:r w:rsidRPr="00FF083F">
              <w:rPr>
                <w:rFonts w:eastAsia="SimSun"/>
                <w:b/>
                <w:i/>
                <w:lang w:eastAsia="zh-CN"/>
              </w:rPr>
              <w:t>must-CapabilityPerBand</w:t>
            </w:r>
          </w:p>
          <w:p w14:paraId="6F190B1C" w14:textId="77777777" w:rsidR="00494017" w:rsidRPr="00FF083F" w:rsidRDefault="00494017" w:rsidP="004E4663">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2ECC289C" w14:textId="77777777" w:rsidR="00494017" w:rsidRPr="00FF083F" w:rsidRDefault="00494017" w:rsidP="004E4663">
            <w:pPr>
              <w:pStyle w:val="TAL"/>
              <w:jc w:val="center"/>
              <w:rPr>
                <w:bCs/>
                <w:noProof/>
                <w:lang w:eastAsia="ko-KR"/>
              </w:rPr>
            </w:pPr>
            <w:r w:rsidRPr="00FF083F">
              <w:rPr>
                <w:bCs/>
                <w:noProof/>
                <w:lang w:eastAsia="en-GB"/>
              </w:rPr>
              <w:t>-</w:t>
            </w:r>
          </w:p>
        </w:tc>
      </w:tr>
      <w:tr w:rsidR="00494017" w:rsidRPr="00FF083F" w14:paraId="0A6D4591" w14:textId="77777777" w:rsidTr="004E4663">
        <w:trPr>
          <w:cantSplit/>
        </w:trPr>
        <w:tc>
          <w:tcPr>
            <w:tcW w:w="7793" w:type="dxa"/>
            <w:gridSpan w:val="2"/>
          </w:tcPr>
          <w:p w14:paraId="25128BC9" w14:textId="77777777" w:rsidR="00494017" w:rsidRPr="00FF083F" w:rsidRDefault="00494017" w:rsidP="004E4663">
            <w:pPr>
              <w:pStyle w:val="TAL"/>
              <w:rPr>
                <w:rFonts w:eastAsia="SimSun"/>
                <w:b/>
                <w:i/>
                <w:lang w:eastAsia="zh-CN"/>
              </w:rPr>
            </w:pPr>
            <w:r w:rsidRPr="00FF083F">
              <w:rPr>
                <w:rFonts w:eastAsia="SimSun"/>
                <w:b/>
                <w:i/>
                <w:lang w:eastAsia="zh-CN"/>
              </w:rPr>
              <w:t>must-TM234-UpTo2Tx-r14</w:t>
            </w:r>
          </w:p>
          <w:p w14:paraId="53895E88" w14:textId="77777777" w:rsidR="00494017" w:rsidRPr="00FF083F" w:rsidRDefault="00494017" w:rsidP="004E4663">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57FC704E" w14:textId="77777777" w:rsidR="00494017" w:rsidRPr="00FF083F" w:rsidRDefault="00494017" w:rsidP="004E4663">
            <w:pPr>
              <w:pStyle w:val="TAL"/>
              <w:jc w:val="center"/>
              <w:rPr>
                <w:bCs/>
                <w:noProof/>
                <w:lang w:eastAsia="ko-KR"/>
              </w:rPr>
            </w:pPr>
            <w:r w:rsidRPr="00FF083F">
              <w:rPr>
                <w:bCs/>
                <w:noProof/>
                <w:lang w:eastAsia="en-GB"/>
              </w:rPr>
              <w:t>-</w:t>
            </w:r>
          </w:p>
        </w:tc>
      </w:tr>
      <w:tr w:rsidR="00494017" w:rsidRPr="00FF083F" w14:paraId="1988C887" w14:textId="77777777" w:rsidTr="004E4663">
        <w:trPr>
          <w:cantSplit/>
        </w:trPr>
        <w:tc>
          <w:tcPr>
            <w:tcW w:w="7793" w:type="dxa"/>
            <w:gridSpan w:val="2"/>
          </w:tcPr>
          <w:p w14:paraId="1D128E5D" w14:textId="77777777" w:rsidR="00494017" w:rsidRPr="00FF083F" w:rsidRDefault="00494017" w:rsidP="004E4663">
            <w:pPr>
              <w:pStyle w:val="TAL"/>
              <w:rPr>
                <w:rFonts w:eastAsia="SimSun"/>
                <w:b/>
                <w:i/>
                <w:lang w:eastAsia="zh-CN"/>
              </w:rPr>
            </w:pPr>
            <w:r w:rsidRPr="00FF083F">
              <w:rPr>
                <w:rFonts w:eastAsia="SimSun"/>
                <w:b/>
                <w:i/>
                <w:lang w:eastAsia="zh-CN"/>
              </w:rPr>
              <w:t>must-TM89-UpToOneInterferingLayer-r14</w:t>
            </w:r>
          </w:p>
          <w:p w14:paraId="6BEC5296" w14:textId="77777777" w:rsidR="00494017" w:rsidRPr="00FF083F" w:rsidRDefault="00494017" w:rsidP="004E4663">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6429254C" w14:textId="77777777" w:rsidR="00494017" w:rsidRPr="00FF083F" w:rsidRDefault="00494017" w:rsidP="004E4663">
            <w:pPr>
              <w:pStyle w:val="TAL"/>
              <w:jc w:val="center"/>
              <w:rPr>
                <w:bCs/>
                <w:noProof/>
                <w:lang w:eastAsia="ko-KR"/>
              </w:rPr>
            </w:pPr>
            <w:r w:rsidRPr="00FF083F">
              <w:rPr>
                <w:bCs/>
                <w:noProof/>
                <w:lang w:eastAsia="en-GB"/>
              </w:rPr>
              <w:t>-</w:t>
            </w:r>
          </w:p>
        </w:tc>
      </w:tr>
      <w:tr w:rsidR="00494017" w:rsidRPr="00FF083F" w14:paraId="499FC3FF" w14:textId="77777777" w:rsidTr="004E4663">
        <w:trPr>
          <w:cantSplit/>
        </w:trPr>
        <w:tc>
          <w:tcPr>
            <w:tcW w:w="7793" w:type="dxa"/>
            <w:gridSpan w:val="2"/>
          </w:tcPr>
          <w:p w14:paraId="2F819672" w14:textId="77777777" w:rsidR="00494017" w:rsidRPr="00FF083F" w:rsidRDefault="00494017" w:rsidP="004E4663">
            <w:pPr>
              <w:pStyle w:val="TAL"/>
              <w:rPr>
                <w:rFonts w:eastAsia="SimSun"/>
                <w:b/>
                <w:i/>
                <w:lang w:eastAsia="zh-CN"/>
              </w:rPr>
            </w:pPr>
            <w:r w:rsidRPr="00FF083F">
              <w:rPr>
                <w:rFonts w:eastAsia="SimSun"/>
                <w:b/>
                <w:i/>
                <w:lang w:eastAsia="zh-CN"/>
              </w:rPr>
              <w:t>must-TM89-UpToThreeInterferingLayers-r14</w:t>
            </w:r>
          </w:p>
          <w:p w14:paraId="19755E1F" w14:textId="77777777" w:rsidR="00494017" w:rsidRPr="00FF083F" w:rsidRDefault="00494017" w:rsidP="004E4663">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46A88269" w14:textId="77777777" w:rsidR="00494017" w:rsidRPr="00FF083F" w:rsidRDefault="00494017" w:rsidP="004E4663">
            <w:pPr>
              <w:pStyle w:val="TAL"/>
              <w:jc w:val="center"/>
              <w:rPr>
                <w:bCs/>
                <w:noProof/>
                <w:lang w:eastAsia="ko-KR"/>
              </w:rPr>
            </w:pPr>
            <w:r w:rsidRPr="00FF083F">
              <w:rPr>
                <w:bCs/>
                <w:noProof/>
                <w:lang w:eastAsia="en-GB"/>
              </w:rPr>
              <w:t>-</w:t>
            </w:r>
          </w:p>
        </w:tc>
      </w:tr>
      <w:tr w:rsidR="00494017" w:rsidRPr="00FF083F" w14:paraId="0174E466" w14:textId="77777777" w:rsidTr="004E4663">
        <w:trPr>
          <w:cantSplit/>
        </w:trPr>
        <w:tc>
          <w:tcPr>
            <w:tcW w:w="7793" w:type="dxa"/>
            <w:gridSpan w:val="2"/>
          </w:tcPr>
          <w:p w14:paraId="112EDCEA" w14:textId="77777777" w:rsidR="00494017" w:rsidRPr="00FF083F" w:rsidRDefault="00494017" w:rsidP="004E4663">
            <w:pPr>
              <w:pStyle w:val="TAL"/>
              <w:rPr>
                <w:rFonts w:eastAsia="SimSun"/>
                <w:b/>
                <w:i/>
                <w:lang w:eastAsia="zh-CN"/>
              </w:rPr>
            </w:pPr>
            <w:r w:rsidRPr="00FF083F">
              <w:rPr>
                <w:rFonts w:eastAsia="SimSun"/>
                <w:b/>
                <w:i/>
                <w:lang w:eastAsia="zh-CN"/>
              </w:rPr>
              <w:t>must-TM10-UpToOneInterferingLayer-r14</w:t>
            </w:r>
          </w:p>
          <w:p w14:paraId="4DDDB73A" w14:textId="77777777" w:rsidR="00494017" w:rsidRPr="00FF083F" w:rsidRDefault="00494017" w:rsidP="004E4663">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4DCB0B14" w14:textId="77777777" w:rsidR="00494017" w:rsidRPr="00FF083F" w:rsidRDefault="00494017" w:rsidP="004E4663">
            <w:pPr>
              <w:pStyle w:val="TAL"/>
              <w:jc w:val="center"/>
              <w:rPr>
                <w:bCs/>
                <w:noProof/>
                <w:lang w:eastAsia="ko-KR"/>
              </w:rPr>
            </w:pPr>
            <w:r w:rsidRPr="00FF083F">
              <w:rPr>
                <w:bCs/>
                <w:noProof/>
                <w:lang w:eastAsia="en-GB"/>
              </w:rPr>
              <w:t>-</w:t>
            </w:r>
          </w:p>
        </w:tc>
      </w:tr>
      <w:tr w:rsidR="00494017" w:rsidRPr="00FF083F" w14:paraId="2D531E36" w14:textId="77777777" w:rsidTr="004E4663">
        <w:trPr>
          <w:cantSplit/>
        </w:trPr>
        <w:tc>
          <w:tcPr>
            <w:tcW w:w="7793" w:type="dxa"/>
            <w:gridSpan w:val="2"/>
          </w:tcPr>
          <w:p w14:paraId="7C6AC045" w14:textId="77777777" w:rsidR="00494017" w:rsidRPr="00FF083F" w:rsidRDefault="00494017" w:rsidP="004E4663">
            <w:pPr>
              <w:pStyle w:val="TAL"/>
              <w:rPr>
                <w:rFonts w:eastAsia="SimSun"/>
                <w:b/>
                <w:i/>
                <w:lang w:eastAsia="zh-CN"/>
              </w:rPr>
            </w:pPr>
            <w:r w:rsidRPr="00FF083F">
              <w:rPr>
                <w:rFonts w:eastAsia="SimSun"/>
                <w:b/>
                <w:i/>
                <w:lang w:eastAsia="zh-CN"/>
              </w:rPr>
              <w:t>must-TM10-UpToThreeInterferingLayers-r14</w:t>
            </w:r>
          </w:p>
          <w:p w14:paraId="265EFF25" w14:textId="77777777" w:rsidR="00494017" w:rsidRPr="00FF083F" w:rsidRDefault="00494017" w:rsidP="004E4663">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256EF8FF" w14:textId="77777777" w:rsidR="00494017" w:rsidRPr="00FF083F" w:rsidRDefault="00494017" w:rsidP="004E4663">
            <w:pPr>
              <w:pStyle w:val="TAL"/>
              <w:jc w:val="center"/>
              <w:rPr>
                <w:bCs/>
                <w:noProof/>
                <w:lang w:eastAsia="ko-KR"/>
              </w:rPr>
            </w:pPr>
            <w:r w:rsidRPr="00FF083F">
              <w:rPr>
                <w:bCs/>
                <w:noProof/>
                <w:lang w:eastAsia="en-GB"/>
              </w:rPr>
              <w:t>-</w:t>
            </w:r>
          </w:p>
        </w:tc>
      </w:tr>
      <w:tr w:rsidR="00494017" w:rsidRPr="00FF083F" w14:paraId="3A7B0A24" w14:textId="77777777" w:rsidTr="004E4663">
        <w:trPr>
          <w:cantSplit/>
        </w:trPr>
        <w:tc>
          <w:tcPr>
            <w:tcW w:w="7793" w:type="dxa"/>
            <w:gridSpan w:val="2"/>
          </w:tcPr>
          <w:p w14:paraId="68BAD3B5" w14:textId="77777777" w:rsidR="00494017" w:rsidRPr="00FF083F" w:rsidRDefault="00494017" w:rsidP="004E4663">
            <w:pPr>
              <w:pStyle w:val="TAL"/>
              <w:rPr>
                <w:b/>
                <w:lang w:eastAsia="en-GB"/>
              </w:rPr>
            </w:pPr>
            <w:r w:rsidRPr="00FF083F">
              <w:rPr>
                <w:rFonts w:eastAsia="SimSun"/>
                <w:b/>
                <w:i/>
                <w:lang w:eastAsia="zh-CN"/>
              </w:rPr>
              <w:t>naics-Capability-List</w:t>
            </w:r>
          </w:p>
          <w:p w14:paraId="6258BBA4" w14:textId="77777777" w:rsidR="00494017" w:rsidRPr="00FF083F" w:rsidRDefault="00494017" w:rsidP="004E4663">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01236A35" w14:textId="77777777" w:rsidR="00494017" w:rsidRPr="00FF083F" w:rsidRDefault="00494017" w:rsidP="004E466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46AE2EBF" w14:textId="77777777" w:rsidR="00494017" w:rsidRPr="00FF083F" w:rsidRDefault="00494017" w:rsidP="004E466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234437C5" w14:textId="77777777" w:rsidR="00494017" w:rsidRPr="00FF083F" w:rsidRDefault="00494017" w:rsidP="004E466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0B1C5277" w14:textId="77777777" w:rsidR="00494017" w:rsidRPr="00FF083F" w:rsidRDefault="00494017" w:rsidP="004E466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58946729" w14:textId="77777777" w:rsidR="00494017" w:rsidRPr="00FF083F" w:rsidRDefault="00494017" w:rsidP="004E4663">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5046781E"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AAC1616"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40C87E" w14:textId="77777777" w:rsidR="00494017" w:rsidRPr="00FF083F" w:rsidRDefault="00494017" w:rsidP="004E4663">
            <w:pPr>
              <w:pStyle w:val="TAL"/>
              <w:rPr>
                <w:b/>
                <w:i/>
                <w:lang w:eastAsia="zh-CN"/>
              </w:rPr>
            </w:pPr>
            <w:r w:rsidRPr="00FF083F">
              <w:rPr>
                <w:b/>
                <w:i/>
                <w:lang w:eastAsia="en-GB"/>
              </w:rPr>
              <w:t>ncsg</w:t>
            </w:r>
          </w:p>
          <w:p w14:paraId="59585334" w14:textId="77777777" w:rsidR="00494017" w:rsidRPr="00FF083F" w:rsidRDefault="00494017" w:rsidP="004E4663">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7CCC08"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834F0D4"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D83943" w14:textId="77777777" w:rsidR="00494017" w:rsidRPr="00FF083F" w:rsidRDefault="00494017" w:rsidP="004E4663">
            <w:pPr>
              <w:pStyle w:val="TAL"/>
              <w:rPr>
                <w:b/>
                <w:i/>
                <w:kern w:val="2"/>
              </w:rPr>
            </w:pPr>
            <w:r w:rsidRPr="00FF083F">
              <w:rPr>
                <w:b/>
                <w:i/>
                <w:kern w:val="2"/>
              </w:rPr>
              <w:t>ng-EN-DC</w:t>
            </w:r>
          </w:p>
          <w:p w14:paraId="70198F10" w14:textId="77777777" w:rsidR="00494017" w:rsidRPr="00FF083F" w:rsidRDefault="00494017" w:rsidP="004E4663">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923CD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65DE041" w14:textId="77777777" w:rsidTr="004E4663">
        <w:trPr>
          <w:cantSplit/>
        </w:trPr>
        <w:tc>
          <w:tcPr>
            <w:tcW w:w="7793" w:type="dxa"/>
            <w:gridSpan w:val="2"/>
          </w:tcPr>
          <w:p w14:paraId="3207BDFF" w14:textId="77777777" w:rsidR="00494017" w:rsidRPr="00FF083F" w:rsidRDefault="00494017" w:rsidP="004E4663">
            <w:pPr>
              <w:pStyle w:val="TAL"/>
              <w:rPr>
                <w:b/>
                <w:i/>
                <w:lang w:eastAsia="zh-CN"/>
              </w:rPr>
            </w:pPr>
            <w:r w:rsidRPr="00FF083F">
              <w:rPr>
                <w:b/>
                <w:i/>
                <w:lang w:eastAsia="en-GB"/>
              </w:rPr>
              <w:t>n-MaxList (in MIMO-UE-ParametersPerTM)</w:t>
            </w:r>
          </w:p>
          <w:p w14:paraId="6E10B654" w14:textId="77777777" w:rsidR="00494017" w:rsidRPr="00FF083F" w:rsidRDefault="00494017" w:rsidP="004E4663">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122F946D" w14:textId="77777777" w:rsidR="00494017" w:rsidRPr="00FF083F" w:rsidRDefault="00494017" w:rsidP="004E4663">
            <w:pPr>
              <w:pStyle w:val="TAL"/>
              <w:jc w:val="center"/>
              <w:rPr>
                <w:bCs/>
                <w:noProof/>
                <w:lang w:eastAsia="en-GB"/>
              </w:rPr>
            </w:pPr>
            <w:r w:rsidRPr="00FF083F">
              <w:rPr>
                <w:bCs/>
                <w:noProof/>
                <w:lang w:eastAsia="en-GB"/>
              </w:rPr>
              <w:t>TBD</w:t>
            </w:r>
          </w:p>
        </w:tc>
      </w:tr>
      <w:tr w:rsidR="00494017" w:rsidRPr="00FF083F" w14:paraId="6522BEAC" w14:textId="77777777" w:rsidTr="004E4663">
        <w:trPr>
          <w:cantSplit/>
        </w:trPr>
        <w:tc>
          <w:tcPr>
            <w:tcW w:w="7793" w:type="dxa"/>
            <w:gridSpan w:val="2"/>
          </w:tcPr>
          <w:p w14:paraId="1A710278" w14:textId="77777777" w:rsidR="00494017" w:rsidRPr="00FF083F" w:rsidRDefault="00494017" w:rsidP="004E4663">
            <w:pPr>
              <w:pStyle w:val="TAL"/>
              <w:rPr>
                <w:b/>
                <w:i/>
                <w:lang w:eastAsia="zh-CN"/>
              </w:rPr>
            </w:pPr>
            <w:r w:rsidRPr="00FF083F">
              <w:rPr>
                <w:b/>
                <w:i/>
                <w:lang w:eastAsia="en-GB"/>
              </w:rPr>
              <w:t>n-MaxList (in MIMO-CA-ParametersPerBoBCPerTM)</w:t>
            </w:r>
          </w:p>
          <w:p w14:paraId="7C787BCC" w14:textId="77777777" w:rsidR="00494017" w:rsidRPr="00FF083F" w:rsidRDefault="00494017" w:rsidP="004E4663">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Pr>
          <w:p w14:paraId="353248E1"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9919D1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9ABA6" w14:textId="77777777" w:rsidR="00494017" w:rsidRPr="00FF083F" w:rsidRDefault="00494017" w:rsidP="004E4663">
            <w:pPr>
              <w:pStyle w:val="TAL"/>
              <w:rPr>
                <w:b/>
                <w:i/>
                <w:lang w:eastAsia="zh-CN"/>
              </w:rPr>
            </w:pPr>
            <w:r w:rsidRPr="00FF083F">
              <w:rPr>
                <w:b/>
                <w:i/>
                <w:lang w:eastAsia="en-GB"/>
              </w:rPr>
              <w:t>NonContiguousUL-RA-WithinCC-List</w:t>
            </w:r>
          </w:p>
          <w:p w14:paraId="053AA6A5" w14:textId="77777777" w:rsidR="00494017" w:rsidRPr="00FF083F" w:rsidRDefault="00494017" w:rsidP="004E4663">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17C948" w14:textId="77777777" w:rsidR="00494017" w:rsidRPr="00FF083F" w:rsidRDefault="00494017" w:rsidP="004E4663">
            <w:pPr>
              <w:pStyle w:val="TAL"/>
              <w:jc w:val="center"/>
              <w:rPr>
                <w:lang w:eastAsia="en-GB"/>
              </w:rPr>
            </w:pPr>
            <w:r w:rsidRPr="00FF083F">
              <w:rPr>
                <w:bCs/>
                <w:noProof/>
                <w:lang w:eastAsia="en-GB"/>
              </w:rPr>
              <w:t>No</w:t>
            </w:r>
          </w:p>
        </w:tc>
      </w:tr>
      <w:tr w:rsidR="00494017" w:rsidRPr="00FF083F" w14:paraId="10A9335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546D6" w14:textId="77777777" w:rsidR="00494017" w:rsidRPr="00FF083F" w:rsidRDefault="00494017" w:rsidP="004E4663">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66BB6FC2" w14:textId="77777777" w:rsidR="00494017" w:rsidRPr="00FF083F" w:rsidRDefault="00494017" w:rsidP="004E4663">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FBB5498" w14:textId="77777777" w:rsidR="00494017" w:rsidRPr="00FF083F" w:rsidRDefault="00494017" w:rsidP="004E4663">
            <w:pPr>
              <w:pStyle w:val="TAL"/>
              <w:jc w:val="center"/>
              <w:rPr>
                <w:bCs/>
                <w:noProof/>
                <w:lang w:eastAsia="en-GB"/>
              </w:rPr>
            </w:pPr>
            <w:r w:rsidRPr="00FF083F">
              <w:rPr>
                <w:bCs/>
                <w:noProof/>
                <w:lang w:eastAsia="en-GB"/>
              </w:rPr>
              <w:t>TBD</w:t>
            </w:r>
          </w:p>
        </w:tc>
      </w:tr>
      <w:tr w:rsidR="00494017" w:rsidRPr="00FF083F" w14:paraId="4BB5486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4896B" w14:textId="77777777" w:rsidR="00494017" w:rsidRPr="00FF083F" w:rsidRDefault="00494017" w:rsidP="004E4663">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02B8B9C6" w14:textId="77777777" w:rsidR="00494017" w:rsidRPr="00FF083F" w:rsidRDefault="00494017" w:rsidP="004E4663">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B83A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AF66AC1"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A84A05" w14:textId="77777777" w:rsidR="00494017" w:rsidRPr="00FF083F" w:rsidRDefault="00494017" w:rsidP="004E4663">
            <w:pPr>
              <w:pStyle w:val="TAL"/>
              <w:rPr>
                <w:b/>
                <w:i/>
                <w:lang w:eastAsia="zh-CN"/>
              </w:rPr>
            </w:pPr>
            <w:r w:rsidRPr="00FF083F">
              <w:rPr>
                <w:b/>
                <w:i/>
                <w:lang w:eastAsia="en-GB"/>
              </w:rPr>
              <w:t>nonUniformGap</w:t>
            </w:r>
          </w:p>
          <w:p w14:paraId="472C507F" w14:textId="77777777" w:rsidR="00494017" w:rsidRPr="00FF083F" w:rsidRDefault="00494017" w:rsidP="004E4663">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18F833"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733B42A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A7116" w14:textId="77777777" w:rsidR="00494017" w:rsidRPr="00FF083F" w:rsidRDefault="00494017" w:rsidP="004E4663">
            <w:pPr>
              <w:pStyle w:val="TAL"/>
              <w:rPr>
                <w:b/>
                <w:i/>
                <w:lang w:eastAsia="zh-CN"/>
              </w:rPr>
            </w:pPr>
            <w:r w:rsidRPr="00FF083F">
              <w:rPr>
                <w:b/>
                <w:i/>
                <w:lang w:eastAsia="zh-CN"/>
              </w:rPr>
              <w:t>noResourceRestrictionForTTIBundling</w:t>
            </w:r>
          </w:p>
          <w:p w14:paraId="40814650" w14:textId="77777777" w:rsidR="00494017" w:rsidRPr="00FF083F" w:rsidRDefault="00494017" w:rsidP="004E4663">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A73456D" w14:textId="77777777" w:rsidR="00494017" w:rsidRPr="00FF083F" w:rsidRDefault="00494017" w:rsidP="004E4663">
            <w:pPr>
              <w:pStyle w:val="TAL"/>
              <w:jc w:val="center"/>
              <w:rPr>
                <w:bCs/>
                <w:noProof/>
                <w:lang w:eastAsia="en-GB"/>
              </w:rPr>
            </w:pPr>
            <w:r w:rsidRPr="00FF083F">
              <w:rPr>
                <w:bCs/>
                <w:noProof/>
                <w:lang w:eastAsia="zh-CN"/>
              </w:rPr>
              <w:t>No</w:t>
            </w:r>
          </w:p>
        </w:tc>
      </w:tr>
      <w:tr w:rsidR="00494017" w:rsidRPr="00FF083F" w14:paraId="177A373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A167B" w14:textId="77777777" w:rsidR="00494017" w:rsidRPr="00FF083F" w:rsidRDefault="00494017" w:rsidP="004E4663">
            <w:pPr>
              <w:pStyle w:val="TAL"/>
              <w:rPr>
                <w:b/>
                <w:i/>
                <w:lang w:eastAsia="zh-CN"/>
              </w:rPr>
            </w:pPr>
            <w:r w:rsidRPr="00FF083F">
              <w:rPr>
                <w:b/>
                <w:i/>
                <w:lang w:eastAsia="zh-CN"/>
              </w:rPr>
              <w:t>nonCSG-SI-Reporting</w:t>
            </w:r>
          </w:p>
          <w:p w14:paraId="3DBD3D88" w14:textId="77777777" w:rsidR="00494017" w:rsidRPr="00FF083F" w:rsidRDefault="00494017" w:rsidP="004E4663">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EE63DF"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367FB8C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4B3E3" w14:textId="77777777" w:rsidR="00494017" w:rsidRPr="00FF083F" w:rsidRDefault="00494017" w:rsidP="004E4663">
            <w:pPr>
              <w:pStyle w:val="TAL"/>
              <w:rPr>
                <w:b/>
                <w:i/>
                <w:lang w:eastAsia="zh-CN"/>
              </w:rPr>
            </w:pPr>
            <w:r w:rsidRPr="00FF083F">
              <w:rPr>
                <w:b/>
                <w:i/>
                <w:lang w:eastAsia="zh-CN"/>
              </w:rPr>
              <w:t>nr-AutonomousGaps-ENDC-FR1</w:t>
            </w:r>
          </w:p>
          <w:p w14:paraId="3795D7D1" w14:textId="77777777" w:rsidR="00494017" w:rsidRPr="00FF083F" w:rsidRDefault="00494017" w:rsidP="004E4663">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854A4A"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22B4B11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141A0" w14:textId="77777777" w:rsidR="00494017" w:rsidRPr="00FF083F" w:rsidRDefault="00494017" w:rsidP="004E4663">
            <w:pPr>
              <w:pStyle w:val="TAL"/>
              <w:rPr>
                <w:b/>
                <w:i/>
                <w:lang w:eastAsia="zh-CN"/>
              </w:rPr>
            </w:pPr>
            <w:r w:rsidRPr="00FF083F">
              <w:rPr>
                <w:b/>
                <w:i/>
                <w:lang w:eastAsia="zh-CN"/>
              </w:rPr>
              <w:t>nr-AutonomousGaps-ENDC-FR2</w:t>
            </w:r>
          </w:p>
          <w:p w14:paraId="489F76F5" w14:textId="77777777" w:rsidR="00494017" w:rsidRPr="00FF083F" w:rsidRDefault="00494017" w:rsidP="004E4663">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37B0F" w14:textId="77777777" w:rsidR="00494017" w:rsidRPr="00FF083F" w:rsidRDefault="00494017" w:rsidP="004E4663">
            <w:pPr>
              <w:pStyle w:val="TAL"/>
              <w:jc w:val="center"/>
              <w:rPr>
                <w:bCs/>
                <w:noProof/>
                <w:lang w:eastAsia="zh-CN"/>
              </w:rPr>
            </w:pPr>
            <w:r w:rsidRPr="00FF083F">
              <w:rPr>
                <w:bCs/>
                <w:noProof/>
                <w:lang w:eastAsia="en-GB"/>
              </w:rPr>
              <w:t>Yes</w:t>
            </w:r>
          </w:p>
        </w:tc>
      </w:tr>
      <w:tr w:rsidR="00494017" w:rsidRPr="00FF083F" w14:paraId="49FCCCB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978A6" w14:textId="77777777" w:rsidR="00494017" w:rsidRPr="00FF083F" w:rsidRDefault="00494017" w:rsidP="004E4663">
            <w:pPr>
              <w:pStyle w:val="TAL"/>
              <w:rPr>
                <w:b/>
                <w:i/>
                <w:lang w:eastAsia="zh-CN"/>
              </w:rPr>
            </w:pPr>
            <w:r w:rsidRPr="00FF083F">
              <w:rPr>
                <w:b/>
                <w:i/>
                <w:lang w:eastAsia="zh-CN"/>
              </w:rPr>
              <w:t>nr-AutonomousGaps-FR1</w:t>
            </w:r>
          </w:p>
          <w:p w14:paraId="659636DE" w14:textId="77777777" w:rsidR="00494017" w:rsidRPr="00FF083F" w:rsidRDefault="00494017" w:rsidP="004E4663">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3D630" w14:textId="77777777" w:rsidR="00494017" w:rsidRPr="00FF083F" w:rsidRDefault="00494017" w:rsidP="004E4663">
            <w:pPr>
              <w:pStyle w:val="TAL"/>
              <w:jc w:val="center"/>
              <w:rPr>
                <w:bCs/>
                <w:noProof/>
                <w:lang w:eastAsia="zh-CN"/>
              </w:rPr>
            </w:pPr>
            <w:r w:rsidRPr="00FF083F">
              <w:rPr>
                <w:bCs/>
                <w:noProof/>
                <w:lang w:eastAsia="en-GB"/>
              </w:rPr>
              <w:t>Yes</w:t>
            </w:r>
          </w:p>
        </w:tc>
      </w:tr>
      <w:tr w:rsidR="00494017" w:rsidRPr="00FF083F" w14:paraId="61F6FCB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6B485" w14:textId="77777777" w:rsidR="00494017" w:rsidRPr="00FF083F" w:rsidRDefault="00494017" w:rsidP="004E4663">
            <w:pPr>
              <w:pStyle w:val="TAL"/>
              <w:rPr>
                <w:b/>
                <w:i/>
                <w:lang w:eastAsia="zh-CN"/>
              </w:rPr>
            </w:pPr>
            <w:r w:rsidRPr="00FF083F">
              <w:rPr>
                <w:b/>
                <w:i/>
                <w:lang w:eastAsia="zh-CN"/>
              </w:rPr>
              <w:t>nr-AutonomousGaps-FR2</w:t>
            </w:r>
          </w:p>
          <w:p w14:paraId="6D880797" w14:textId="77777777" w:rsidR="00494017" w:rsidRPr="00FF083F" w:rsidRDefault="00494017" w:rsidP="004E4663">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80B52" w14:textId="77777777" w:rsidR="00494017" w:rsidRPr="00FF083F" w:rsidRDefault="00494017" w:rsidP="004E4663">
            <w:pPr>
              <w:pStyle w:val="TAL"/>
              <w:jc w:val="center"/>
              <w:rPr>
                <w:bCs/>
                <w:noProof/>
                <w:lang w:eastAsia="zh-CN"/>
              </w:rPr>
            </w:pPr>
            <w:r w:rsidRPr="00FF083F">
              <w:rPr>
                <w:bCs/>
                <w:noProof/>
                <w:lang w:eastAsia="en-GB"/>
              </w:rPr>
              <w:t>Yes</w:t>
            </w:r>
          </w:p>
        </w:tc>
      </w:tr>
      <w:tr w:rsidR="00494017" w:rsidRPr="00FF083F" w14:paraId="2CBCAA6E" w14:textId="77777777" w:rsidTr="004E4663">
        <w:trPr>
          <w:cantSplit/>
        </w:trPr>
        <w:tc>
          <w:tcPr>
            <w:tcW w:w="7793" w:type="dxa"/>
            <w:gridSpan w:val="2"/>
          </w:tcPr>
          <w:p w14:paraId="5B49CD99" w14:textId="77777777" w:rsidR="00494017" w:rsidRPr="00FF083F" w:rsidRDefault="00494017" w:rsidP="004E4663">
            <w:pPr>
              <w:pStyle w:val="TAL"/>
              <w:rPr>
                <w:rFonts w:eastAsia="SimSun"/>
                <w:b/>
                <w:i/>
                <w:lang w:eastAsia="zh-CN"/>
              </w:rPr>
            </w:pPr>
            <w:r w:rsidRPr="00FF083F">
              <w:rPr>
                <w:rFonts w:eastAsia="SimSun"/>
                <w:b/>
                <w:i/>
                <w:lang w:eastAsia="zh-CN"/>
              </w:rPr>
              <w:t>nr</w:t>
            </w:r>
            <w:r w:rsidRPr="00FF083F">
              <w:rPr>
                <w:b/>
                <w:i/>
                <w:lang w:eastAsia="zh-CN"/>
              </w:rPr>
              <w:t>-HO-ToEN-DC</w:t>
            </w:r>
          </w:p>
          <w:p w14:paraId="39614D9C" w14:textId="77777777" w:rsidR="00494017" w:rsidRPr="00FF083F" w:rsidRDefault="00494017" w:rsidP="004E4663">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64EB2A25" w14:textId="77777777" w:rsidR="00494017" w:rsidRPr="00FF083F" w:rsidRDefault="00494017" w:rsidP="004E4663">
            <w:pPr>
              <w:pStyle w:val="TAL"/>
              <w:jc w:val="center"/>
              <w:rPr>
                <w:rFonts w:eastAsia="SimSun"/>
                <w:bCs/>
                <w:noProof/>
                <w:lang w:eastAsia="zh-CN"/>
              </w:rPr>
            </w:pPr>
            <w:r w:rsidRPr="00FF083F">
              <w:rPr>
                <w:rFonts w:eastAsia="SimSun"/>
                <w:bCs/>
                <w:noProof/>
                <w:lang w:eastAsia="zh-CN"/>
              </w:rPr>
              <w:t>-</w:t>
            </w:r>
          </w:p>
        </w:tc>
      </w:tr>
      <w:tr w:rsidR="00494017" w:rsidRPr="00FF083F" w14:paraId="710A2DF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30165" w14:textId="77777777" w:rsidR="00494017" w:rsidRPr="00FF083F" w:rsidRDefault="00494017" w:rsidP="004E4663">
            <w:pPr>
              <w:pStyle w:val="TAL"/>
              <w:rPr>
                <w:b/>
                <w:i/>
                <w:lang w:eastAsia="zh-CN"/>
              </w:rPr>
            </w:pPr>
            <w:r w:rsidRPr="00FF083F">
              <w:rPr>
                <w:b/>
                <w:i/>
                <w:lang w:eastAsia="zh-CN"/>
              </w:rPr>
              <w:t>numberOfBlindDecodesUSS</w:t>
            </w:r>
          </w:p>
          <w:p w14:paraId="0BB96BD1" w14:textId="77777777" w:rsidR="00494017" w:rsidRPr="00FF083F" w:rsidRDefault="00494017" w:rsidP="004E4663">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9E885"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1D1A6C3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2ACBC" w14:textId="77777777" w:rsidR="00494017" w:rsidRPr="00FF083F" w:rsidRDefault="00494017" w:rsidP="004E4663">
            <w:pPr>
              <w:pStyle w:val="TAL"/>
              <w:rPr>
                <w:b/>
                <w:i/>
                <w:lang w:eastAsia="en-GB"/>
              </w:rPr>
            </w:pPr>
            <w:r w:rsidRPr="00FF083F">
              <w:rPr>
                <w:b/>
                <w:i/>
                <w:lang w:eastAsia="en-GB"/>
              </w:rPr>
              <w:t>otdoa-UE-Assisted</w:t>
            </w:r>
          </w:p>
          <w:p w14:paraId="4BF964C3" w14:textId="77777777" w:rsidR="00494017" w:rsidRPr="00FF083F" w:rsidRDefault="00494017" w:rsidP="004E4663">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99B7D15"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5955F11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64ECD" w14:textId="77777777" w:rsidR="00494017" w:rsidRPr="00FF083F" w:rsidRDefault="00494017" w:rsidP="004E4663">
            <w:pPr>
              <w:pStyle w:val="TAL"/>
              <w:rPr>
                <w:b/>
                <w:i/>
              </w:rPr>
            </w:pPr>
            <w:r w:rsidRPr="00FF083F">
              <w:rPr>
                <w:b/>
                <w:i/>
              </w:rPr>
              <w:t>outOfOrderDelivery</w:t>
            </w:r>
          </w:p>
          <w:p w14:paraId="01F9D9A1" w14:textId="77777777" w:rsidR="00494017" w:rsidRPr="00FF083F" w:rsidRDefault="00494017" w:rsidP="004E4663">
            <w:pPr>
              <w:pStyle w:val="TAL"/>
              <w:rPr>
                <w:b/>
                <w:i/>
                <w:lang w:eastAsia="en-GB"/>
              </w:rPr>
            </w:pPr>
            <w:r w:rsidRPr="00FF083F">
              <w:t>Same as "</w:t>
            </w:r>
            <w:r w:rsidRPr="00FF083F">
              <w:rPr>
                <w:i/>
              </w:rPr>
              <w:t>outOfOrderDelivery</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91EB014"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142CC81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FF46C" w14:textId="77777777" w:rsidR="00494017" w:rsidRPr="00FF083F" w:rsidRDefault="00494017" w:rsidP="004E4663">
            <w:pPr>
              <w:pStyle w:val="TAL"/>
              <w:rPr>
                <w:b/>
                <w:i/>
                <w:lang w:eastAsia="en-GB"/>
              </w:rPr>
            </w:pPr>
            <w:r w:rsidRPr="00FF083F">
              <w:rPr>
                <w:b/>
                <w:i/>
                <w:lang w:eastAsia="en-GB"/>
              </w:rPr>
              <w:t>outOfSequenceGrantHandling</w:t>
            </w:r>
          </w:p>
          <w:p w14:paraId="6C20BBFB" w14:textId="77777777" w:rsidR="00494017" w:rsidRPr="00FF083F" w:rsidRDefault="00494017" w:rsidP="004E4663">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D889D7" w14:textId="77777777" w:rsidR="00494017" w:rsidRPr="00FF083F" w:rsidRDefault="00494017" w:rsidP="004E4663">
            <w:pPr>
              <w:pStyle w:val="TAL"/>
              <w:jc w:val="center"/>
              <w:rPr>
                <w:bCs/>
                <w:noProof/>
                <w:lang w:eastAsia="en-GB"/>
              </w:rPr>
            </w:pPr>
            <w:r w:rsidRPr="00FF083F">
              <w:rPr>
                <w:bCs/>
                <w:noProof/>
                <w:lang w:eastAsia="zh-CN"/>
              </w:rPr>
              <w:t>-</w:t>
            </w:r>
          </w:p>
        </w:tc>
      </w:tr>
      <w:tr w:rsidR="00494017" w:rsidRPr="00FF083F" w14:paraId="0A44953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5AD32" w14:textId="77777777" w:rsidR="00494017" w:rsidRPr="00FF083F" w:rsidRDefault="00494017" w:rsidP="004E4663">
            <w:pPr>
              <w:pStyle w:val="TAL"/>
              <w:rPr>
                <w:b/>
                <w:i/>
                <w:lang w:eastAsia="en-GB"/>
              </w:rPr>
            </w:pPr>
            <w:r w:rsidRPr="00FF083F">
              <w:rPr>
                <w:b/>
                <w:i/>
                <w:lang w:eastAsia="en-GB"/>
              </w:rPr>
              <w:t>overheatingInd</w:t>
            </w:r>
          </w:p>
          <w:p w14:paraId="15D21489" w14:textId="77777777" w:rsidR="00494017" w:rsidRPr="00FF083F" w:rsidRDefault="00494017" w:rsidP="004E4663">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6A762E" w14:textId="77777777" w:rsidR="00494017" w:rsidRPr="00FF083F" w:rsidRDefault="00494017" w:rsidP="004E466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494017" w:rsidRPr="00FF083F" w14:paraId="23E266A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CEB93" w14:textId="77777777" w:rsidR="00494017" w:rsidRPr="00FF083F" w:rsidRDefault="00494017" w:rsidP="004E4663">
            <w:pPr>
              <w:pStyle w:val="TAL"/>
              <w:rPr>
                <w:b/>
                <w:i/>
                <w:lang w:eastAsia="en-GB"/>
              </w:rPr>
            </w:pPr>
            <w:r w:rsidRPr="00FF083F">
              <w:rPr>
                <w:b/>
                <w:i/>
                <w:lang w:eastAsia="en-GB"/>
              </w:rPr>
              <w:t>overheatingIndForSCG</w:t>
            </w:r>
          </w:p>
          <w:p w14:paraId="6486074B" w14:textId="77777777" w:rsidR="00494017" w:rsidRPr="00FF083F" w:rsidRDefault="00494017" w:rsidP="004E4663">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4D2BE7D" w14:textId="77777777" w:rsidR="00494017" w:rsidRPr="00FF083F" w:rsidRDefault="00494017" w:rsidP="004E466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494017" w:rsidRPr="00FF083F" w14:paraId="73BD390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8D2B5" w14:textId="77777777" w:rsidR="00494017" w:rsidRPr="00FF083F" w:rsidRDefault="00494017" w:rsidP="004E4663">
            <w:pPr>
              <w:keepNext/>
              <w:keepLines/>
              <w:spacing w:after="0"/>
              <w:rPr>
                <w:rFonts w:ascii="Arial" w:hAnsi="Arial"/>
                <w:b/>
                <w:i/>
                <w:sz w:val="18"/>
                <w:lang w:eastAsia="en-GB"/>
              </w:rPr>
            </w:pPr>
            <w:r w:rsidRPr="00FF083F">
              <w:rPr>
                <w:rFonts w:ascii="Arial" w:hAnsi="Arial"/>
                <w:b/>
                <w:i/>
                <w:sz w:val="18"/>
                <w:lang w:eastAsia="en-GB"/>
              </w:rPr>
              <w:t>pdcch-CandidateReductions</w:t>
            </w:r>
          </w:p>
          <w:p w14:paraId="7F0852E0" w14:textId="77777777" w:rsidR="00494017" w:rsidRPr="00FF083F" w:rsidRDefault="00494017" w:rsidP="004E4663">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D605581" w14:textId="77777777" w:rsidR="00494017" w:rsidRPr="00FF083F" w:rsidRDefault="00494017" w:rsidP="004E4663">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494017" w:rsidRPr="00FF083F" w14:paraId="1BE2AA6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2F6C0" w14:textId="77777777" w:rsidR="00494017" w:rsidRPr="00FF083F" w:rsidRDefault="00494017" w:rsidP="004E4663">
            <w:pPr>
              <w:pStyle w:val="TAL"/>
              <w:rPr>
                <w:rFonts w:cs="Arial"/>
                <w:b/>
                <w:i/>
                <w:szCs w:val="18"/>
                <w:lang w:eastAsia="en-GB"/>
              </w:rPr>
            </w:pPr>
            <w:r w:rsidRPr="00FF083F">
              <w:rPr>
                <w:rFonts w:cs="Arial"/>
                <w:b/>
                <w:i/>
                <w:szCs w:val="18"/>
                <w:lang w:eastAsia="en-GB"/>
              </w:rPr>
              <w:t>pdcp-Duplication</w:t>
            </w:r>
          </w:p>
          <w:p w14:paraId="4D00F8CB" w14:textId="77777777" w:rsidR="00494017" w:rsidRPr="00FF083F" w:rsidRDefault="00494017" w:rsidP="004E4663">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563CE" w14:textId="77777777" w:rsidR="00494017" w:rsidRPr="00FF083F" w:rsidRDefault="00494017" w:rsidP="004E4663">
            <w:pPr>
              <w:pStyle w:val="TAL"/>
              <w:jc w:val="center"/>
              <w:rPr>
                <w:noProof/>
              </w:rPr>
            </w:pPr>
            <w:r w:rsidRPr="00FF083F">
              <w:rPr>
                <w:noProof/>
              </w:rPr>
              <w:t>-</w:t>
            </w:r>
          </w:p>
        </w:tc>
      </w:tr>
      <w:tr w:rsidR="00494017" w:rsidRPr="00FF083F" w14:paraId="4D39721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11A92" w14:textId="77777777" w:rsidR="00494017" w:rsidRPr="00FF083F" w:rsidRDefault="00494017" w:rsidP="004E4663">
            <w:pPr>
              <w:pStyle w:val="TAL"/>
              <w:rPr>
                <w:b/>
                <w:i/>
                <w:lang w:eastAsia="en-GB"/>
              </w:rPr>
            </w:pPr>
            <w:r w:rsidRPr="00FF083F">
              <w:rPr>
                <w:b/>
                <w:i/>
                <w:lang w:eastAsia="en-GB"/>
              </w:rPr>
              <w:t>pdcp-SN-Extension</w:t>
            </w:r>
          </w:p>
          <w:p w14:paraId="6255405C" w14:textId="77777777" w:rsidR="00494017" w:rsidRPr="00FF083F" w:rsidRDefault="00494017" w:rsidP="004E4663">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B92E3C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BDFB29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B58CA" w14:textId="77777777" w:rsidR="00494017" w:rsidRPr="00FF083F" w:rsidRDefault="00494017" w:rsidP="004E4663">
            <w:pPr>
              <w:keepNext/>
              <w:keepLines/>
              <w:spacing w:after="0"/>
              <w:rPr>
                <w:rFonts w:ascii="Arial" w:hAnsi="Arial"/>
                <w:b/>
                <w:i/>
                <w:sz w:val="18"/>
              </w:rPr>
            </w:pPr>
            <w:r w:rsidRPr="00FF083F">
              <w:rPr>
                <w:rFonts w:ascii="Arial" w:hAnsi="Arial"/>
                <w:b/>
                <w:i/>
                <w:sz w:val="18"/>
              </w:rPr>
              <w:t>pdcp-SN-Extension-18bits</w:t>
            </w:r>
          </w:p>
          <w:p w14:paraId="0CEA1534" w14:textId="77777777" w:rsidR="00494017" w:rsidRPr="00FF083F" w:rsidRDefault="00494017" w:rsidP="004E4663">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B3C1AE0"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22FA58A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2C23C" w14:textId="77777777" w:rsidR="00494017" w:rsidRPr="00FF083F" w:rsidRDefault="00494017" w:rsidP="004E4663">
            <w:pPr>
              <w:keepNext/>
              <w:keepLines/>
              <w:spacing w:after="0"/>
              <w:rPr>
                <w:rFonts w:ascii="Arial" w:hAnsi="Arial"/>
                <w:b/>
                <w:i/>
                <w:sz w:val="18"/>
              </w:rPr>
            </w:pPr>
            <w:r w:rsidRPr="00FF083F">
              <w:rPr>
                <w:rFonts w:ascii="Arial" w:hAnsi="Arial"/>
                <w:b/>
                <w:i/>
                <w:sz w:val="18"/>
              </w:rPr>
              <w:t>pdcp-TransferSplitUL</w:t>
            </w:r>
          </w:p>
          <w:p w14:paraId="03727C46" w14:textId="77777777" w:rsidR="00494017" w:rsidRPr="00FF083F" w:rsidRDefault="00494017" w:rsidP="004E4663">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16424D"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431F892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76F28" w14:textId="77777777" w:rsidR="00494017" w:rsidRPr="00FF083F" w:rsidRDefault="00494017" w:rsidP="004E4663">
            <w:pPr>
              <w:keepNext/>
              <w:keepLines/>
              <w:spacing w:after="0"/>
              <w:rPr>
                <w:rFonts w:ascii="Arial" w:hAnsi="Arial"/>
                <w:b/>
                <w:i/>
                <w:sz w:val="18"/>
              </w:rPr>
            </w:pPr>
            <w:r w:rsidRPr="00FF083F">
              <w:rPr>
                <w:rFonts w:ascii="Arial" w:hAnsi="Arial"/>
                <w:b/>
                <w:i/>
                <w:sz w:val="18"/>
              </w:rPr>
              <w:t>pdcp-VersionChangeWithoutHO</w:t>
            </w:r>
          </w:p>
          <w:p w14:paraId="78E03ABA" w14:textId="77777777" w:rsidR="00494017" w:rsidRPr="00FF083F" w:rsidRDefault="00494017" w:rsidP="004E4663">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D39F2AC"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6F8E2B8E" w14:textId="77777777" w:rsidTr="004E4663">
        <w:tc>
          <w:tcPr>
            <w:tcW w:w="7793" w:type="dxa"/>
            <w:gridSpan w:val="2"/>
            <w:tcBorders>
              <w:top w:val="single" w:sz="4" w:space="0" w:color="808080"/>
              <w:left w:val="single" w:sz="4" w:space="0" w:color="808080"/>
              <w:bottom w:val="single" w:sz="4" w:space="0" w:color="808080"/>
              <w:right w:val="single" w:sz="4" w:space="0" w:color="808080"/>
            </w:tcBorders>
            <w:hideMark/>
          </w:tcPr>
          <w:p w14:paraId="2BDC65E5"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rPr>
              <w:t>pdsch-CollisionHandling</w:t>
            </w:r>
          </w:p>
          <w:p w14:paraId="413DD0CB"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7FC3F9" w14:textId="77777777" w:rsidR="00494017" w:rsidRPr="00FF083F" w:rsidRDefault="00494017" w:rsidP="004E466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494017" w:rsidRPr="00FF083F" w14:paraId="513627F3"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3C29C96B" w14:textId="77777777" w:rsidR="00494017" w:rsidRPr="00FF083F" w:rsidRDefault="00494017" w:rsidP="004E4663">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2A20D7D4" w14:textId="77777777" w:rsidR="00494017" w:rsidRPr="00FF083F" w:rsidRDefault="00494017" w:rsidP="004E4663">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049E35" w14:textId="77777777" w:rsidR="00494017" w:rsidRPr="00FF083F" w:rsidRDefault="00494017" w:rsidP="004E4663">
            <w:pPr>
              <w:pStyle w:val="TAL"/>
              <w:jc w:val="center"/>
              <w:rPr>
                <w:bCs/>
                <w:noProof/>
                <w:lang w:eastAsia="zh-CN"/>
              </w:rPr>
            </w:pPr>
            <w:r w:rsidRPr="00FF083F">
              <w:rPr>
                <w:bCs/>
                <w:noProof/>
                <w:lang w:eastAsia="en-GB"/>
              </w:rPr>
              <w:t>Yes</w:t>
            </w:r>
          </w:p>
        </w:tc>
      </w:tr>
      <w:tr w:rsidR="00494017" w:rsidRPr="00FF083F" w14:paraId="01AC6847"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25A7872C" w14:textId="77777777" w:rsidR="00494017" w:rsidRPr="00FF083F" w:rsidRDefault="00494017" w:rsidP="004E4663">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26F95A0F" w14:textId="77777777" w:rsidR="00494017" w:rsidRPr="00FF083F" w:rsidRDefault="00494017" w:rsidP="004E4663">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00B855" w14:textId="77777777" w:rsidR="00494017" w:rsidRPr="00FF083F" w:rsidRDefault="00494017" w:rsidP="004E4663">
            <w:pPr>
              <w:pStyle w:val="TAL"/>
              <w:jc w:val="center"/>
              <w:rPr>
                <w:bCs/>
                <w:noProof/>
                <w:lang w:eastAsia="zh-CN"/>
              </w:rPr>
            </w:pPr>
            <w:r w:rsidRPr="00FF083F">
              <w:rPr>
                <w:bCs/>
                <w:noProof/>
                <w:lang w:eastAsia="en-GB"/>
              </w:rPr>
              <w:t>Yes</w:t>
            </w:r>
          </w:p>
        </w:tc>
      </w:tr>
      <w:tr w:rsidR="00494017" w:rsidRPr="00FF083F" w14:paraId="1B10D97C" w14:textId="77777777" w:rsidTr="004E4663">
        <w:tc>
          <w:tcPr>
            <w:tcW w:w="7793" w:type="dxa"/>
            <w:gridSpan w:val="2"/>
            <w:tcBorders>
              <w:top w:val="single" w:sz="4" w:space="0" w:color="808080"/>
              <w:left w:val="single" w:sz="4" w:space="0" w:color="808080"/>
              <w:bottom w:val="single" w:sz="4" w:space="0" w:color="808080"/>
              <w:right w:val="single" w:sz="4" w:space="0" w:color="808080"/>
            </w:tcBorders>
            <w:hideMark/>
          </w:tcPr>
          <w:p w14:paraId="4E2925A3" w14:textId="77777777" w:rsidR="00494017" w:rsidRPr="00FF083F" w:rsidRDefault="00494017" w:rsidP="004E4663">
            <w:pPr>
              <w:pStyle w:val="TAL"/>
              <w:rPr>
                <w:b/>
                <w:i/>
              </w:rPr>
            </w:pPr>
            <w:r w:rsidRPr="00FF083F">
              <w:rPr>
                <w:b/>
                <w:i/>
              </w:rPr>
              <w:t>pdsch-RepSubframe</w:t>
            </w:r>
          </w:p>
          <w:p w14:paraId="1B95C0C0" w14:textId="77777777" w:rsidR="00494017" w:rsidRPr="00FF083F" w:rsidRDefault="00494017" w:rsidP="004E4663">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104AC2"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62526F8C" w14:textId="77777777" w:rsidTr="004E4663">
        <w:tc>
          <w:tcPr>
            <w:tcW w:w="7793" w:type="dxa"/>
            <w:gridSpan w:val="2"/>
            <w:tcBorders>
              <w:top w:val="single" w:sz="4" w:space="0" w:color="808080"/>
              <w:left w:val="single" w:sz="4" w:space="0" w:color="808080"/>
              <w:bottom w:val="single" w:sz="4" w:space="0" w:color="808080"/>
              <w:right w:val="single" w:sz="4" w:space="0" w:color="808080"/>
            </w:tcBorders>
            <w:hideMark/>
          </w:tcPr>
          <w:p w14:paraId="707417D3" w14:textId="77777777" w:rsidR="00494017" w:rsidRPr="00FF083F" w:rsidRDefault="00494017" w:rsidP="004E4663">
            <w:pPr>
              <w:pStyle w:val="TAL"/>
              <w:rPr>
                <w:b/>
                <w:i/>
              </w:rPr>
            </w:pPr>
            <w:r w:rsidRPr="00FF083F">
              <w:rPr>
                <w:b/>
                <w:i/>
              </w:rPr>
              <w:t>pdsch-RepSlot</w:t>
            </w:r>
          </w:p>
          <w:p w14:paraId="30C2F92E" w14:textId="77777777" w:rsidR="00494017" w:rsidRPr="00FF083F" w:rsidRDefault="00494017" w:rsidP="004E4663">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E398B"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69B8230E" w14:textId="77777777" w:rsidTr="004E4663">
        <w:tc>
          <w:tcPr>
            <w:tcW w:w="7793" w:type="dxa"/>
            <w:gridSpan w:val="2"/>
            <w:tcBorders>
              <w:top w:val="single" w:sz="4" w:space="0" w:color="808080"/>
              <w:left w:val="single" w:sz="4" w:space="0" w:color="808080"/>
              <w:bottom w:val="single" w:sz="4" w:space="0" w:color="808080"/>
              <w:right w:val="single" w:sz="4" w:space="0" w:color="808080"/>
            </w:tcBorders>
            <w:hideMark/>
          </w:tcPr>
          <w:p w14:paraId="0F8E36D6" w14:textId="77777777" w:rsidR="00494017" w:rsidRPr="00FF083F" w:rsidRDefault="00494017" w:rsidP="004E4663">
            <w:pPr>
              <w:pStyle w:val="TAL"/>
              <w:rPr>
                <w:b/>
                <w:i/>
              </w:rPr>
            </w:pPr>
            <w:r w:rsidRPr="00FF083F">
              <w:rPr>
                <w:b/>
                <w:i/>
              </w:rPr>
              <w:t>pdsch-RepSubslot</w:t>
            </w:r>
          </w:p>
          <w:p w14:paraId="5DDA7593" w14:textId="77777777" w:rsidR="00494017" w:rsidRPr="00FF083F" w:rsidRDefault="00494017" w:rsidP="004E4663">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DD6D55"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3DB81E8F"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5825AD5F"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3878F4D2" w14:textId="77777777" w:rsidR="00494017" w:rsidRPr="00FF083F" w:rsidRDefault="00494017" w:rsidP="004E4663">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354F7EE" w14:textId="77777777" w:rsidR="00494017" w:rsidRPr="00FF083F" w:rsidRDefault="00494017" w:rsidP="004E4663">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494017" w:rsidRPr="00FF083F" w14:paraId="1CC85350"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791729" w14:textId="77777777" w:rsidR="00494017" w:rsidRPr="00FF083F" w:rsidRDefault="00494017" w:rsidP="004E4663">
            <w:pPr>
              <w:pStyle w:val="TAL"/>
              <w:rPr>
                <w:b/>
                <w:i/>
                <w:lang w:eastAsia="en-GB"/>
              </w:rPr>
            </w:pPr>
            <w:r w:rsidRPr="00FF083F">
              <w:rPr>
                <w:b/>
                <w:i/>
                <w:lang w:eastAsia="en-GB"/>
              </w:rPr>
              <w:t>perServingCellMeasurementGap</w:t>
            </w:r>
          </w:p>
          <w:p w14:paraId="4F7A571C" w14:textId="77777777" w:rsidR="00494017" w:rsidRPr="00FF083F" w:rsidRDefault="00494017" w:rsidP="004E4663">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6CB77F"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284463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E52D" w14:textId="77777777" w:rsidR="00494017" w:rsidRPr="00FF083F" w:rsidRDefault="00494017" w:rsidP="004E4663">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0AD4C345" w14:textId="77777777" w:rsidR="00494017" w:rsidRPr="00FF083F" w:rsidRDefault="00494017" w:rsidP="004E4663">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53F254" w14:textId="77777777" w:rsidR="00494017" w:rsidRPr="00FF083F" w:rsidRDefault="00494017" w:rsidP="004E4663">
            <w:pPr>
              <w:pStyle w:val="TAL"/>
              <w:jc w:val="center"/>
              <w:rPr>
                <w:bCs/>
                <w:noProof/>
                <w:lang w:eastAsia="en-GB"/>
              </w:rPr>
            </w:pPr>
            <w:r w:rsidRPr="00FF083F">
              <w:rPr>
                <w:rFonts w:eastAsia="SimSun"/>
                <w:bCs/>
                <w:noProof/>
                <w:lang w:eastAsia="zh-CN"/>
              </w:rPr>
              <w:t>No</w:t>
            </w:r>
          </w:p>
        </w:tc>
      </w:tr>
      <w:tr w:rsidR="00494017" w:rsidRPr="00FF083F" w14:paraId="56E0CB9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5E985" w14:textId="77777777" w:rsidR="00494017" w:rsidRPr="00FF083F" w:rsidRDefault="00494017" w:rsidP="004E4663">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475C68CF" w14:textId="77777777" w:rsidR="00494017" w:rsidRPr="00FF083F" w:rsidRDefault="00494017" w:rsidP="004E4663">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F2DB0B4" w14:textId="77777777" w:rsidR="00494017" w:rsidRPr="00FF083F" w:rsidRDefault="00494017" w:rsidP="004E4663">
            <w:pPr>
              <w:pStyle w:val="TAL"/>
              <w:jc w:val="center"/>
              <w:rPr>
                <w:bCs/>
                <w:noProof/>
                <w:lang w:eastAsia="en-GB"/>
              </w:rPr>
            </w:pPr>
            <w:r w:rsidRPr="00FF083F">
              <w:rPr>
                <w:rFonts w:eastAsia="SimSun"/>
                <w:bCs/>
                <w:noProof/>
                <w:lang w:eastAsia="zh-CN"/>
              </w:rPr>
              <w:t>Yes</w:t>
            </w:r>
          </w:p>
        </w:tc>
      </w:tr>
      <w:tr w:rsidR="00494017" w:rsidRPr="00FF083F" w14:paraId="401B3A7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071A0" w14:textId="77777777" w:rsidR="00494017" w:rsidRPr="00FF083F" w:rsidRDefault="00494017" w:rsidP="004E4663">
            <w:pPr>
              <w:pStyle w:val="TAL"/>
              <w:rPr>
                <w:b/>
                <w:i/>
                <w:lang w:eastAsia="en-GB"/>
              </w:rPr>
            </w:pPr>
            <w:r w:rsidRPr="00FF083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B43B8F5"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3E00CD60" w14:textId="77777777" w:rsidTr="004E4663">
        <w:tc>
          <w:tcPr>
            <w:tcW w:w="7808" w:type="dxa"/>
            <w:gridSpan w:val="3"/>
            <w:tcBorders>
              <w:top w:val="single" w:sz="4" w:space="0" w:color="808080"/>
              <w:left w:val="single" w:sz="4" w:space="0" w:color="808080"/>
              <w:bottom w:val="single" w:sz="4" w:space="0" w:color="808080"/>
              <w:right w:val="single" w:sz="4" w:space="0" w:color="808080"/>
            </w:tcBorders>
          </w:tcPr>
          <w:p w14:paraId="6F9EA831" w14:textId="77777777" w:rsidR="00494017" w:rsidRPr="00FF083F" w:rsidRDefault="00494017" w:rsidP="004E4663">
            <w:pPr>
              <w:pStyle w:val="TAL"/>
              <w:rPr>
                <w:b/>
                <w:i/>
                <w:lang w:eastAsia="en-GB"/>
              </w:rPr>
            </w:pPr>
            <w:r w:rsidRPr="00FF083F">
              <w:rPr>
                <w:b/>
                <w:i/>
                <w:lang w:eastAsia="en-GB"/>
              </w:rPr>
              <w:t>powerClass-14dBm</w:t>
            </w:r>
          </w:p>
          <w:p w14:paraId="34A74C26" w14:textId="77777777" w:rsidR="00494017" w:rsidRPr="00FF083F" w:rsidRDefault="00494017" w:rsidP="004E4663">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1211A76"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302D53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3B1AB" w14:textId="77777777" w:rsidR="00494017" w:rsidRPr="00FF083F" w:rsidRDefault="00494017" w:rsidP="004E4663">
            <w:pPr>
              <w:pStyle w:val="TAL"/>
              <w:rPr>
                <w:b/>
                <w:i/>
                <w:lang w:eastAsia="en-GB"/>
              </w:rPr>
            </w:pPr>
            <w:r w:rsidRPr="00FF083F">
              <w:rPr>
                <w:b/>
                <w:i/>
                <w:lang w:eastAsia="en-GB"/>
              </w:rPr>
              <w:t>powerPrefInd</w:t>
            </w:r>
          </w:p>
          <w:p w14:paraId="3753C623" w14:textId="77777777" w:rsidR="00494017" w:rsidRPr="00FF083F" w:rsidRDefault="00494017" w:rsidP="004E4663">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E4FE77"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093149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ADC2D" w14:textId="77777777" w:rsidR="00494017" w:rsidRPr="00FF083F" w:rsidRDefault="00494017" w:rsidP="004E4663">
            <w:pPr>
              <w:pStyle w:val="TAL"/>
              <w:rPr>
                <w:b/>
                <w:i/>
                <w:lang w:eastAsia="en-GB"/>
              </w:rPr>
            </w:pPr>
            <w:r w:rsidRPr="00FF083F">
              <w:rPr>
                <w:b/>
                <w:i/>
                <w:lang w:eastAsia="en-GB"/>
              </w:rPr>
              <w:t>powerUCI-SlotPUSCH, powerUCI-SubslotPUSCH</w:t>
            </w:r>
          </w:p>
          <w:p w14:paraId="219D767A" w14:textId="77777777" w:rsidR="00494017" w:rsidRPr="00FF083F" w:rsidRDefault="00494017" w:rsidP="004E4663">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0D6EEC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0B694A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8FB6E"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5322955C"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C8C190" w14:textId="77777777" w:rsidR="00494017" w:rsidRPr="00FF083F" w:rsidRDefault="00494017" w:rsidP="004E4663">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494017" w:rsidRPr="00FF083F" w14:paraId="781C12C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23890" w14:textId="77777777" w:rsidR="00494017" w:rsidRPr="00FF083F" w:rsidRDefault="00494017" w:rsidP="004E4663">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53F0E159" w14:textId="77777777" w:rsidR="00494017" w:rsidRPr="00FF083F" w:rsidRDefault="00494017" w:rsidP="004E4663">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B0208E5"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7A4BF42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A4BF7"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b/>
                <w:i/>
                <w:sz w:val="18"/>
                <w:szCs w:val="18"/>
              </w:rPr>
              <w:t>pucch-Format4</w:t>
            </w:r>
          </w:p>
          <w:p w14:paraId="6E11288E"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34DCA05" w14:textId="77777777" w:rsidR="00494017" w:rsidRPr="00FF083F" w:rsidRDefault="00494017" w:rsidP="004E466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494017" w:rsidRPr="00FF083F" w14:paraId="59560DE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2BAA3"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b/>
                <w:i/>
                <w:sz w:val="18"/>
                <w:szCs w:val="18"/>
              </w:rPr>
              <w:t>pucch-Format5</w:t>
            </w:r>
          </w:p>
          <w:p w14:paraId="6B1ECEDC"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7F2D159" w14:textId="77777777" w:rsidR="00494017" w:rsidRPr="00FF083F" w:rsidRDefault="00494017" w:rsidP="004E466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494017" w:rsidRPr="00FF083F" w14:paraId="48B3345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F8D0A"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b/>
                <w:i/>
                <w:sz w:val="18"/>
                <w:szCs w:val="18"/>
              </w:rPr>
              <w:t>pucch-SCell</w:t>
            </w:r>
          </w:p>
          <w:p w14:paraId="4DB28EBA" w14:textId="77777777" w:rsidR="00494017" w:rsidRPr="00FF083F" w:rsidRDefault="00494017" w:rsidP="004E4663">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1A4418" w14:textId="77777777" w:rsidR="00494017" w:rsidRPr="00FF083F" w:rsidRDefault="00494017" w:rsidP="004E466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494017" w:rsidRPr="00FF083F" w:rsidDel="00A171DB" w14:paraId="54151E57"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EBF5D4" w14:textId="77777777" w:rsidR="00494017" w:rsidRPr="00FF083F" w:rsidRDefault="00494017" w:rsidP="004E4663">
            <w:pPr>
              <w:pStyle w:val="TAL"/>
              <w:rPr>
                <w:b/>
                <w:i/>
                <w:lang w:val="en-US" w:eastAsia="en-GB"/>
              </w:rPr>
            </w:pPr>
            <w:r w:rsidRPr="00FF083F">
              <w:rPr>
                <w:b/>
                <w:i/>
                <w:lang w:eastAsia="en-GB"/>
              </w:rPr>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0042820A" w14:textId="77777777" w:rsidR="00494017" w:rsidRPr="00FF083F" w:rsidDel="00A171DB" w:rsidRDefault="00494017" w:rsidP="004E4663">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28359B5"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7EB58482"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39D08B" w14:textId="77777777" w:rsidR="00494017" w:rsidRPr="00FF083F" w:rsidRDefault="00494017" w:rsidP="004E4663">
            <w:pPr>
              <w:pStyle w:val="TAL"/>
              <w:rPr>
                <w:b/>
                <w:i/>
                <w:lang w:eastAsia="en-GB"/>
              </w:rPr>
            </w:pPr>
            <w:r w:rsidRPr="00FF083F">
              <w:rPr>
                <w:b/>
                <w:i/>
                <w:lang w:eastAsia="en-GB"/>
              </w:rPr>
              <w:t>pur-CP-L1Ack</w:t>
            </w:r>
          </w:p>
          <w:p w14:paraId="4A0247DA" w14:textId="77777777" w:rsidR="00494017" w:rsidRPr="00FF083F" w:rsidDel="00A171DB" w:rsidRDefault="00494017" w:rsidP="004E4663">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48B4A7D"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20F0BC27"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A96D09" w14:textId="77777777" w:rsidR="00494017" w:rsidRPr="00FF083F" w:rsidRDefault="00494017" w:rsidP="004E4663">
            <w:pPr>
              <w:pStyle w:val="TAL"/>
              <w:rPr>
                <w:b/>
                <w:i/>
                <w:lang w:eastAsia="en-GB"/>
              </w:rPr>
            </w:pPr>
            <w:r w:rsidRPr="00FF083F">
              <w:rPr>
                <w:b/>
                <w:i/>
                <w:lang w:val="en-US" w:eastAsia="en-GB"/>
              </w:rPr>
              <w:t>pur</w:t>
            </w:r>
            <w:r w:rsidRPr="00FF083F">
              <w:rPr>
                <w:b/>
                <w:i/>
                <w:lang w:eastAsia="en-GB"/>
              </w:rPr>
              <w:t>-FrequencyHopping</w:t>
            </w:r>
          </w:p>
          <w:p w14:paraId="42C8A4D9" w14:textId="77777777" w:rsidR="00494017" w:rsidRPr="00FF083F" w:rsidDel="00A171DB" w:rsidRDefault="00494017" w:rsidP="004E4663">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668E39D"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4358660B"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6EEDE6" w14:textId="77777777" w:rsidR="00494017" w:rsidRPr="00FF083F" w:rsidRDefault="00494017" w:rsidP="004E4663">
            <w:pPr>
              <w:pStyle w:val="TAL"/>
              <w:rPr>
                <w:b/>
                <w:bCs/>
                <w:i/>
                <w:noProof/>
                <w:lang w:eastAsia="en-GB"/>
              </w:rPr>
            </w:pPr>
            <w:r w:rsidRPr="00FF083F">
              <w:rPr>
                <w:b/>
                <w:bCs/>
                <w:i/>
                <w:noProof/>
                <w:lang w:val="en-US" w:eastAsia="en-GB"/>
              </w:rPr>
              <w:t>pur</w:t>
            </w:r>
            <w:r w:rsidRPr="00FF083F">
              <w:rPr>
                <w:b/>
                <w:bCs/>
                <w:i/>
                <w:noProof/>
                <w:lang w:eastAsia="en-GB"/>
              </w:rPr>
              <w:t>-PUSCH-NB-MaxTBS</w:t>
            </w:r>
          </w:p>
          <w:p w14:paraId="10A96035" w14:textId="77777777" w:rsidR="00494017" w:rsidRPr="00FF083F" w:rsidDel="00A171DB" w:rsidRDefault="00494017" w:rsidP="004E4663">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CDC87F3"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5243671A"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4F9BFF" w14:textId="77777777" w:rsidR="00494017" w:rsidRPr="00FF083F" w:rsidRDefault="00494017" w:rsidP="004E4663">
            <w:pPr>
              <w:pStyle w:val="TAL"/>
              <w:rPr>
                <w:b/>
                <w:i/>
                <w:lang w:eastAsia="en-GB"/>
              </w:rPr>
            </w:pPr>
            <w:r w:rsidRPr="00FF083F">
              <w:rPr>
                <w:b/>
                <w:i/>
                <w:lang w:eastAsia="en-GB"/>
              </w:rPr>
              <w:t>pur-RSRP-Validation</w:t>
            </w:r>
          </w:p>
          <w:p w14:paraId="562063F8" w14:textId="77777777" w:rsidR="00494017" w:rsidRPr="00FF083F" w:rsidDel="00A171DB" w:rsidRDefault="00494017" w:rsidP="004E4663">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3A8153C"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0DD1644D"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D73525" w14:textId="77777777" w:rsidR="00494017" w:rsidRPr="00FF083F" w:rsidRDefault="00494017" w:rsidP="004E4663">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211ED171" w14:textId="77777777" w:rsidR="00494017" w:rsidRPr="00FF083F" w:rsidDel="00A171DB" w:rsidRDefault="00494017" w:rsidP="004E4663">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6559F6A"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rsidDel="00A171DB" w14:paraId="496A6126" w14:textId="77777777" w:rsidTr="004E466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0199B1" w14:textId="77777777" w:rsidR="00494017" w:rsidRPr="00FF083F" w:rsidRDefault="00494017" w:rsidP="004E4663">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1971EC3A" w14:textId="77777777" w:rsidR="00494017" w:rsidRPr="00FF083F" w:rsidDel="00A171DB" w:rsidRDefault="00494017" w:rsidP="004E4663">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2802724" w14:textId="77777777" w:rsidR="00494017" w:rsidRPr="00FF083F" w:rsidDel="00A171DB" w:rsidRDefault="00494017" w:rsidP="004E4663">
            <w:pPr>
              <w:pStyle w:val="TAL"/>
              <w:jc w:val="center"/>
              <w:rPr>
                <w:bCs/>
                <w:noProof/>
                <w:lang w:eastAsia="en-GB"/>
              </w:rPr>
            </w:pPr>
            <w:r w:rsidRPr="00FF083F">
              <w:rPr>
                <w:bCs/>
                <w:noProof/>
                <w:lang w:eastAsia="en-GB"/>
              </w:rPr>
              <w:t>Yes</w:t>
            </w:r>
          </w:p>
        </w:tc>
      </w:tr>
      <w:tr w:rsidR="00494017" w:rsidRPr="00FF083F" w14:paraId="142FE66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DDD2D" w14:textId="77777777" w:rsidR="00494017" w:rsidRPr="00FF083F" w:rsidRDefault="00494017" w:rsidP="004E4663">
            <w:pPr>
              <w:pStyle w:val="TAL"/>
              <w:rPr>
                <w:b/>
                <w:bCs/>
                <w:i/>
                <w:iCs/>
              </w:rPr>
            </w:pPr>
            <w:r w:rsidRPr="00FF083F">
              <w:rPr>
                <w:b/>
                <w:bCs/>
                <w:i/>
                <w:iCs/>
              </w:rPr>
              <w:t>pusch-Enhancements</w:t>
            </w:r>
          </w:p>
          <w:p w14:paraId="41BAD02E" w14:textId="77777777" w:rsidR="00494017" w:rsidRPr="00FF083F" w:rsidRDefault="00494017" w:rsidP="004E4663">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6D13D78"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0893A2E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60383" w14:textId="77777777" w:rsidR="00494017" w:rsidRPr="00FF083F" w:rsidRDefault="00494017" w:rsidP="004E4663">
            <w:pPr>
              <w:pStyle w:val="TAL"/>
              <w:rPr>
                <w:b/>
                <w:bCs/>
                <w:i/>
                <w:iCs/>
              </w:rPr>
            </w:pPr>
            <w:r w:rsidRPr="00FF083F">
              <w:rPr>
                <w:b/>
                <w:bCs/>
                <w:i/>
                <w:iCs/>
              </w:rPr>
              <w:t>pusch-FeedbackMode</w:t>
            </w:r>
          </w:p>
          <w:p w14:paraId="57E17E1F" w14:textId="77777777" w:rsidR="00494017" w:rsidRPr="00FF083F" w:rsidRDefault="00494017" w:rsidP="004E4663">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0B05AAF" w14:textId="77777777" w:rsidR="00494017" w:rsidRPr="00FF083F" w:rsidRDefault="00494017" w:rsidP="004E4663">
            <w:pPr>
              <w:pStyle w:val="TAL"/>
              <w:jc w:val="center"/>
              <w:rPr>
                <w:bCs/>
                <w:noProof/>
              </w:rPr>
            </w:pPr>
            <w:r w:rsidRPr="00FF083F">
              <w:rPr>
                <w:bCs/>
                <w:noProof/>
              </w:rPr>
              <w:t>No</w:t>
            </w:r>
          </w:p>
        </w:tc>
      </w:tr>
      <w:tr w:rsidR="00494017" w:rsidRPr="00FF083F" w14:paraId="173AC97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C20CD" w14:textId="77777777" w:rsidR="00494017" w:rsidRPr="00FF083F" w:rsidRDefault="00494017" w:rsidP="004E4663">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71E32B01" w14:textId="77777777" w:rsidR="00494017" w:rsidRPr="00FF083F" w:rsidRDefault="00494017" w:rsidP="004E4663">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F5B558" w14:textId="77777777" w:rsidR="00494017" w:rsidRPr="00FF083F" w:rsidRDefault="00494017" w:rsidP="004E4663">
            <w:pPr>
              <w:pStyle w:val="TAL"/>
              <w:jc w:val="center"/>
              <w:rPr>
                <w:bCs/>
                <w:noProof/>
              </w:rPr>
            </w:pPr>
            <w:r w:rsidRPr="00FF083F">
              <w:rPr>
                <w:bCs/>
                <w:noProof/>
                <w:lang w:eastAsia="en-GB"/>
              </w:rPr>
              <w:t>Yes</w:t>
            </w:r>
          </w:p>
        </w:tc>
      </w:tr>
      <w:tr w:rsidR="00494017" w:rsidRPr="00FF083F" w14:paraId="70FE060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F7B33" w14:textId="77777777" w:rsidR="00494017" w:rsidRPr="00FF083F" w:rsidRDefault="00494017" w:rsidP="004E4663">
            <w:pPr>
              <w:pStyle w:val="TAL"/>
              <w:rPr>
                <w:b/>
                <w:i/>
              </w:rPr>
            </w:pPr>
            <w:r w:rsidRPr="00FF083F">
              <w:rPr>
                <w:b/>
                <w:i/>
              </w:rPr>
              <w:t>pusch-SPS-MaxConfigSlot</w:t>
            </w:r>
          </w:p>
          <w:p w14:paraId="15362A5F" w14:textId="77777777" w:rsidR="00494017" w:rsidRPr="00FF083F" w:rsidRDefault="00494017" w:rsidP="004E4663">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A0445FE" w14:textId="77777777" w:rsidR="00494017" w:rsidRPr="00FF083F" w:rsidRDefault="00494017" w:rsidP="004E4663">
            <w:pPr>
              <w:pStyle w:val="TAL"/>
              <w:jc w:val="center"/>
              <w:rPr>
                <w:bCs/>
                <w:noProof/>
              </w:rPr>
            </w:pPr>
            <w:r w:rsidRPr="00FF083F">
              <w:rPr>
                <w:bCs/>
                <w:noProof/>
              </w:rPr>
              <w:t>-</w:t>
            </w:r>
          </w:p>
        </w:tc>
      </w:tr>
      <w:tr w:rsidR="00494017" w:rsidRPr="00FF083F" w14:paraId="0191D04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B0653" w14:textId="77777777" w:rsidR="00494017" w:rsidRPr="00FF083F" w:rsidRDefault="00494017" w:rsidP="004E4663">
            <w:pPr>
              <w:pStyle w:val="TAL"/>
              <w:rPr>
                <w:b/>
                <w:i/>
              </w:rPr>
            </w:pPr>
            <w:r w:rsidRPr="00FF083F">
              <w:rPr>
                <w:b/>
                <w:i/>
              </w:rPr>
              <w:t>pusch-SPS-MultiConfigSlot</w:t>
            </w:r>
          </w:p>
          <w:p w14:paraId="5F6E83AE" w14:textId="77777777" w:rsidR="00494017" w:rsidRPr="00FF083F" w:rsidRDefault="00494017" w:rsidP="004E4663">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BE88C6" w14:textId="77777777" w:rsidR="00494017" w:rsidRPr="00FF083F" w:rsidRDefault="00494017" w:rsidP="004E4663">
            <w:pPr>
              <w:pStyle w:val="TAL"/>
              <w:jc w:val="center"/>
              <w:rPr>
                <w:bCs/>
                <w:noProof/>
              </w:rPr>
            </w:pPr>
            <w:r w:rsidRPr="00FF083F">
              <w:rPr>
                <w:bCs/>
                <w:noProof/>
              </w:rPr>
              <w:t>-</w:t>
            </w:r>
          </w:p>
        </w:tc>
      </w:tr>
      <w:tr w:rsidR="00494017" w:rsidRPr="00FF083F" w14:paraId="006E045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EE331" w14:textId="77777777" w:rsidR="00494017" w:rsidRPr="00FF083F" w:rsidRDefault="00494017" w:rsidP="004E4663">
            <w:pPr>
              <w:pStyle w:val="TAL"/>
              <w:rPr>
                <w:b/>
                <w:i/>
              </w:rPr>
            </w:pPr>
            <w:r w:rsidRPr="00FF083F">
              <w:rPr>
                <w:b/>
                <w:i/>
              </w:rPr>
              <w:t>pusch-SPS-MaxConfigSubframe</w:t>
            </w:r>
          </w:p>
          <w:p w14:paraId="548EB4A1" w14:textId="77777777" w:rsidR="00494017" w:rsidRPr="00FF083F" w:rsidRDefault="00494017" w:rsidP="004E4663">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1B46407" w14:textId="77777777" w:rsidR="00494017" w:rsidRPr="00FF083F" w:rsidRDefault="00494017" w:rsidP="004E4663">
            <w:pPr>
              <w:pStyle w:val="TAL"/>
              <w:jc w:val="center"/>
              <w:rPr>
                <w:bCs/>
                <w:noProof/>
              </w:rPr>
            </w:pPr>
            <w:r w:rsidRPr="00FF083F">
              <w:rPr>
                <w:bCs/>
                <w:noProof/>
              </w:rPr>
              <w:t>-</w:t>
            </w:r>
          </w:p>
        </w:tc>
      </w:tr>
      <w:tr w:rsidR="00494017" w:rsidRPr="00FF083F" w14:paraId="0BE45D5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A1086" w14:textId="77777777" w:rsidR="00494017" w:rsidRPr="00FF083F" w:rsidRDefault="00494017" w:rsidP="004E4663">
            <w:pPr>
              <w:pStyle w:val="TAL"/>
              <w:rPr>
                <w:b/>
                <w:i/>
              </w:rPr>
            </w:pPr>
            <w:r w:rsidRPr="00FF083F">
              <w:rPr>
                <w:b/>
                <w:i/>
              </w:rPr>
              <w:t>pusch-SPS-MultiConfigSubframe</w:t>
            </w:r>
          </w:p>
          <w:p w14:paraId="724899A5" w14:textId="77777777" w:rsidR="00494017" w:rsidRPr="00FF083F" w:rsidRDefault="00494017" w:rsidP="004E4663">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63B4C20" w14:textId="77777777" w:rsidR="00494017" w:rsidRPr="00FF083F" w:rsidRDefault="00494017" w:rsidP="004E4663">
            <w:pPr>
              <w:pStyle w:val="TAL"/>
              <w:jc w:val="center"/>
              <w:rPr>
                <w:bCs/>
                <w:noProof/>
              </w:rPr>
            </w:pPr>
            <w:r w:rsidRPr="00FF083F">
              <w:rPr>
                <w:bCs/>
                <w:noProof/>
              </w:rPr>
              <w:t>-</w:t>
            </w:r>
          </w:p>
        </w:tc>
      </w:tr>
      <w:tr w:rsidR="00494017" w:rsidRPr="00FF083F" w14:paraId="601D971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D93CB" w14:textId="77777777" w:rsidR="00494017" w:rsidRPr="00FF083F" w:rsidRDefault="00494017" w:rsidP="004E4663">
            <w:pPr>
              <w:pStyle w:val="TAL"/>
              <w:rPr>
                <w:b/>
                <w:i/>
              </w:rPr>
            </w:pPr>
            <w:r w:rsidRPr="00FF083F">
              <w:rPr>
                <w:b/>
                <w:i/>
              </w:rPr>
              <w:t>pusch-SPS-MaxConfigSubslot</w:t>
            </w:r>
          </w:p>
          <w:p w14:paraId="197BADA3" w14:textId="77777777" w:rsidR="00494017" w:rsidRPr="00FF083F" w:rsidRDefault="00494017" w:rsidP="004E4663">
            <w:pPr>
              <w:pStyle w:val="TAL"/>
            </w:pPr>
            <w:r w:rsidRPr="00FF083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8C1065B" w14:textId="77777777" w:rsidR="00494017" w:rsidRPr="00FF083F" w:rsidRDefault="00494017" w:rsidP="004E4663">
            <w:pPr>
              <w:pStyle w:val="TAL"/>
              <w:jc w:val="center"/>
              <w:rPr>
                <w:bCs/>
                <w:noProof/>
              </w:rPr>
            </w:pPr>
            <w:r w:rsidRPr="00FF083F">
              <w:rPr>
                <w:bCs/>
                <w:noProof/>
              </w:rPr>
              <w:t>-</w:t>
            </w:r>
          </w:p>
        </w:tc>
      </w:tr>
      <w:tr w:rsidR="00494017" w:rsidRPr="00FF083F" w14:paraId="1231450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B2D5E" w14:textId="77777777" w:rsidR="00494017" w:rsidRPr="00FF083F" w:rsidRDefault="00494017" w:rsidP="004E4663">
            <w:pPr>
              <w:pStyle w:val="TAL"/>
              <w:rPr>
                <w:b/>
                <w:i/>
              </w:rPr>
            </w:pPr>
            <w:r w:rsidRPr="00FF083F">
              <w:rPr>
                <w:b/>
                <w:i/>
              </w:rPr>
              <w:t>pusch-SPS-MultiConfigSubslot</w:t>
            </w:r>
          </w:p>
          <w:p w14:paraId="7B485652" w14:textId="77777777" w:rsidR="00494017" w:rsidRPr="00FF083F" w:rsidRDefault="00494017" w:rsidP="004E4663">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1248C90" w14:textId="77777777" w:rsidR="00494017" w:rsidRPr="00FF083F" w:rsidRDefault="00494017" w:rsidP="004E4663">
            <w:pPr>
              <w:pStyle w:val="TAL"/>
              <w:jc w:val="center"/>
              <w:rPr>
                <w:bCs/>
                <w:noProof/>
              </w:rPr>
            </w:pPr>
            <w:r w:rsidRPr="00FF083F">
              <w:rPr>
                <w:bCs/>
                <w:noProof/>
              </w:rPr>
              <w:t>-</w:t>
            </w:r>
          </w:p>
        </w:tc>
      </w:tr>
      <w:tr w:rsidR="00494017" w:rsidRPr="00FF083F" w14:paraId="0D0E547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314A3" w14:textId="77777777" w:rsidR="00494017" w:rsidRPr="00FF083F" w:rsidRDefault="00494017" w:rsidP="004E4663">
            <w:pPr>
              <w:pStyle w:val="TAL"/>
              <w:rPr>
                <w:b/>
                <w:i/>
              </w:rPr>
            </w:pPr>
            <w:r w:rsidRPr="00FF083F">
              <w:rPr>
                <w:b/>
                <w:i/>
              </w:rPr>
              <w:t>pusch-SPS-SlotRepPCell</w:t>
            </w:r>
          </w:p>
          <w:p w14:paraId="4DAB6FEE" w14:textId="77777777" w:rsidR="00494017" w:rsidRPr="00FF083F" w:rsidRDefault="00494017" w:rsidP="004E4663">
            <w:pPr>
              <w:pStyle w:val="TAL"/>
            </w:pPr>
            <w:r w:rsidRPr="00FF083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4F1D893" w14:textId="77777777" w:rsidR="00494017" w:rsidRPr="00FF083F" w:rsidRDefault="00494017" w:rsidP="004E4663">
            <w:pPr>
              <w:pStyle w:val="TAL"/>
              <w:jc w:val="center"/>
              <w:rPr>
                <w:bCs/>
                <w:noProof/>
              </w:rPr>
            </w:pPr>
            <w:r w:rsidRPr="00FF083F">
              <w:rPr>
                <w:bCs/>
                <w:noProof/>
              </w:rPr>
              <w:t>-</w:t>
            </w:r>
          </w:p>
        </w:tc>
      </w:tr>
      <w:tr w:rsidR="00494017" w:rsidRPr="00FF083F" w14:paraId="7D80249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A7978" w14:textId="77777777" w:rsidR="00494017" w:rsidRPr="00FF083F" w:rsidRDefault="00494017" w:rsidP="004E4663">
            <w:pPr>
              <w:pStyle w:val="TAL"/>
              <w:rPr>
                <w:b/>
                <w:i/>
              </w:rPr>
            </w:pPr>
            <w:r w:rsidRPr="00FF083F">
              <w:rPr>
                <w:b/>
                <w:i/>
              </w:rPr>
              <w:t>pusch-SPS-SlotRepPSCell</w:t>
            </w:r>
          </w:p>
          <w:p w14:paraId="67A2EB8D" w14:textId="77777777" w:rsidR="00494017" w:rsidRPr="00FF083F" w:rsidRDefault="00494017" w:rsidP="004E4663">
            <w:pPr>
              <w:pStyle w:val="TAL"/>
            </w:pPr>
            <w:r w:rsidRPr="00FF083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0335CE8" w14:textId="77777777" w:rsidR="00494017" w:rsidRPr="00FF083F" w:rsidRDefault="00494017" w:rsidP="004E4663">
            <w:pPr>
              <w:pStyle w:val="TAL"/>
              <w:jc w:val="center"/>
              <w:rPr>
                <w:bCs/>
                <w:noProof/>
              </w:rPr>
            </w:pPr>
            <w:r w:rsidRPr="00FF083F">
              <w:rPr>
                <w:bCs/>
                <w:noProof/>
              </w:rPr>
              <w:t>-</w:t>
            </w:r>
          </w:p>
        </w:tc>
      </w:tr>
      <w:tr w:rsidR="00494017" w:rsidRPr="00FF083F" w14:paraId="675E6E2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7CB48" w14:textId="77777777" w:rsidR="00494017" w:rsidRPr="00FF083F" w:rsidRDefault="00494017" w:rsidP="004E4663">
            <w:pPr>
              <w:pStyle w:val="TAL"/>
              <w:rPr>
                <w:b/>
                <w:i/>
              </w:rPr>
            </w:pPr>
            <w:r w:rsidRPr="00FF083F">
              <w:rPr>
                <w:b/>
                <w:i/>
              </w:rPr>
              <w:t>pusch-SPS-SlotRepSCell</w:t>
            </w:r>
          </w:p>
          <w:p w14:paraId="1E0E65B2" w14:textId="77777777" w:rsidR="00494017" w:rsidRPr="00FF083F" w:rsidRDefault="00494017" w:rsidP="004E4663">
            <w:pPr>
              <w:pStyle w:val="TAL"/>
            </w:pPr>
            <w:r w:rsidRPr="00FF083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601DA8" w14:textId="77777777" w:rsidR="00494017" w:rsidRPr="00FF083F" w:rsidRDefault="00494017" w:rsidP="004E4663">
            <w:pPr>
              <w:pStyle w:val="TAL"/>
              <w:jc w:val="center"/>
              <w:rPr>
                <w:bCs/>
                <w:noProof/>
              </w:rPr>
            </w:pPr>
            <w:r w:rsidRPr="00FF083F">
              <w:rPr>
                <w:bCs/>
                <w:noProof/>
              </w:rPr>
              <w:t>-</w:t>
            </w:r>
          </w:p>
        </w:tc>
      </w:tr>
      <w:tr w:rsidR="00494017" w:rsidRPr="00FF083F" w14:paraId="3D0FE8B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4A9E2" w14:textId="77777777" w:rsidR="00494017" w:rsidRPr="00FF083F" w:rsidRDefault="00494017" w:rsidP="004E4663">
            <w:pPr>
              <w:pStyle w:val="TAL"/>
              <w:rPr>
                <w:b/>
                <w:i/>
              </w:rPr>
            </w:pPr>
            <w:r w:rsidRPr="00FF083F">
              <w:rPr>
                <w:b/>
                <w:i/>
              </w:rPr>
              <w:t>pusch-SPS-SubframeRepPCell</w:t>
            </w:r>
          </w:p>
          <w:p w14:paraId="29E6032B" w14:textId="77777777" w:rsidR="00494017" w:rsidRPr="00FF083F" w:rsidRDefault="00494017" w:rsidP="004E4663">
            <w:pPr>
              <w:pStyle w:val="TAL"/>
            </w:pPr>
            <w:r w:rsidRPr="00FF083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81447B5" w14:textId="77777777" w:rsidR="00494017" w:rsidRPr="00FF083F" w:rsidRDefault="00494017" w:rsidP="004E4663">
            <w:pPr>
              <w:pStyle w:val="TAL"/>
              <w:jc w:val="center"/>
              <w:rPr>
                <w:bCs/>
                <w:noProof/>
              </w:rPr>
            </w:pPr>
            <w:r w:rsidRPr="00FF083F">
              <w:rPr>
                <w:bCs/>
                <w:noProof/>
              </w:rPr>
              <w:t>-</w:t>
            </w:r>
          </w:p>
        </w:tc>
      </w:tr>
      <w:tr w:rsidR="00494017" w:rsidRPr="00FF083F" w14:paraId="6F6EC6D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F4EA2" w14:textId="77777777" w:rsidR="00494017" w:rsidRPr="00FF083F" w:rsidRDefault="00494017" w:rsidP="004E4663">
            <w:pPr>
              <w:pStyle w:val="TAL"/>
              <w:rPr>
                <w:b/>
                <w:i/>
              </w:rPr>
            </w:pPr>
            <w:r w:rsidRPr="00FF083F">
              <w:rPr>
                <w:b/>
                <w:i/>
              </w:rPr>
              <w:t>pusch-SPS-SubframeRepPSCell</w:t>
            </w:r>
          </w:p>
          <w:p w14:paraId="31585F64" w14:textId="77777777" w:rsidR="00494017" w:rsidRPr="00FF083F" w:rsidRDefault="00494017" w:rsidP="004E4663">
            <w:pPr>
              <w:pStyle w:val="TAL"/>
            </w:pPr>
            <w:r w:rsidRPr="00FF083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503E32" w14:textId="77777777" w:rsidR="00494017" w:rsidRPr="00FF083F" w:rsidRDefault="00494017" w:rsidP="004E4663">
            <w:pPr>
              <w:pStyle w:val="TAL"/>
              <w:jc w:val="center"/>
              <w:rPr>
                <w:bCs/>
                <w:noProof/>
              </w:rPr>
            </w:pPr>
            <w:r w:rsidRPr="00FF083F">
              <w:rPr>
                <w:bCs/>
                <w:noProof/>
              </w:rPr>
              <w:t>-</w:t>
            </w:r>
          </w:p>
        </w:tc>
      </w:tr>
      <w:tr w:rsidR="00494017" w:rsidRPr="00FF083F" w14:paraId="7BEC696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F6600" w14:textId="77777777" w:rsidR="00494017" w:rsidRPr="00FF083F" w:rsidRDefault="00494017" w:rsidP="004E4663">
            <w:pPr>
              <w:pStyle w:val="TAL"/>
              <w:rPr>
                <w:b/>
                <w:i/>
              </w:rPr>
            </w:pPr>
            <w:r w:rsidRPr="00FF083F">
              <w:rPr>
                <w:b/>
                <w:i/>
              </w:rPr>
              <w:t>pusch-SPS-SubframeRepSCell</w:t>
            </w:r>
          </w:p>
          <w:p w14:paraId="3A88C885" w14:textId="77777777" w:rsidR="00494017" w:rsidRPr="00FF083F" w:rsidRDefault="00494017" w:rsidP="004E4663">
            <w:pPr>
              <w:pStyle w:val="TAL"/>
            </w:pPr>
            <w:r w:rsidRPr="00FF083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C816AD6" w14:textId="77777777" w:rsidR="00494017" w:rsidRPr="00FF083F" w:rsidRDefault="00494017" w:rsidP="004E4663">
            <w:pPr>
              <w:pStyle w:val="TAL"/>
              <w:jc w:val="center"/>
              <w:rPr>
                <w:bCs/>
                <w:noProof/>
              </w:rPr>
            </w:pPr>
            <w:r w:rsidRPr="00FF083F">
              <w:rPr>
                <w:bCs/>
                <w:noProof/>
              </w:rPr>
              <w:t>-</w:t>
            </w:r>
          </w:p>
        </w:tc>
      </w:tr>
      <w:tr w:rsidR="00494017" w:rsidRPr="00FF083F" w14:paraId="4AEE6F7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3C60B" w14:textId="77777777" w:rsidR="00494017" w:rsidRPr="00FF083F" w:rsidRDefault="00494017" w:rsidP="004E4663">
            <w:pPr>
              <w:pStyle w:val="TAL"/>
              <w:rPr>
                <w:b/>
                <w:i/>
              </w:rPr>
            </w:pPr>
            <w:r w:rsidRPr="00FF083F">
              <w:rPr>
                <w:b/>
                <w:i/>
              </w:rPr>
              <w:t>pusch-SPS-SubslotRepPCell</w:t>
            </w:r>
          </w:p>
          <w:p w14:paraId="3B216E23" w14:textId="77777777" w:rsidR="00494017" w:rsidRPr="00FF083F" w:rsidRDefault="00494017" w:rsidP="004E4663">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C8AFBE6" w14:textId="77777777" w:rsidR="00494017" w:rsidRPr="00FF083F" w:rsidRDefault="00494017" w:rsidP="004E4663">
            <w:pPr>
              <w:pStyle w:val="TAL"/>
              <w:jc w:val="center"/>
              <w:rPr>
                <w:bCs/>
                <w:noProof/>
              </w:rPr>
            </w:pPr>
            <w:r w:rsidRPr="00FF083F">
              <w:rPr>
                <w:bCs/>
                <w:noProof/>
              </w:rPr>
              <w:t>-</w:t>
            </w:r>
          </w:p>
        </w:tc>
      </w:tr>
      <w:tr w:rsidR="00494017" w:rsidRPr="00FF083F" w14:paraId="1FD5A2C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6D197" w14:textId="77777777" w:rsidR="00494017" w:rsidRPr="00FF083F" w:rsidRDefault="00494017" w:rsidP="004E4663">
            <w:pPr>
              <w:pStyle w:val="TAL"/>
              <w:rPr>
                <w:b/>
                <w:i/>
              </w:rPr>
            </w:pPr>
            <w:r w:rsidRPr="00FF083F">
              <w:rPr>
                <w:b/>
                <w:i/>
              </w:rPr>
              <w:t>pusch-SPS-SubslotRepPSCell</w:t>
            </w:r>
          </w:p>
          <w:p w14:paraId="2A1371E3" w14:textId="77777777" w:rsidR="00494017" w:rsidRPr="00FF083F" w:rsidRDefault="00494017" w:rsidP="004E4663">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704D7BF" w14:textId="77777777" w:rsidR="00494017" w:rsidRPr="00FF083F" w:rsidRDefault="00494017" w:rsidP="004E4663">
            <w:pPr>
              <w:pStyle w:val="TAL"/>
              <w:jc w:val="center"/>
              <w:rPr>
                <w:bCs/>
                <w:noProof/>
              </w:rPr>
            </w:pPr>
            <w:r w:rsidRPr="00FF083F">
              <w:rPr>
                <w:bCs/>
                <w:noProof/>
              </w:rPr>
              <w:t>-</w:t>
            </w:r>
          </w:p>
        </w:tc>
      </w:tr>
      <w:tr w:rsidR="00494017" w:rsidRPr="00FF083F" w14:paraId="2678DDA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1EDA7" w14:textId="77777777" w:rsidR="00494017" w:rsidRPr="00FF083F" w:rsidRDefault="00494017" w:rsidP="004E4663">
            <w:pPr>
              <w:pStyle w:val="TAL"/>
              <w:rPr>
                <w:b/>
                <w:i/>
              </w:rPr>
            </w:pPr>
            <w:r w:rsidRPr="00FF083F">
              <w:rPr>
                <w:b/>
                <w:i/>
              </w:rPr>
              <w:t>pusch-SPS-SubslotRepSCell</w:t>
            </w:r>
          </w:p>
          <w:p w14:paraId="4D96FF33" w14:textId="77777777" w:rsidR="00494017" w:rsidRPr="00FF083F" w:rsidRDefault="00494017" w:rsidP="004E4663">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C93812" w14:textId="77777777" w:rsidR="00494017" w:rsidRPr="00FF083F" w:rsidRDefault="00494017" w:rsidP="004E4663">
            <w:pPr>
              <w:pStyle w:val="TAL"/>
              <w:jc w:val="center"/>
              <w:rPr>
                <w:bCs/>
                <w:noProof/>
              </w:rPr>
            </w:pPr>
            <w:r w:rsidRPr="00FF083F">
              <w:rPr>
                <w:bCs/>
                <w:noProof/>
              </w:rPr>
              <w:t>-</w:t>
            </w:r>
          </w:p>
        </w:tc>
      </w:tr>
      <w:tr w:rsidR="00494017" w:rsidRPr="00FF083F" w14:paraId="2CFE11A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B7A8E" w14:textId="77777777" w:rsidR="00494017" w:rsidRPr="00FF083F" w:rsidRDefault="00494017" w:rsidP="004E4663">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4FF93FE0" w14:textId="77777777" w:rsidR="00494017" w:rsidRPr="00FF083F" w:rsidRDefault="00494017" w:rsidP="004E4663">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814473F" w14:textId="77777777" w:rsidR="00494017" w:rsidRPr="00FF083F" w:rsidRDefault="00494017" w:rsidP="004E4663">
            <w:pPr>
              <w:pStyle w:val="TAL"/>
              <w:jc w:val="center"/>
              <w:rPr>
                <w:bCs/>
                <w:noProof/>
                <w:lang w:eastAsia="en-GB"/>
              </w:rPr>
            </w:pPr>
            <w:r w:rsidRPr="00FF083F">
              <w:rPr>
                <w:rFonts w:eastAsia="SimSun"/>
                <w:bCs/>
                <w:noProof/>
                <w:lang w:eastAsia="zh-CN"/>
              </w:rPr>
              <w:t>Yes</w:t>
            </w:r>
          </w:p>
        </w:tc>
      </w:tr>
      <w:tr w:rsidR="00494017" w:rsidRPr="00FF083F" w14:paraId="34D473A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9193A" w14:textId="77777777" w:rsidR="00494017" w:rsidRPr="00FF083F" w:rsidRDefault="00494017" w:rsidP="004E4663">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544997D1" w14:textId="77777777" w:rsidR="00494017" w:rsidRPr="00FF083F" w:rsidRDefault="00494017" w:rsidP="004E4663">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6520D49" w14:textId="77777777" w:rsidR="00494017" w:rsidRPr="00FF083F" w:rsidRDefault="00494017" w:rsidP="004E4663">
            <w:pPr>
              <w:pStyle w:val="TAL"/>
              <w:jc w:val="center"/>
              <w:rPr>
                <w:rFonts w:eastAsia="SimSun"/>
                <w:bCs/>
                <w:noProof/>
                <w:lang w:eastAsia="zh-CN"/>
              </w:rPr>
            </w:pPr>
            <w:r w:rsidRPr="00FF083F">
              <w:rPr>
                <w:rFonts w:eastAsia="SimSun"/>
                <w:bCs/>
                <w:noProof/>
                <w:lang w:eastAsia="zh-CN"/>
              </w:rPr>
              <w:t>-</w:t>
            </w:r>
          </w:p>
        </w:tc>
      </w:tr>
      <w:tr w:rsidR="00494017" w:rsidRPr="00FF083F" w14:paraId="0C3CE55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48D40" w14:textId="77777777" w:rsidR="00494017" w:rsidRPr="00FF083F" w:rsidRDefault="00494017" w:rsidP="004E4663">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0D8BBF13" w14:textId="77777777" w:rsidR="00494017" w:rsidRPr="00FF083F" w:rsidRDefault="00494017" w:rsidP="004E4663">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52DE1D1" w14:textId="77777777" w:rsidR="00494017" w:rsidRPr="00FF083F" w:rsidRDefault="00494017" w:rsidP="004E4663">
            <w:pPr>
              <w:pStyle w:val="TAL"/>
              <w:jc w:val="center"/>
              <w:rPr>
                <w:rFonts w:eastAsia="SimSun"/>
                <w:bCs/>
                <w:noProof/>
                <w:lang w:eastAsia="zh-CN"/>
              </w:rPr>
            </w:pPr>
            <w:r w:rsidRPr="00FF083F">
              <w:rPr>
                <w:bCs/>
                <w:noProof/>
              </w:rPr>
              <w:t>-</w:t>
            </w:r>
          </w:p>
        </w:tc>
      </w:tr>
      <w:tr w:rsidR="00494017" w:rsidRPr="00FF083F" w14:paraId="494E7FB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63ED4" w14:textId="77777777" w:rsidR="00494017" w:rsidRPr="00FF083F" w:rsidRDefault="00494017" w:rsidP="004E4663">
            <w:pPr>
              <w:pStyle w:val="TAL"/>
              <w:rPr>
                <w:b/>
                <w:i/>
              </w:rPr>
            </w:pPr>
            <w:r w:rsidRPr="00FF083F">
              <w:rPr>
                <w:b/>
                <w:i/>
              </w:rPr>
              <w:t>qoe-MeasReport</w:t>
            </w:r>
          </w:p>
          <w:p w14:paraId="1714FBCC" w14:textId="77777777" w:rsidR="00494017" w:rsidRPr="00FF083F" w:rsidRDefault="00494017" w:rsidP="004E4663">
            <w:pPr>
              <w:pStyle w:val="TAL"/>
            </w:pPr>
            <w:r w:rsidRPr="00FF083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0C7E1B"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4C313CF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75CC2" w14:textId="77777777" w:rsidR="00494017" w:rsidRPr="00FF083F" w:rsidRDefault="00494017" w:rsidP="004E4663">
            <w:pPr>
              <w:pStyle w:val="TAL"/>
              <w:rPr>
                <w:b/>
                <w:i/>
              </w:rPr>
            </w:pPr>
            <w:r w:rsidRPr="00FF083F">
              <w:rPr>
                <w:b/>
                <w:i/>
              </w:rPr>
              <w:t>qoe-MTSI-MeasReport</w:t>
            </w:r>
          </w:p>
          <w:p w14:paraId="5AFE7C48" w14:textId="77777777" w:rsidR="00494017" w:rsidRPr="00FF083F" w:rsidRDefault="00494017" w:rsidP="004E4663">
            <w:pPr>
              <w:pStyle w:val="TAL"/>
            </w:pPr>
            <w:r w:rsidRPr="00FF083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FF2AF05" w14:textId="77777777" w:rsidR="00494017" w:rsidRPr="00FF083F" w:rsidRDefault="00494017" w:rsidP="004E4663">
            <w:pPr>
              <w:pStyle w:val="TAL"/>
              <w:jc w:val="center"/>
              <w:rPr>
                <w:bCs/>
                <w:noProof/>
                <w:lang w:eastAsia="zh-CN"/>
              </w:rPr>
            </w:pPr>
          </w:p>
        </w:tc>
      </w:tr>
      <w:tr w:rsidR="00494017" w:rsidRPr="00FF083F" w14:paraId="6EB5129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D9E96"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77B9B0D0" w14:textId="77777777" w:rsidR="00494017" w:rsidRPr="00FF083F" w:rsidRDefault="00494017" w:rsidP="004E4663">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9C110FA" w14:textId="77777777" w:rsidR="00494017" w:rsidRPr="00FF083F" w:rsidRDefault="00494017" w:rsidP="004E4663">
            <w:pPr>
              <w:pStyle w:val="TAL"/>
              <w:jc w:val="center"/>
              <w:rPr>
                <w:rFonts w:eastAsia="SimSun"/>
                <w:bCs/>
                <w:noProof/>
                <w:lang w:eastAsia="zh-CN"/>
              </w:rPr>
            </w:pPr>
            <w:r w:rsidRPr="00FF083F">
              <w:rPr>
                <w:lang w:eastAsia="zh-CN"/>
              </w:rPr>
              <w:t>-</w:t>
            </w:r>
          </w:p>
        </w:tc>
      </w:tr>
      <w:tr w:rsidR="00494017" w:rsidRPr="00FF083F" w14:paraId="2266A21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65D61" w14:textId="77777777" w:rsidR="00494017" w:rsidRPr="00FF083F" w:rsidRDefault="00494017" w:rsidP="004E4663">
            <w:pPr>
              <w:pStyle w:val="TAL"/>
              <w:rPr>
                <w:b/>
                <w:i/>
                <w:lang w:eastAsia="zh-CN"/>
              </w:rPr>
            </w:pPr>
            <w:r w:rsidRPr="00FF083F">
              <w:rPr>
                <w:b/>
                <w:i/>
                <w:lang w:eastAsia="zh-CN"/>
              </w:rPr>
              <w:t>rach-Report</w:t>
            </w:r>
          </w:p>
          <w:p w14:paraId="2A893346" w14:textId="77777777" w:rsidR="00494017" w:rsidRPr="00FF083F" w:rsidRDefault="00494017" w:rsidP="004E4663">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80C085" w14:textId="77777777" w:rsidR="00494017" w:rsidRPr="00FF083F" w:rsidRDefault="00494017" w:rsidP="004E4663">
            <w:pPr>
              <w:pStyle w:val="TAL"/>
              <w:jc w:val="center"/>
              <w:rPr>
                <w:lang w:eastAsia="zh-CN"/>
              </w:rPr>
            </w:pPr>
            <w:r w:rsidRPr="00FF083F">
              <w:rPr>
                <w:lang w:eastAsia="zh-CN"/>
              </w:rPr>
              <w:t>-</w:t>
            </w:r>
          </w:p>
        </w:tc>
      </w:tr>
      <w:tr w:rsidR="00494017" w:rsidRPr="00FF083F" w14:paraId="4880F54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4CB88" w14:textId="77777777" w:rsidR="00494017" w:rsidRPr="00FF083F" w:rsidRDefault="00494017" w:rsidP="004E4663">
            <w:pPr>
              <w:pStyle w:val="TAL"/>
              <w:rPr>
                <w:b/>
                <w:i/>
                <w:kern w:val="2"/>
              </w:rPr>
            </w:pPr>
            <w:r w:rsidRPr="00FF083F">
              <w:rPr>
                <w:b/>
                <w:i/>
                <w:kern w:val="2"/>
              </w:rPr>
              <w:t>rai-Support</w:t>
            </w:r>
          </w:p>
          <w:p w14:paraId="73E0FA51" w14:textId="77777777" w:rsidR="00494017" w:rsidRPr="00FF083F" w:rsidRDefault="00494017" w:rsidP="004E4663">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8EFF46F" w14:textId="77777777" w:rsidR="00494017" w:rsidRPr="00FF083F" w:rsidRDefault="00494017" w:rsidP="004E4663">
            <w:pPr>
              <w:pStyle w:val="TAL"/>
              <w:jc w:val="center"/>
              <w:rPr>
                <w:rFonts w:eastAsia="SimSun"/>
                <w:noProof/>
                <w:lang w:eastAsia="zh-CN"/>
              </w:rPr>
            </w:pPr>
            <w:r w:rsidRPr="00FF083F">
              <w:rPr>
                <w:rFonts w:eastAsia="SimSun"/>
                <w:noProof/>
                <w:lang w:eastAsia="zh-CN"/>
              </w:rPr>
              <w:t>No</w:t>
            </w:r>
          </w:p>
        </w:tc>
      </w:tr>
      <w:tr w:rsidR="00494017" w:rsidRPr="00FF083F" w14:paraId="008F3FED"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164F86E8" w14:textId="77777777" w:rsidR="00494017" w:rsidRPr="00FF083F" w:rsidRDefault="00494017" w:rsidP="004E4663">
            <w:pPr>
              <w:pStyle w:val="TAL"/>
              <w:rPr>
                <w:b/>
                <w:bCs/>
                <w:i/>
                <w:iCs/>
              </w:rPr>
            </w:pPr>
            <w:r w:rsidRPr="00FF083F">
              <w:rPr>
                <w:b/>
                <w:bCs/>
                <w:i/>
                <w:iCs/>
              </w:rPr>
              <w:t>rai-SupportEnh</w:t>
            </w:r>
          </w:p>
          <w:p w14:paraId="03F73665" w14:textId="77777777" w:rsidR="00494017" w:rsidRPr="00FF083F" w:rsidRDefault="00494017" w:rsidP="004E4663">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DEE787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125369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41568" w14:textId="77777777" w:rsidR="00494017" w:rsidRPr="00FF083F" w:rsidRDefault="00494017" w:rsidP="004E4663">
            <w:pPr>
              <w:pStyle w:val="TAL"/>
              <w:rPr>
                <w:b/>
                <w:i/>
                <w:lang w:eastAsia="en-GB"/>
              </w:rPr>
            </w:pPr>
            <w:r w:rsidRPr="00FF083F">
              <w:rPr>
                <w:b/>
                <w:i/>
                <w:lang w:eastAsia="en-GB"/>
              </w:rPr>
              <w:t>rclwi</w:t>
            </w:r>
          </w:p>
          <w:p w14:paraId="5605F3FF" w14:textId="77777777" w:rsidR="00494017" w:rsidRPr="00FF083F" w:rsidRDefault="00494017" w:rsidP="004E4663">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D6E7257"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1390CF3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C2788" w14:textId="77777777" w:rsidR="00494017" w:rsidRPr="00FF083F" w:rsidRDefault="00494017" w:rsidP="004E4663">
            <w:pPr>
              <w:pStyle w:val="TAL"/>
              <w:rPr>
                <w:b/>
                <w:i/>
                <w:lang w:eastAsia="zh-CN"/>
              </w:rPr>
            </w:pPr>
            <w:r w:rsidRPr="00FF083F">
              <w:rPr>
                <w:b/>
                <w:i/>
                <w:lang w:eastAsia="zh-CN"/>
              </w:rPr>
              <w:t>recommendedBitRate</w:t>
            </w:r>
          </w:p>
          <w:p w14:paraId="36755CBB" w14:textId="77777777" w:rsidR="00494017" w:rsidRPr="00FF083F" w:rsidRDefault="00494017" w:rsidP="004E4663">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7340FB" w14:textId="77777777" w:rsidR="00494017" w:rsidRPr="00FF083F" w:rsidRDefault="00494017" w:rsidP="004E4663">
            <w:pPr>
              <w:pStyle w:val="TAL"/>
              <w:jc w:val="center"/>
              <w:rPr>
                <w:bCs/>
                <w:noProof/>
                <w:lang w:eastAsia="zh-CN"/>
              </w:rPr>
            </w:pPr>
            <w:r w:rsidRPr="00FF083F">
              <w:rPr>
                <w:bCs/>
                <w:noProof/>
                <w:lang w:eastAsia="zh-CN"/>
              </w:rPr>
              <w:t>No</w:t>
            </w:r>
          </w:p>
        </w:tc>
      </w:tr>
      <w:tr w:rsidR="00494017" w:rsidRPr="00FF083F" w14:paraId="23CCE0C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AA915" w14:textId="77777777" w:rsidR="00494017" w:rsidRPr="00FF083F" w:rsidRDefault="00494017" w:rsidP="004E4663">
            <w:pPr>
              <w:pStyle w:val="TAL"/>
              <w:rPr>
                <w:b/>
                <w:bCs/>
                <w:i/>
                <w:noProof/>
                <w:lang w:eastAsia="en-GB"/>
              </w:rPr>
            </w:pPr>
            <w:r w:rsidRPr="00FF083F">
              <w:rPr>
                <w:b/>
                <w:bCs/>
                <w:i/>
                <w:noProof/>
                <w:lang w:eastAsia="en-GB"/>
              </w:rPr>
              <w:t>recommendedBitRateMultiplier</w:t>
            </w:r>
          </w:p>
          <w:p w14:paraId="57E54945" w14:textId="77777777" w:rsidR="00494017" w:rsidRPr="00FF083F" w:rsidRDefault="00494017" w:rsidP="004E4663">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238B03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EC6DFE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83858"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recommendedBitRateQuery</w:t>
            </w:r>
          </w:p>
          <w:p w14:paraId="52F639B8" w14:textId="77777777" w:rsidR="00494017" w:rsidRPr="00FF083F" w:rsidRDefault="00494017" w:rsidP="004E4663">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B11390F" w14:textId="77777777" w:rsidR="00494017" w:rsidRPr="00FF083F" w:rsidRDefault="00494017" w:rsidP="004E4663">
            <w:pPr>
              <w:pStyle w:val="TAL"/>
              <w:jc w:val="center"/>
              <w:rPr>
                <w:bCs/>
                <w:noProof/>
                <w:lang w:eastAsia="zh-CN"/>
              </w:rPr>
            </w:pPr>
            <w:r w:rsidRPr="00FF083F">
              <w:rPr>
                <w:bCs/>
                <w:noProof/>
                <w:lang w:eastAsia="zh-CN"/>
              </w:rPr>
              <w:t>No</w:t>
            </w:r>
          </w:p>
        </w:tc>
      </w:tr>
      <w:tr w:rsidR="00494017" w:rsidRPr="00FF083F" w14:paraId="6FCE9CB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84029" w14:textId="77777777" w:rsidR="00494017" w:rsidRPr="00FF083F" w:rsidRDefault="00494017" w:rsidP="004E4663">
            <w:pPr>
              <w:keepNext/>
              <w:keepLines/>
              <w:spacing w:after="0"/>
              <w:rPr>
                <w:rFonts w:ascii="Arial" w:hAnsi="Arial"/>
                <w:b/>
                <w:i/>
                <w:sz w:val="18"/>
              </w:rPr>
            </w:pPr>
            <w:r w:rsidRPr="00FF083F">
              <w:rPr>
                <w:rFonts w:ascii="Arial" w:hAnsi="Arial"/>
                <w:b/>
                <w:i/>
                <w:sz w:val="18"/>
              </w:rPr>
              <w:t>reducedCP-Latency</w:t>
            </w:r>
          </w:p>
          <w:p w14:paraId="2C125B5C" w14:textId="77777777" w:rsidR="00494017" w:rsidRPr="00FF083F" w:rsidRDefault="00494017" w:rsidP="004E4663">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7479291" w14:textId="77777777" w:rsidR="00494017" w:rsidRPr="00FF083F" w:rsidRDefault="00494017" w:rsidP="004E4663">
            <w:pPr>
              <w:pStyle w:val="TAL"/>
              <w:jc w:val="center"/>
              <w:rPr>
                <w:bCs/>
                <w:noProof/>
              </w:rPr>
            </w:pPr>
            <w:r w:rsidRPr="00FF083F">
              <w:rPr>
                <w:bCs/>
                <w:noProof/>
              </w:rPr>
              <w:t>Yes</w:t>
            </w:r>
          </w:p>
        </w:tc>
      </w:tr>
      <w:tr w:rsidR="00494017" w:rsidRPr="00FF083F" w14:paraId="39C3776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F02BA" w14:textId="77777777" w:rsidR="00494017" w:rsidRPr="00FF083F" w:rsidRDefault="00494017" w:rsidP="004E4663">
            <w:pPr>
              <w:pStyle w:val="TAL"/>
              <w:rPr>
                <w:b/>
                <w:i/>
              </w:rPr>
            </w:pPr>
            <w:r w:rsidRPr="00FF083F">
              <w:rPr>
                <w:b/>
                <w:i/>
              </w:rPr>
              <w:t>reducedIntNonContComb</w:t>
            </w:r>
          </w:p>
          <w:p w14:paraId="2BF8894A" w14:textId="77777777" w:rsidR="00494017" w:rsidRPr="00FF083F" w:rsidRDefault="00494017" w:rsidP="004E4663">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B7AF0D" w14:textId="77777777" w:rsidR="00494017" w:rsidRPr="00FF083F" w:rsidRDefault="00494017" w:rsidP="004E4663">
            <w:pPr>
              <w:pStyle w:val="TAL"/>
              <w:jc w:val="center"/>
            </w:pPr>
            <w:r w:rsidRPr="00FF083F">
              <w:t>-</w:t>
            </w:r>
          </w:p>
        </w:tc>
      </w:tr>
      <w:tr w:rsidR="00494017" w:rsidRPr="00FF083F" w14:paraId="5D601AC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7FFF0" w14:textId="77777777" w:rsidR="00494017" w:rsidRPr="00FF083F" w:rsidRDefault="00494017" w:rsidP="004E4663">
            <w:pPr>
              <w:keepNext/>
              <w:keepLines/>
              <w:spacing w:after="0"/>
              <w:rPr>
                <w:rFonts w:ascii="Arial" w:hAnsi="Arial"/>
                <w:b/>
                <w:i/>
                <w:sz w:val="18"/>
              </w:rPr>
            </w:pPr>
            <w:r w:rsidRPr="00FF083F">
              <w:rPr>
                <w:rFonts w:ascii="Arial" w:hAnsi="Arial"/>
                <w:b/>
                <w:i/>
                <w:sz w:val="18"/>
              </w:rPr>
              <w:t>reducedIntNonContCombRequested</w:t>
            </w:r>
          </w:p>
          <w:p w14:paraId="05B24E0B" w14:textId="77777777" w:rsidR="00494017" w:rsidRPr="00FF083F" w:rsidRDefault="00494017" w:rsidP="004E4663">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468A3C9" w14:textId="77777777" w:rsidR="00494017" w:rsidRPr="00FF083F" w:rsidRDefault="00494017" w:rsidP="004E4663">
            <w:pPr>
              <w:keepNext/>
              <w:keepLines/>
              <w:spacing w:after="0"/>
              <w:jc w:val="center"/>
              <w:rPr>
                <w:rFonts w:ascii="Arial" w:hAnsi="Arial"/>
                <w:sz w:val="18"/>
              </w:rPr>
            </w:pPr>
            <w:r w:rsidRPr="00FF083F">
              <w:rPr>
                <w:rFonts w:ascii="Arial" w:hAnsi="Arial"/>
                <w:sz w:val="18"/>
              </w:rPr>
              <w:t>-</w:t>
            </w:r>
          </w:p>
        </w:tc>
      </w:tr>
      <w:tr w:rsidR="00494017" w:rsidRPr="00FF083F" w14:paraId="52107E9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120EF" w14:textId="77777777" w:rsidR="00494017" w:rsidRPr="00FF083F" w:rsidRDefault="00494017" w:rsidP="004E4663">
            <w:pPr>
              <w:pStyle w:val="TAL"/>
              <w:rPr>
                <w:b/>
                <w:i/>
              </w:rPr>
            </w:pPr>
            <w:r w:rsidRPr="00FF083F">
              <w:rPr>
                <w:b/>
                <w:i/>
              </w:rPr>
              <w:t>reflectiveQoS</w:t>
            </w:r>
          </w:p>
          <w:p w14:paraId="1F895156" w14:textId="77777777" w:rsidR="00494017" w:rsidRPr="00FF083F" w:rsidRDefault="00494017" w:rsidP="004E4663">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20201EB" w14:textId="77777777" w:rsidR="00494017" w:rsidRPr="00FF083F" w:rsidRDefault="00494017" w:rsidP="004E4663">
            <w:pPr>
              <w:pStyle w:val="TAL"/>
              <w:jc w:val="center"/>
            </w:pPr>
            <w:r w:rsidRPr="00FF083F">
              <w:rPr>
                <w:kern w:val="2"/>
              </w:rPr>
              <w:t>No</w:t>
            </w:r>
          </w:p>
        </w:tc>
      </w:tr>
      <w:tr w:rsidR="00494017" w:rsidRPr="00FF083F" w14:paraId="6006E0F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6631D" w14:textId="77777777" w:rsidR="00494017" w:rsidRPr="00FF083F" w:rsidRDefault="00494017" w:rsidP="004E4663">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04A54913" w14:textId="77777777" w:rsidR="00494017" w:rsidRPr="00FF083F" w:rsidRDefault="00494017" w:rsidP="004E4663">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F102D7" w14:textId="77777777" w:rsidR="00494017" w:rsidRPr="00FF083F" w:rsidRDefault="00494017" w:rsidP="004E4663">
            <w:pPr>
              <w:pStyle w:val="TAL"/>
              <w:jc w:val="center"/>
              <w:rPr>
                <w:kern w:val="2"/>
              </w:rPr>
            </w:pPr>
            <w:r w:rsidRPr="00FF083F">
              <w:rPr>
                <w:kern w:val="2"/>
              </w:rPr>
              <w:t>-</w:t>
            </w:r>
          </w:p>
        </w:tc>
      </w:tr>
      <w:tr w:rsidR="00494017" w:rsidRPr="00FF083F" w14:paraId="2FBBAAF6" w14:textId="77777777" w:rsidTr="004E4663">
        <w:tc>
          <w:tcPr>
            <w:tcW w:w="7808" w:type="dxa"/>
            <w:gridSpan w:val="3"/>
            <w:tcBorders>
              <w:top w:val="single" w:sz="4" w:space="0" w:color="808080"/>
              <w:left w:val="single" w:sz="4" w:space="0" w:color="808080"/>
              <w:bottom w:val="single" w:sz="4" w:space="0" w:color="808080"/>
              <w:right w:val="single" w:sz="4" w:space="0" w:color="808080"/>
            </w:tcBorders>
          </w:tcPr>
          <w:p w14:paraId="02F29040" w14:textId="77777777" w:rsidR="00494017" w:rsidRPr="00FF083F" w:rsidRDefault="00494017" w:rsidP="004E4663">
            <w:pPr>
              <w:pStyle w:val="TAL"/>
              <w:rPr>
                <w:b/>
                <w:i/>
                <w:lang w:eastAsia="zh-CN"/>
              </w:rPr>
            </w:pPr>
            <w:r w:rsidRPr="00FF083F">
              <w:rPr>
                <w:b/>
                <w:i/>
                <w:lang w:eastAsia="zh-CN"/>
              </w:rPr>
              <w:t>reportCGI-NR-EN-DC</w:t>
            </w:r>
          </w:p>
          <w:p w14:paraId="2E949329" w14:textId="77777777" w:rsidR="00494017" w:rsidRPr="00FF083F" w:rsidRDefault="00494017" w:rsidP="004E4663">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4DE504F"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7461BB17" w14:textId="77777777" w:rsidTr="004E4663">
        <w:tc>
          <w:tcPr>
            <w:tcW w:w="7808" w:type="dxa"/>
            <w:gridSpan w:val="3"/>
            <w:tcBorders>
              <w:top w:val="single" w:sz="4" w:space="0" w:color="808080"/>
              <w:left w:val="single" w:sz="4" w:space="0" w:color="808080"/>
              <w:bottom w:val="single" w:sz="4" w:space="0" w:color="808080"/>
              <w:right w:val="single" w:sz="4" w:space="0" w:color="808080"/>
            </w:tcBorders>
          </w:tcPr>
          <w:p w14:paraId="4D9A650D" w14:textId="77777777" w:rsidR="00494017" w:rsidRPr="00FF083F" w:rsidRDefault="00494017" w:rsidP="004E4663">
            <w:pPr>
              <w:pStyle w:val="TAL"/>
              <w:rPr>
                <w:b/>
                <w:i/>
                <w:lang w:eastAsia="zh-CN"/>
              </w:rPr>
            </w:pPr>
            <w:r w:rsidRPr="00FF083F">
              <w:rPr>
                <w:b/>
                <w:i/>
                <w:lang w:eastAsia="zh-CN"/>
              </w:rPr>
              <w:t>reportCGI-NR-NoEN-DC</w:t>
            </w:r>
          </w:p>
          <w:p w14:paraId="37237AB7" w14:textId="77777777" w:rsidR="00494017" w:rsidRPr="00FF083F" w:rsidRDefault="00494017" w:rsidP="004E4663">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72793E6"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0C5C4FB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347B5" w14:textId="77777777" w:rsidR="00494017" w:rsidRPr="00FF083F" w:rsidRDefault="00494017" w:rsidP="004E4663">
            <w:pPr>
              <w:pStyle w:val="TAL"/>
              <w:rPr>
                <w:b/>
                <w:i/>
              </w:rPr>
            </w:pPr>
            <w:r w:rsidRPr="00FF083F">
              <w:rPr>
                <w:b/>
                <w:i/>
              </w:rPr>
              <w:t>srs-CapabilityPerBandPairList</w:t>
            </w:r>
          </w:p>
          <w:p w14:paraId="69F2C963" w14:textId="77777777" w:rsidR="00494017" w:rsidRPr="00FF083F" w:rsidRDefault="00494017" w:rsidP="004E4663">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2224C49E" w14:textId="77777777" w:rsidR="00494017" w:rsidRPr="00FF083F" w:rsidRDefault="00494017" w:rsidP="004E466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77979938" w14:textId="77777777" w:rsidR="00494017" w:rsidRPr="00FF083F" w:rsidRDefault="00494017" w:rsidP="004E466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0DDDDF8D" w14:textId="77777777" w:rsidR="00494017" w:rsidRPr="00FF083F" w:rsidRDefault="00494017" w:rsidP="004E4663">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3D5CE69" w14:textId="77777777" w:rsidR="00494017" w:rsidRPr="00FF083F" w:rsidRDefault="00494017" w:rsidP="004E4663">
            <w:pPr>
              <w:pStyle w:val="TAL"/>
              <w:jc w:val="center"/>
              <w:rPr>
                <w:lang w:eastAsia="zh-CN"/>
              </w:rPr>
            </w:pPr>
            <w:r w:rsidRPr="00FF083F">
              <w:rPr>
                <w:lang w:eastAsia="zh-CN"/>
              </w:rPr>
              <w:t>-</w:t>
            </w:r>
          </w:p>
        </w:tc>
      </w:tr>
      <w:tr w:rsidR="00494017" w:rsidRPr="00FF083F" w14:paraId="41DDB15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BC4F9" w14:textId="77777777" w:rsidR="00494017" w:rsidRPr="00FF083F" w:rsidRDefault="00494017" w:rsidP="004E4663">
            <w:pPr>
              <w:pStyle w:val="TAL"/>
              <w:rPr>
                <w:b/>
                <w:i/>
                <w:lang w:eastAsia="en-GB"/>
              </w:rPr>
            </w:pPr>
            <w:r w:rsidRPr="00FF083F">
              <w:rPr>
                <w:b/>
                <w:i/>
                <w:lang w:eastAsia="en-GB"/>
              </w:rPr>
              <w:t>requestedBands</w:t>
            </w:r>
          </w:p>
          <w:p w14:paraId="5D7070F4" w14:textId="77777777" w:rsidR="00494017" w:rsidRPr="00FF083F" w:rsidRDefault="00494017" w:rsidP="004E4663">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DAA1B14" w14:textId="77777777" w:rsidR="00494017" w:rsidRPr="00FF083F" w:rsidRDefault="00494017" w:rsidP="004E4663">
            <w:pPr>
              <w:pStyle w:val="TAL"/>
              <w:jc w:val="center"/>
              <w:rPr>
                <w:lang w:eastAsia="zh-CN"/>
              </w:rPr>
            </w:pPr>
            <w:r w:rsidRPr="00FF083F">
              <w:rPr>
                <w:lang w:eastAsia="zh-CN"/>
              </w:rPr>
              <w:t>-</w:t>
            </w:r>
          </w:p>
        </w:tc>
      </w:tr>
      <w:tr w:rsidR="00494017" w:rsidRPr="00FF083F" w14:paraId="5D14E42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7592" w14:textId="77777777" w:rsidR="00494017" w:rsidRPr="00FF083F" w:rsidRDefault="00494017" w:rsidP="004E4663">
            <w:pPr>
              <w:pStyle w:val="TAL"/>
              <w:rPr>
                <w:b/>
                <w:i/>
                <w:lang w:eastAsia="en-GB"/>
              </w:rPr>
            </w:pPr>
            <w:r w:rsidRPr="00FF083F">
              <w:rPr>
                <w:b/>
                <w:i/>
              </w:rPr>
              <w:t>requestedCCsDL, requestedCCsUL</w:t>
            </w:r>
          </w:p>
          <w:p w14:paraId="20F359A0" w14:textId="77777777" w:rsidR="00494017" w:rsidRPr="00FF083F" w:rsidRDefault="00494017" w:rsidP="004E4663">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2C22512" w14:textId="77777777" w:rsidR="00494017" w:rsidRPr="00FF083F" w:rsidRDefault="00494017" w:rsidP="004E4663">
            <w:pPr>
              <w:pStyle w:val="TAL"/>
              <w:jc w:val="center"/>
              <w:rPr>
                <w:lang w:eastAsia="zh-CN"/>
              </w:rPr>
            </w:pPr>
            <w:r w:rsidRPr="00FF083F">
              <w:rPr>
                <w:lang w:eastAsia="zh-CN"/>
              </w:rPr>
              <w:t>-</w:t>
            </w:r>
          </w:p>
        </w:tc>
      </w:tr>
      <w:tr w:rsidR="00494017" w:rsidRPr="00FF083F" w14:paraId="4B4DAE8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8F7F" w14:textId="77777777" w:rsidR="00494017" w:rsidRPr="00FF083F" w:rsidRDefault="00494017" w:rsidP="004E4663">
            <w:pPr>
              <w:pStyle w:val="TAL"/>
              <w:rPr>
                <w:b/>
                <w:i/>
              </w:rPr>
            </w:pPr>
            <w:r w:rsidRPr="00FF083F">
              <w:rPr>
                <w:b/>
                <w:i/>
              </w:rPr>
              <w:t>requestedDiffFallbackCombList</w:t>
            </w:r>
          </w:p>
          <w:p w14:paraId="300DB5E2" w14:textId="77777777" w:rsidR="00494017" w:rsidRPr="00FF083F" w:rsidRDefault="00494017" w:rsidP="004E4663">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07622A" w14:textId="77777777" w:rsidR="00494017" w:rsidRPr="00FF083F" w:rsidRDefault="00494017" w:rsidP="004E4663">
            <w:pPr>
              <w:pStyle w:val="TAL"/>
              <w:jc w:val="center"/>
              <w:rPr>
                <w:lang w:eastAsia="zh-CN"/>
              </w:rPr>
            </w:pPr>
            <w:r w:rsidRPr="00FF083F">
              <w:rPr>
                <w:lang w:eastAsia="zh-CN"/>
              </w:rPr>
              <w:t>-</w:t>
            </w:r>
          </w:p>
        </w:tc>
      </w:tr>
      <w:tr w:rsidR="00494017" w:rsidRPr="00FF083F" w14:paraId="7176748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DB055" w14:textId="77777777" w:rsidR="00494017" w:rsidRPr="00FF083F" w:rsidRDefault="00494017" w:rsidP="004E4663">
            <w:pPr>
              <w:pStyle w:val="TAL"/>
              <w:rPr>
                <w:b/>
                <w:i/>
              </w:rPr>
            </w:pPr>
            <w:r w:rsidRPr="00FF083F">
              <w:rPr>
                <w:b/>
                <w:i/>
              </w:rPr>
              <w:t>rf</w:t>
            </w:r>
            <w:r w:rsidRPr="00FF083F">
              <w:rPr>
                <w:b/>
                <w:i/>
                <w:lang w:eastAsia="zh-CN"/>
              </w:rPr>
              <w:t>-</w:t>
            </w:r>
            <w:r w:rsidRPr="00FF083F">
              <w:rPr>
                <w:b/>
                <w:i/>
              </w:rPr>
              <w:t>RetuningTimeDL</w:t>
            </w:r>
          </w:p>
          <w:p w14:paraId="39D2A2AB" w14:textId="77777777" w:rsidR="00494017" w:rsidRPr="00FF083F" w:rsidRDefault="00494017" w:rsidP="004E4663">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B74246" w14:textId="77777777" w:rsidR="00494017" w:rsidRPr="00FF083F" w:rsidRDefault="00494017" w:rsidP="004E4663">
            <w:pPr>
              <w:pStyle w:val="TAL"/>
              <w:jc w:val="center"/>
              <w:rPr>
                <w:lang w:eastAsia="zh-CN"/>
              </w:rPr>
            </w:pPr>
            <w:r w:rsidRPr="00FF083F">
              <w:rPr>
                <w:lang w:eastAsia="zh-CN"/>
              </w:rPr>
              <w:t>-</w:t>
            </w:r>
          </w:p>
        </w:tc>
      </w:tr>
      <w:tr w:rsidR="00494017" w:rsidRPr="00FF083F" w14:paraId="3FF213B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278D3" w14:textId="77777777" w:rsidR="00494017" w:rsidRPr="00FF083F" w:rsidRDefault="00494017" w:rsidP="004E4663">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24C21FA1" w14:textId="77777777" w:rsidR="00494017" w:rsidRPr="00FF083F" w:rsidRDefault="00494017" w:rsidP="004E4663">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6442952" w14:textId="77777777" w:rsidR="00494017" w:rsidRPr="00FF083F" w:rsidRDefault="00494017" w:rsidP="004E4663">
            <w:pPr>
              <w:pStyle w:val="TAL"/>
              <w:jc w:val="center"/>
              <w:rPr>
                <w:lang w:eastAsia="zh-CN"/>
              </w:rPr>
            </w:pPr>
            <w:r w:rsidRPr="00FF083F">
              <w:rPr>
                <w:lang w:eastAsia="zh-CN"/>
              </w:rPr>
              <w:t>-</w:t>
            </w:r>
          </w:p>
        </w:tc>
      </w:tr>
      <w:tr w:rsidR="00494017" w:rsidRPr="00FF083F" w14:paraId="0802A3C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4705" w14:textId="77777777" w:rsidR="00494017" w:rsidRPr="00FF083F" w:rsidRDefault="00494017" w:rsidP="004E4663">
            <w:pPr>
              <w:pStyle w:val="TAL"/>
              <w:rPr>
                <w:b/>
                <w:i/>
                <w:lang w:eastAsia="zh-CN"/>
              </w:rPr>
            </w:pPr>
            <w:r w:rsidRPr="00FF083F">
              <w:rPr>
                <w:b/>
                <w:i/>
                <w:lang w:eastAsia="zh-CN"/>
              </w:rPr>
              <w:t>rlc-AM-Ooo-Delivery</w:t>
            </w:r>
          </w:p>
          <w:p w14:paraId="1110681B" w14:textId="77777777" w:rsidR="00494017" w:rsidRPr="00FF083F" w:rsidRDefault="00494017" w:rsidP="004E4663">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768CC1" w14:textId="77777777" w:rsidR="00494017" w:rsidRPr="00FF083F" w:rsidRDefault="00494017" w:rsidP="004E4663">
            <w:pPr>
              <w:pStyle w:val="TAL"/>
              <w:jc w:val="center"/>
              <w:rPr>
                <w:lang w:eastAsia="zh-CN"/>
              </w:rPr>
            </w:pPr>
            <w:r w:rsidRPr="00FF083F">
              <w:rPr>
                <w:rFonts w:eastAsia="SimSun"/>
                <w:noProof/>
                <w:lang w:eastAsia="zh-CN"/>
              </w:rPr>
              <w:t>-</w:t>
            </w:r>
          </w:p>
        </w:tc>
      </w:tr>
      <w:tr w:rsidR="00494017" w:rsidRPr="00FF083F" w14:paraId="7137E3C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DC35" w14:textId="77777777" w:rsidR="00494017" w:rsidRPr="00FF083F" w:rsidRDefault="00494017" w:rsidP="004E4663">
            <w:pPr>
              <w:pStyle w:val="TAL"/>
              <w:rPr>
                <w:b/>
                <w:i/>
                <w:lang w:eastAsia="zh-CN"/>
              </w:rPr>
            </w:pPr>
            <w:r w:rsidRPr="00FF083F">
              <w:rPr>
                <w:b/>
                <w:i/>
                <w:lang w:eastAsia="zh-CN"/>
              </w:rPr>
              <w:t>rlc-UM-Ooo-Delivery</w:t>
            </w:r>
          </w:p>
          <w:p w14:paraId="011CC6D5" w14:textId="77777777" w:rsidR="00494017" w:rsidRPr="00FF083F" w:rsidRDefault="00494017" w:rsidP="004E4663">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48A3B" w14:textId="77777777" w:rsidR="00494017" w:rsidRPr="00FF083F" w:rsidRDefault="00494017" w:rsidP="004E4663">
            <w:pPr>
              <w:pStyle w:val="TAL"/>
              <w:jc w:val="center"/>
              <w:rPr>
                <w:lang w:eastAsia="zh-CN"/>
              </w:rPr>
            </w:pPr>
            <w:r w:rsidRPr="00FF083F">
              <w:rPr>
                <w:rFonts w:eastAsia="SimSun"/>
                <w:noProof/>
                <w:lang w:eastAsia="zh-CN"/>
              </w:rPr>
              <w:t>-</w:t>
            </w:r>
          </w:p>
        </w:tc>
      </w:tr>
      <w:tr w:rsidR="00494017" w:rsidRPr="00FF083F" w14:paraId="39C462F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9651E" w14:textId="77777777" w:rsidR="00494017" w:rsidRPr="00FF083F" w:rsidRDefault="00494017" w:rsidP="004E4663">
            <w:pPr>
              <w:pStyle w:val="TAL"/>
              <w:rPr>
                <w:b/>
                <w:i/>
                <w:lang w:eastAsia="zh-CN"/>
              </w:rPr>
            </w:pPr>
            <w:r w:rsidRPr="00FF083F">
              <w:rPr>
                <w:b/>
                <w:i/>
                <w:lang w:eastAsia="zh-CN"/>
              </w:rPr>
              <w:t>rlm-ReportSupport</w:t>
            </w:r>
          </w:p>
          <w:p w14:paraId="3718E912" w14:textId="77777777" w:rsidR="00494017" w:rsidRPr="00FF083F" w:rsidRDefault="00494017" w:rsidP="004E4663">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1B221B8" w14:textId="77777777" w:rsidR="00494017" w:rsidRPr="00FF083F" w:rsidRDefault="00494017" w:rsidP="004E4663">
            <w:pPr>
              <w:pStyle w:val="TAL"/>
              <w:jc w:val="center"/>
              <w:rPr>
                <w:lang w:eastAsia="zh-CN"/>
              </w:rPr>
            </w:pPr>
            <w:r w:rsidRPr="00FF083F">
              <w:rPr>
                <w:lang w:eastAsia="zh-CN"/>
              </w:rPr>
              <w:t>-</w:t>
            </w:r>
          </w:p>
        </w:tc>
      </w:tr>
      <w:tr w:rsidR="00494017" w:rsidRPr="00FF083F" w14:paraId="7108485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47BE3" w14:textId="77777777" w:rsidR="00494017" w:rsidRPr="00FF083F" w:rsidRDefault="00494017" w:rsidP="004E4663">
            <w:pPr>
              <w:pStyle w:val="TAL"/>
              <w:rPr>
                <w:b/>
                <w:i/>
              </w:rPr>
            </w:pPr>
            <w:r w:rsidRPr="00FF083F">
              <w:rPr>
                <w:b/>
                <w:i/>
              </w:rPr>
              <w:t>rohc-ContextContinue</w:t>
            </w:r>
          </w:p>
          <w:p w14:paraId="32E1801E" w14:textId="77777777" w:rsidR="00494017" w:rsidRPr="00FF083F" w:rsidRDefault="00494017" w:rsidP="004E4663">
            <w:pPr>
              <w:pStyle w:val="TAL"/>
              <w:rPr>
                <w:b/>
                <w:i/>
                <w:lang w:eastAsia="zh-CN"/>
              </w:rPr>
            </w:pPr>
            <w:r w:rsidRPr="00FF083F">
              <w:t>Same as "</w:t>
            </w:r>
            <w:r w:rsidRPr="00FF083F">
              <w:rPr>
                <w:i/>
              </w:rPr>
              <w:t>continueROHC-Context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FFCD1C6" w14:textId="77777777" w:rsidR="00494017" w:rsidRPr="00FF083F" w:rsidRDefault="00494017" w:rsidP="004E4663">
            <w:pPr>
              <w:pStyle w:val="TAL"/>
              <w:jc w:val="center"/>
              <w:rPr>
                <w:lang w:eastAsia="zh-CN"/>
              </w:rPr>
            </w:pPr>
            <w:r w:rsidRPr="00FF083F">
              <w:rPr>
                <w:lang w:eastAsia="zh-CN"/>
              </w:rPr>
              <w:t>No</w:t>
            </w:r>
          </w:p>
        </w:tc>
      </w:tr>
      <w:tr w:rsidR="00494017" w:rsidRPr="00FF083F" w14:paraId="59EB19D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CCA6F" w14:textId="77777777" w:rsidR="00494017" w:rsidRPr="00FF083F" w:rsidRDefault="00494017" w:rsidP="004E4663">
            <w:pPr>
              <w:pStyle w:val="TAL"/>
              <w:rPr>
                <w:b/>
                <w:i/>
                <w:lang w:eastAsia="zh-CN"/>
              </w:rPr>
            </w:pPr>
            <w:r w:rsidRPr="00FF083F">
              <w:rPr>
                <w:b/>
                <w:i/>
                <w:lang w:eastAsia="zh-CN"/>
              </w:rPr>
              <w:t>rohc-ContextMaxSessions</w:t>
            </w:r>
          </w:p>
          <w:p w14:paraId="7C7EFC6E" w14:textId="77777777" w:rsidR="00494017" w:rsidRPr="00FF083F" w:rsidRDefault="00494017" w:rsidP="004E4663">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EA70EAF" w14:textId="77777777" w:rsidR="00494017" w:rsidRPr="00FF083F" w:rsidRDefault="00494017" w:rsidP="004E4663">
            <w:pPr>
              <w:pStyle w:val="TAL"/>
              <w:jc w:val="center"/>
              <w:rPr>
                <w:lang w:eastAsia="zh-CN"/>
              </w:rPr>
            </w:pPr>
            <w:r w:rsidRPr="00FF083F">
              <w:rPr>
                <w:lang w:eastAsia="zh-CN"/>
              </w:rPr>
              <w:t>No</w:t>
            </w:r>
          </w:p>
        </w:tc>
      </w:tr>
      <w:tr w:rsidR="00494017" w:rsidRPr="00FF083F" w14:paraId="168BC77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AB415" w14:textId="77777777" w:rsidR="00494017" w:rsidRPr="00FF083F" w:rsidRDefault="00494017" w:rsidP="004E4663">
            <w:pPr>
              <w:pStyle w:val="TAL"/>
              <w:rPr>
                <w:b/>
                <w:i/>
              </w:rPr>
            </w:pPr>
            <w:r w:rsidRPr="00FF083F">
              <w:rPr>
                <w:b/>
                <w:i/>
              </w:rPr>
              <w:t>rohc-Profiles</w:t>
            </w:r>
          </w:p>
          <w:p w14:paraId="6BEB49D7" w14:textId="77777777" w:rsidR="00494017" w:rsidRPr="00FF083F" w:rsidRDefault="00494017" w:rsidP="004E4663">
            <w:pPr>
              <w:pStyle w:val="TAL"/>
              <w:rPr>
                <w:b/>
                <w:i/>
                <w:lang w:eastAsia="zh-CN"/>
              </w:rPr>
            </w:pPr>
            <w:r w:rsidRPr="00FF083F">
              <w:t>Same as "</w:t>
            </w:r>
            <w:r w:rsidRPr="00FF083F">
              <w:rPr>
                <w:i/>
              </w:rPr>
              <w:t>supportedROHC-Profiles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C7CB07F" w14:textId="77777777" w:rsidR="00494017" w:rsidRPr="00FF083F" w:rsidRDefault="00494017" w:rsidP="004E4663">
            <w:pPr>
              <w:pStyle w:val="TAL"/>
              <w:jc w:val="center"/>
              <w:rPr>
                <w:lang w:eastAsia="zh-CN"/>
              </w:rPr>
            </w:pPr>
            <w:r w:rsidRPr="00FF083F">
              <w:rPr>
                <w:lang w:eastAsia="zh-CN"/>
              </w:rPr>
              <w:t>No</w:t>
            </w:r>
          </w:p>
        </w:tc>
      </w:tr>
      <w:tr w:rsidR="00494017" w:rsidRPr="00FF083F" w14:paraId="56408A2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0C79A" w14:textId="77777777" w:rsidR="00494017" w:rsidRPr="00FF083F" w:rsidRDefault="00494017" w:rsidP="004E4663">
            <w:pPr>
              <w:pStyle w:val="TAL"/>
              <w:rPr>
                <w:b/>
                <w:i/>
              </w:rPr>
            </w:pPr>
            <w:r w:rsidRPr="00FF083F">
              <w:rPr>
                <w:b/>
                <w:i/>
              </w:rPr>
              <w:t>rohc-ProfilesUL-Only</w:t>
            </w:r>
          </w:p>
          <w:p w14:paraId="00A61379" w14:textId="77777777" w:rsidR="00494017" w:rsidRPr="00FF083F" w:rsidRDefault="00494017" w:rsidP="004E4663">
            <w:pPr>
              <w:pStyle w:val="TAL"/>
              <w:rPr>
                <w:b/>
                <w:i/>
              </w:rPr>
            </w:pPr>
            <w:r w:rsidRPr="00FF083F">
              <w:t>Same as "</w:t>
            </w:r>
            <w:r w:rsidRPr="00FF083F">
              <w:rPr>
                <w:i/>
              </w:rPr>
              <w:t>uplinkOnlyROHC-Profiles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E45C918" w14:textId="77777777" w:rsidR="00494017" w:rsidRPr="00FF083F" w:rsidRDefault="00494017" w:rsidP="004E4663">
            <w:pPr>
              <w:pStyle w:val="TAL"/>
              <w:jc w:val="center"/>
              <w:rPr>
                <w:lang w:eastAsia="zh-CN"/>
              </w:rPr>
            </w:pPr>
            <w:r w:rsidRPr="00FF083F">
              <w:rPr>
                <w:lang w:eastAsia="zh-CN"/>
              </w:rPr>
              <w:t>No</w:t>
            </w:r>
          </w:p>
        </w:tc>
      </w:tr>
      <w:tr w:rsidR="00494017" w:rsidRPr="00FF083F" w14:paraId="0775A67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0662B" w14:textId="77777777" w:rsidR="00494017" w:rsidRPr="00FF083F" w:rsidRDefault="00494017" w:rsidP="004E4663">
            <w:pPr>
              <w:pStyle w:val="TAL"/>
              <w:rPr>
                <w:b/>
                <w:i/>
                <w:lang w:eastAsia="zh-CN"/>
              </w:rPr>
            </w:pPr>
            <w:r w:rsidRPr="00FF083F">
              <w:rPr>
                <w:b/>
                <w:i/>
                <w:lang w:eastAsia="zh-CN"/>
              </w:rPr>
              <w:t>rsrqMeasWideband</w:t>
            </w:r>
          </w:p>
          <w:p w14:paraId="7B5C1FFD" w14:textId="77777777" w:rsidR="00494017" w:rsidRPr="00FF083F" w:rsidRDefault="00494017" w:rsidP="004E4663">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84418BC" w14:textId="77777777" w:rsidR="00494017" w:rsidRPr="00FF083F" w:rsidRDefault="00494017" w:rsidP="004E4663">
            <w:pPr>
              <w:pStyle w:val="TAL"/>
              <w:jc w:val="center"/>
              <w:rPr>
                <w:lang w:eastAsia="zh-CN"/>
              </w:rPr>
            </w:pPr>
            <w:r w:rsidRPr="00FF083F">
              <w:rPr>
                <w:lang w:eastAsia="zh-CN"/>
              </w:rPr>
              <w:t>Yes</w:t>
            </w:r>
          </w:p>
        </w:tc>
      </w:tr>
      <w:tr w:rsidR="00494017" w:rsidRPr="00FF083F" w14:paraId="064AC5AC" w14:textId="77777777" w:rsidTr="004E4663">
        <w:trPr>
          <w:cantSplit/>
        </w:trPr>
        <w:tc>
          <w:tcPr>
            <w:tcW w:w="7793" w:type="dxa"/>
            <w:gridSpan w:val="2"/>
          </w:tcPr>
          <w:p w14:paraId="477FBF41" w14:textId="77777777" w:rsidR="00494017" w:rsidRPr="00FF083F" w:rsidRDefault="00494017" w:rsidP="004E4663">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0AD8F7E9" w14:textId="77777777" w:rsidR="00494017" w:rsidRPr="00FF083F" w:rsidRDefault="00494017" w:rsidP="004E4663">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40AB4A36"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3C071832" w14:textId="77777777" w:rsidTr="004E4663">
        <w:trPr>
          <w:cantSplit/>
        </w:trPr>
        <w:tc>
          <w:tcPr>
            <w:tcW w:w="7793" w:type="dxa"/>
            <w:gridSpan w:val="2"/>
          </w:tcPr>
          <w:p w14:paraId="7D8E18F8" w14:textId="77777777" w:rsidR="00494017" w:rsidRPr="00FF083F" w:rsidRDefault="00494017" w:rsidP="004E4663">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4F60D8DB" w14:textId="77777777" w:rsidR="00494017" w:rsidRPr="00FF083F" w:rsidRDefault="00494017" w:rsidP="004E4663">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516C1FA7"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79D850DA" w14:textId="77777777" w:rsidTr="004E4663">
        <w:trPr>
          <w:cantSplit/>
        </w:trPr>
        <w:tc>
          <w:tcPr>
            <w:tcW w:w="7793" w:type="dxa"/>
            <w:gridSpan w:val="2"/>
          </w:tcPr>
          <w:p w14:paraId="7737F76C" w14:textId="77777777" w:rsidR="00494017" w:rsidRPr="00FF083F" w:rsidRDefault="00494017" w:rsidP="004E4663">
            <w:pPr>
              <w:keepNext/>
              <w:keepLines/>
              <w:spacing w:after="0"/>
              <w:rPr>
                <w:rFonts w:ascii="Arial" w:hAnsi="Arial"/>
                <w:b/>
                <w:i/>
                <w:sz w:val="18"/>
              </w:rPr>
            </w:pPr>
            <w:r w:rsidRPr="00FF083F">
              <w:rPr>
                <w:rFonts w:ascii="Arial" w:hAnsi="Arial"/>
                <w:b/>
                <w:i/>
                <w:sz w:val="18"/>
                <w:lang w:eastAsia="zh-CN"/>
              </w:rPr>
              <w:t>rssi-AndChannelOccupancyReporting</w:t>
            </w:r>
          </w:p>
          <w:p w14:paraId="391BF274"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62" w:type="dxa"/>
            <w:gridSpan w:val="2"/>
          </w:tcPr>
          <w:p w14:paraId="00312EAD"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1FC9784B" w14:textId="77777777" w:rsidTr="004E4663">
        <w:trPr>
          <w:cantSplit/>
        </w:trPr>
        <w:tc>
          <w:tcPr>
            <w:tcW w:w="7793" w:type="dxa"/>
            <w:gridSpan w:val="2"/>
          </w:tcPr>
          <w:p w14:paraId="7AA2A943" w14:textId="77777777" w:rsidR="00494017" w:rsidRPr="00FF083F" w:rsidRDefault="00494017" w:rsidP="004E4663">
            <w:pPr>
              <w:pStyle w:val="TAL"/>
              <w:rPr>
                <w:b/>
                <w:i/>
                <w:noProof/>
              </w:rPr>
            </w:pPr>
            <w:r w:rsidRPr="00FF083F">
              <w:rPr>
                <w:b/>
                <w:i/>
                <w:noProof/>
              </w:rPr>
              <w:t>sa-NR</w:t>
            </w:r>
          </w:p>
          <w:p w14:paraId="4D44777C" w14:textId="77777777" w:rsidR="00494017" w:rsidRPr="00FF083F" w:rsidRDefault="00494017" w:rsidP="004E4663">
            <w:pPr>
              <w:pStyle w:val="TAL"/>
              <w:rPr>
                <w:lang w:eastAsia="zh-CN"/>
              </w:rPr>
            </w:pPr>
            <w:r w:rsidRPr="00FF083F">
              <w:t>Indicates whether the UE supports standalone NR as specified in TS 38.331 [82].</w:t>
            </w:r>
          </w:p>
        </w:tc>
        <w:tc>
          <w:tcPr>
            <w:tcW w:w="862" w:type="dxa"/>
            <w:gridSpan w:val="2"/>
          </w:tcPr>
          <w:p w14:paraId="56A8AB89" w14:textId="77777777" w:rsidR="00494017" w:rsidRPr="00FF083F" w:rsidRDefault="00494017" w:rsidP="004E4663">
            <w:pPr>
              <w:pStyle w:val="TAL"/>
              <w:jc w:val="center"/>
              <w:rPr>
                <w:bCs/>
                <w:noProof/>
              </w:rPr>
            </w:pPr>
            <w:r w:rsidRPr="00FF083F">
              <w:t>No</w:t>
            </w:r>
          </w:p>
        </w:tc>
      </w:tr>
      <w:tr w:rsidR="00494017" w:rsidRPr="00FF083F" w14:paraId="4857B019" w14:textId="77777777" w:rsidTr="004E4663">
        <w:trPr>
          <w:cantSplit/>
        </w:trPr>
        <w:tc>
          <w:tcPr>
            <w:tcW w:w="7793" w:type="dxa"/>
            <w:gridSpan w:val="2"/>
          </w:tcPr>
          <w:p w14:paraId="0F18A0B4" w14:textId="77777777" w:rsidR="00494017" w:rsidRPr="00FF083F" w:rsidRDefault="00494017" w:rsidP="004E4663">
            <w:pPr>
              <w:pStyle w:val="TAL"/>
              <w:rPr>
                <w:b/>
                <w:bCs/>
                <w:i/>
                <w:iCs/>
                <w:noProof/>
                <w:lang w:eastAsia="en-GB"/>
              </w:rPr>
            </w:pPr>
            <w:r w:rsidRPr="00FF083F">
              <w:rPr>
                <w:b/>
                <w:bCs/>
                <w:i/>
                <w:iCs/>
                <w:noProof/>
                <w:lang w:eastAsia="en-GB"/>
              </w:rPr>
              <w:t>scptm-AsyncDC</w:t>
            </w:r>
          </w:p>
          <w:p w14:paraId="3ED9C97F" w14:textId="77777777" w:rsidR="00494017" w:rsidRPr="00FF083F" w:rsidRDefault="00494017" w:rsidP="004E4663">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62" w:type="dxa"/>
            <w:gridSpan w:val="2"/>
          </w:tcPr>
          <w:p w14:paraId="4413D824" w14:textId="77777777" w:rsidR="00494017" w:rsidRPr="00FF083F" w:rsidRDefault="00494017" w:rsidP="004E4663">
            <w:pPr>
              <w:pStyle w:val="TAL"/>
              <w:jc w:val="center"/>
              <w:rPr>
                <w:bCs/>
                <w:noProof/>
              </w:rPr>
            </w:pPr>
            <w:r w:rsidRPr="00FF083F">
              <w:rPr>
                <w:lang w:eastAsia="zh-CN"/>
              </w:rPr>
              <w:t>Yes</w:t>
            </w:r>
          </w:p>
        </w:tc>
      </w:tr>
      <w:tr w:rsidR="00494017" w:rsidRPr="00FF083F" w14:paraId="7A3CA2F9" w14:textId="77777777" w:rsidTr="004E4663">
        <w:trPr>
          <w:cantSplit/>
        </w:trPr>
        <w:tc>
          <w:tcPr>
            <w:tcW w:w="7793" w:type="dxa"/>
            <w:gridSpan w:val="2"/>
          </w:tcPr>
          <w:p w14:paraId="670B92CF" w14:textId="77777777" w:rsidR="00494017" w:rsidRPr="00FF083F" w:rsidRDefault="00494017" w:rsidP="004E4663">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420C0656" w14:textId="77777777" w:rsidR="00494017" w:rsidRPr="00FF083F" w:rsidRDefault="00494017" w:rsidP="004E4663">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62" w:type="dxa"/>
            <w:gridSpan w:val="2"/>
          </w:tcPr>
          <w:p w14:paraId="625BE3BD" w14:textId="77777777" w:rsidR="00494017" w:rsidRPr="00FF083F" w:rsidRDefault="00494017" w:rsidP="004E4663">
            <w:pPr>
              <w:pStyle w:val="TAL"/>
              <w:jc w:val="center"/>
              <w:rPr>
                <w:bCs/>
                <w:noProof/>
                <w:lang w:eastAsia="en-GB"/>
              </w:rPr>
            </w:pPr>
            <w:r w:rsidRPr="00FF083F">
              <w:rPr>
                <w:lang w:eastAsia="zh-CN"/>
              </w:rPr>
              <w:t>Yes</w:t>
            </w:r>
          </w:p>
        </w:tc>
      </w:tr>
      <w:tr w:rsidR="00494017" w:rsidRPr="00FF083F" w14:paraId="417EE780" w14:textId="77777777" w:rsidTr="004E4663">
        <w:trPr>
          <w:cantSplit/>
        </w:trPr>
        <w:tc>
          <w:tcPr>
            <w:tcW w:w="7793" w:type="dxa"/>
            <w:gridSpan w:val="2"/>
          </w:tcPr>
          <w:p w14:paraId="03451815"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scptm-Parameters</w:t>
            </w:r>
          </w:p>
          <w:p w14:paraId="0CB98738" w14:textId="77777777" w:rsidR="00494017" w:rsidRPr="00FF083F" w:rsidRDefault="00494017" w:rsidP="004E4663">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44851B8E" w14:textId="77777777" w:rsidR="00494017" w:rsidRPr="00FF083F" w:rsidRDefault="00494017" w:rsidP="004E4663">
            <w:pPr>
              <w:keepNext/>
              <w:keepLines/>
              <w:spacing w:after="0"/>
              <w:jc w:val="center"/>
              <w:rPr>
                <w:rFonts w:ascii="Arial" w:hAnsi="Arial"/>
                <w:bCs/>
                <w:noProof/>
                <w:sz w:val="18"/>
              </w:rPr>
            </w:pPr>
            <w:r w:rsidRPr="00FF083F">
              <w:rPr>
                <w:rFonts w:ascii="Arial" w:hAnsi="Arial"/>
                <w:sz w:val="18"/>
                <w:lang w:eastAsia="zh-CN"/>
              </w:rPr>
              <w:t>Yes</w:t>
            </w:r>
          </w:p>
        </w:tc>
      </w:tr>
      <w:tr w:rsidR="00494017" w:rsidRPr="00FF083F" w14:paraId="40FD9CC7" w14:textId="77777777" w:rsidTr="004E4663">
        <w:trPr>
          <w:cantSplit/>
        </w:trPr>
        <w:tc>
          <w:tcPr>
            <w:tcW w:w="7793" w:type="dxa"/>
            <w:gridSpan w:val="2"/>
          </w:tcPr>
          <w:p w14:paraId="3C83EAA6" w14:textId="77777777" w:rsidR="00494017" w:rsidRPr="00FF083F" w:rsidRDefault="00494017" w:rsidP="004E4663">
            <w:pPr>
              <w:pStyle w:val="TAL"/>
              <w:rPr>
                <w:b/>
                <w:bCs/>
                <w:i/>
                <w:iCs/>
                <w:noProof/>
                <w:lang w:eastAsia="en-GB"/>
              </w:rPr>
            </w:pPr>
            <w:r w:rsidRPr="00FF083F">
              <w:rPr>
                <w:b/>
                <w:bCs/>
                <w:i/>
                <w:iCs/>
                <w:noProof/>
                <w:lang w:eastAsia="en-GB"/>
              </w:rPr>
              <w:t>scptm-SCell</w:t>
            </w:r>
          </w:p>
          <w:p w14:paraId="2BCDB148" w14:textId="77777777" w:rsidR="00494017" w:rsidRPr="00FF083F" w:rsidRDefault="00494017" w:rsidP="004E4663">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62" w:type="dxa"/>
            <w:gridSpan w:val="2"/>
          </w:tcPr>
          <w:p w14:paraId="0D16DBDE" w14:textId="77777777" w:rsidR="00494017" w:rsidRPr="00FF083F" w:rsidRDefault="00494017" w:rsidP="004E4663">
            <w:pPr>
              <w:pStyle w:val="TAL"/>
              <w:jc w:val="center"/>
              <w:rPr>
                <w:bCs/>
                <w:noProof/>
              </w:rPr>
            </w:pPr>
            <w:r w:rsidRPr="00FF083F">
              <w:rPr>
                <w:lang w:eastAsia="zh-CN"/>
              </w:rPr>
              <w:t>Yes</w:t>
            </w:r>
          </w:p>
        </w:tc>
      </w:tr>
      <w:tr w:rsidR="00494017" w:rsidRPr="00FF083F" w14:paraId="2040A18A" w14:textId="77777777" w:rsidTr="004E4663">
        <w:trPr>
          <w:cantSplit/>
        </w:trPr>
        <w:tc>
          <w:tcPr>
            <w:tcW w:w="7793" w:type="dxa"/>
            <w:gridSpan w:val="2"/>
          </w:tcPr>
          <w:p w14:paraId="5C7462EC" w14:textId="77777777" w:rsidR="00494017" w:rsidRPr="00FF083F" w:rsidRDefault="00494017" w:rsidP="004E4663">
            <w:pPr>
              <w:pStyle w:val="TAL"/>
              <w:rPr>
                <w:b/>
                <w:i/>
                <w:lang w:eastAsia="en-GB"/>
              </w:rPr>
            </w:pPr>
            <w:r w:rsidRPr="00FF083F">
              <w:rPr>
                <w:b/>
                <w:i/>
                <w:lang w:eastAsia="en-GB"/>
              </w:rPr>
              <w:t>scptm-ParallelReception</w:t>
            </w:r>
          </w:p>
          <w:p w14:paraId="7803CF66" w14:textId="77777777" w:rsidR="00494017" w:rsidRPr="00FF083F" w:rsidRDefault="00494017" w:rsidP="004E4663">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53869D3" w14:textId="77777777" w:rsidR="00494017" w:rsidRPr="00FF083F" w:rsidRDefault="00494017" w:rsidP="004E4663">
            <w:pPr>
              <w:keepNext/>
              <w:keepLines/>
              <w:spacing w:after="0"/>
              <w:jc w:val="center"/>
              <w:rPr>
                <w:rFonts w:ascii="Arial" w:hAnsi="Arial"/>
                <w:sz w:val="18"/>
              </w:rPr>
            </w:pPr>
            <w:r w:rsidRPr="00FF083F">
              <w:rPr>
                <w:rFonts w:ascii="Arial" w:hAnsi="Arial"/>
                <w:sz w:val="18"/>
                <w:lang w:eastAsia="zh-CN"/>
              </w:rPr>
              <w:t>Yes</w:t>
            </w:r>
          </w:p>
        </w:tc>
      </w:tr>
      <w:tr w:rsidR="00494017" w:rsidRPr="00FF083F" w14:paraId="1920027E" w14:textId="77777777" w:rsidTr="004E4663">
        <w:trPr>
          <w:cantSplit/>
        </w:trPr>
        <w:tc>
          <w:tcPr>
            <w:tcW w:w="7793" w:type="dxa"/>
            <w:gridSpan w:val="2"/>
            <w:tcBorders>
              <w:bottom w:val="single" w:sz="4" w:space="0" w:color="808080"/>
            </w:tcBorders>
          </w:tcPr>
          <w:p w14:paraId="6A81F576" w14:textId="77777777" w:rsidR="00494017" w:rsidRPr="00FF083F" w:rsidRDefault="00494017" w:rsidP="004E4663">
            <w:pPr>
              <w:pStyle w:val="TAL"/>
              <w:rPr>
                <w:b/>
                <w:i/>
                <w:lang w:eastAsia="en-GB"/>
              </w:rPr>
            </w:pPr>
            <w:r w:rsidRPr="00FF083F">
              <w:rPr>
                <w:b/>
                <w:i/>
                <w:lang w:eastAsia="en-GB"/>
              </w:rPr>
              <w:t>secondSlotStartingPosition</w:t>
            </w:r>
          </w:p>
          <w:p w14:paraId="16B290E7" w14:textId="77777777" w:rsidR="00494017" w:rsidRPr="00FF083F" w:rsidRDefault="00494017" w:rsidP="004E4663">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bottom w:val="single" w:sz="4" w:space="0" w:color="808080"/>
            </w:tcBorders>
          </w:tcPr>
          <w:p w14:paraId="5B6DAA0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1F9799F" w14:textId="77777777" w:rsidTr="004E4663">
        <w:trPr>
          <w:cantSplit/>
        </w:trPr>
        <w:tc>
          <w:tcPr>
            <w:tcW w:w="7793" w:type="dxa"/>
            <w:gridSpan w:val="2"/>
            <w:tcBorders>
              <w:bottom w:val="single" w:sz="4" w:space="0" w:color="808080"/>
            </w:tcBorders>
          </w:tcPr>
          <w:p w14:paraId="7C0C6799" w14:textId="77777777" w:rsidR="00494017" w:rsidRPr="00FF083F" w:rsidRDefault="00494017" w:rsidP="004E4663">
            <w:pPr>
              <w:pStyle w:val="TAL"/>
              <w:rPr>
                <w:b/>
                <w:i/>
              </w:rPr>
            </w:pPr>
            <w:r w:rsidRPr="00FF083F">
              <w:rPr>
                <w:b/>
                <w:i/>
              </w:rPr>
              <w:t>semiOL</w:t>
            </w:r>
          </w:p>
          <w:p w14:paraId="02EF51E5" w14:textId="77777777" w:rsidR="00494017" w:rsidRPr="00FF083F" w:rsidRDefault="00494017" w:rsidP="004E4663">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322574AA" w14:textId="77777777" w:rsidR="00494017" w:rsidRPr="00FF083F" w:rsidRDefault="00494017" w:rsidP="004E4663">
            <w:pPr>
              <w:pStyle w:val="TAL"/>
              <w:jc w:val="center"/>
              <w:rPr>
                <w:bCs/>
                <w:noProof/>
                <w:lang w:eastAsia="en-GB"/>
              </w:rPr>
            </w:pPr>
            <w:r w:rsidRPr="00FF083F">
              <w:rPr>
                <w:bCs/>
                <w:noProof/>
                <w:lang w:eastAsia="en-GB"/>
              </w:rPr>
              <w:t>FFS</w:t>
            </w:r>
          </w:p>
        </w:tc>
      </w:tr>
      <w:tr w:rsidR="00494017" w:rsidRPr="00FF083F" w14:paraId="3B3866D2" w14:textId="77777777" w:rsidTr="004E4663">
        <w:trPr>
          <w:cantSplit/>
        </w:trPr>
        <w:tc>
          <w:tcPr>
            <w:tcW w:w="7793" w:type="dxa"/>
            <w:gridSpan w:val="2"/>
            <w:tcBorders>
              <w:bottom w:val="single" w:sz="4" w:space="0" w:color="808080"/>
            </w:tcBorders>
          </w:tcPr>
          <w:p w14:paraId="3ABBADC4" w14:textId="77777777" w:rsidR="00494017" w:rsidRPr="00FF083F" w:rsidRDefault="00494017" w:rsidP="004E4663">
            <w:pPr>
              <w:pStyle w:val="TAL"/>
              <w:rPr>
                <w:b/>
                <w:i/>
                <w:lang w:eastAsia="en-GB"/>
              </w:rPr>
            </w:pPr>
            <w:r w:rsidRPr="00FF083F">
              <w:rPr>
                <w:b/>
                <w:i/>
                <w:lang w:eastAsia="en-GB"/>
              </w:rPr>
              <w:t>semiStaticCFI</w:t>
            </w:r>
          </w:p>
          <w:p w14:paraId="4D060C59" w14:textId="77777777" w:rsidR="00494017" w:rsidRPr="00FF083F" w:rsidRDefault="00494017" w:rsidP="004E4663">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7C148B7E"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CEDFFC9" w14:textId="77777777" w:rsidTr="004E4663">
        <w:trPr>
          <w:cantSplit/>
        </w:trPr>
        <w:tc>
          <w:tcPr>
            <w:tcW w:w="7793" w:type="dxa"/>
            <w:gridSpan w:val="2"/>
            <w:tcBorders>
              <w:bottom w:val="single" w:sz="4" w:space="0" w:color="808080"/>
            </w:tcBorders>
          </w:tcPr>
          <w:p w14:paraId="7DCD5E7A" w14:textId="77777777" w:rsidR="00494017" w:rsidRPr="00FF083F" w:rsidRDefault="00494017" w:rsidP="004E4663">
            <w:pPr>
              <w:pStyle w:val="TAL"/>
              <w:rPr>
                <w:b/>
                <w:i/>
                <w:lang w:eastAsia="en-GB"/>
              </w:rPr>
            </w:pPr>
            <w:r w:rsidRPr="00FF083F">
              <w:rPr>
                <w:b/>
                <w:i/>
                <w:lang w:eastAsia="en-GB"/>
              </w:rPr>
              <w:t>semiStaticCFI-Pattern</w:t>
            </w:r>
          </w:p>
          <w:p w14:paraId="4AAE6681" w14:textId="77777777" w:rsidR="00494017" w:rsidRPr="00FF083F" w:rsidRDefault="00494017" w:rsidP="004E4663">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1F9F4A31"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29A62CD" w14:textId="77777777" w:rsidTr="004E4663">
        <w:trPr>
          <w:cantSplit/>
        </w:trPr>
        <w:tc>
          <w:tcPr>
            <w:tcW w:w="7793" w:type="dxa"/>
            <w:gridSpan w:val="2"/>
            <w:tcBorders>
              <w:bottom w:val="single" w:sz="4" w:space="0" w:color="808080"/>
            </w:tcBorders>
          </w:tcPr>
          <w:p w14:paraId="117A8E86" w14:textId="77777777" w:rsidR="00494017" w:rsidRPr="00FF083F" w:rsidRDefault="00494017" w:rsidP="004E4663">
            <w:pPr>
              <w:pStyle w:val="TAL"/>
              <w:rPr>
                <w:b/>
                <w:bCs/>
                <w:i/>
                <w:noProof/>
                <w:lang w:eastAsia="en-GB"/>
              </w:rPr>
            </w:pPr>
            <w:r w:rsidRPr="00FF083F">
              <w:rPr>
                <w:b/>
                <w:bCs/>
                <w:i/>
                <w:noProof/>
                <w:lang w:eastAsia="en-GB"/>
              </w:rPr>
              <w:t>shortCQI-ForSCellActivation</w:t>
            </w:r>
          </w:p>
          <w:p w14:paraId="25BA6F9E" w14:textId="77777777" w:rsidR="00494017" w:rsidRPr="00FF083F" w:rsidRDefault="00494017" w:rsidP="004E4663">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C58B811" w14:textId="77777777" w:rsidR="00494017" w:rsidRPr="00FF083F" w:rsidRDefault="00494017" w:rsidP="004E4663">
            <w:pPr>
              <w:pStyle w:val="TAL"/>
              <w:jc w:val="center"/>
              <w:rPr>
                <w:bCs/>
                <w:noProof/>
                <w:lang w:eastAsia="en-GB"/>
              </w:rPr>
            </w:pPr>
            <w:r w:rsidRPr="00FF083F">
              <w:rPr>
                <w:bCs/>
                <w:noProof/>
                <w:lang w:eastAsia="zh-CN"/>
              </w:rPr>
              <w:t>-</w:t>
            </w:r>
          </w:p>
        </w:tc>
      </w:tr>
      <w:tr w:rsidR="00494017" w:rsidRPr="00FF083F" w14:paraId="10DD18E4" w14:textId="77777777" w:rsidTr="004E4663">
        <w:trPr>
          <w:cantSplit/>
        </w:trPr>
        <w:tc>
          <w:tcPr>
            <w:tcW w:w="7793" w:type="dxa"/>
            <w:gridSpan w:val="2"/>
          </w:tcPr>
          <w:p w14:paraId="27CD51C7" w14:textId="77777777" w:rsidR="00494017" w:rsidRPr="00FF083F" w:rsidRDefault="00494017" w:rsidP="004E4663">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AC70A26" w14:textId="77777777" w:rsidR="00494017" w:rsidRPr="00FF083F" w:rsidRDefault="00494017" w:rsidP="004E4663">
            <w:pPr>
              <w:keepNext/>
              <w:keepLines/>
              <w:spacing w:after="0"/>
              <w:jc w:val="center"/>
              <w:rPr>
                <w:rFonts w:ascii="Arial" w:hAnsi="Arial"/>
                <w:noProof/>
                <w:sz w:val="18"/>
              </w:rPr>
            </w:pPr>
            <w:r w:rsidRPr="00FF083F">
              <w:rPr>
                <w:rFonts w:ascii="Arial" w:hAnsi="Arial"/>
                <w:noProof/>
                <w:sz w:val="18"/>
              </w:rPr>
              <w:t>No</w:t>
            </w:r>
          </w:p>
        </w:tc>
      </w:tr>
      <w:tr w:rsidR="00494017" w:rsidRPr="00FF083F" w14:paraId="355AEC32" w14:textId="77777777" w:rsidTr="004E4663">
        <w:trPr>
          <w:cantSplit/>
        </w:trPr>
        <w:tc>
          <w:tcPr>
            <w:tcW w:w="7793" w:type="dxa"/>
            <w:gridSpan w:val="2"/>
            <w:tcBorders>
              <w:bottom w:val="single" w:sz="4" w:space="0" w:color="808080"/>
            </w:tcBorders>
          </w:tcPr>
          <w:p w14:paraId="0D10A871" w14:textId="77777777" w:rsidR="00494017" w:rsidRPr="00FF083F" w:rsidRDefault="00494017" w:rsidP="004E4663">
            <w:pPr>
              <w:keepNext/>
              <w:keepLines/>
              <w:spacing w:after="0"/>
              <w:rPr>
                <w:rFonts w:ascii="Arial" w:hAnsi="Arial"/>
                <w:b/>
                <w:i/>
                <w:sz w:val="18"/>
                <w:lang w:eastAsia="en-GB"/>
              </w:rPr>
            </w:pPr>
            <w:r w:rsidRPr="00FF083F">
              <w:rPr>
                <w:rFonts w:ascii="Arial" w:hAnsi="Arial"/>
                <w:b/>
                <w:i/>
                <w:sz w:val="18"/>
                <w:lang w:eastAsia="en-GB"/>
              </w:rPr>
              <w:t>shortSPS-IntervalFDD</w:t>
            </w:r>
          </w:p>
          <w:p w14:paraId="531AA0B6" w14:textId="77777777" w:rsidR="00494017" w:rsidRPr="00FF083F" w:rsidRDefault="00494017" w:rsidP="004E466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F943FA8" w14:textId="77777777" w:rsidR="00494017" w:rsidRPr="00FF083F" w:rsidRDefault="00494017" w:rsidP="004E466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494017" w:rsidRPr="00FF083F" w14:paraId="24800B33" w14:textId="77777777" w:rsidTr="004E4663">
        <w:trPr>
          <w:cantSplit/>
        </w:trPr>
        <w:tc>
          <w:tcPr>
            <w:tcW w:w="7793" w:type="dxa"/>
            <w:gridSpan w:val="2"/>
            <w:tcBorders>
              <w:bottom w:val="single" w:sz="4" w:space="0" w:color="808080"/>
            </w:tcBorders>
          </w:tcPr>
          <w:p w14:paraId="7C23FDAC" w14:textId="77777777" w:rsidR="00494017" w:rsidRPr="00FF083F" w:rsidRDefault="00494017" w:rsidP="004E4663">
            <w:pPr>
              <w:keepNext/>
              <w:keepLines/>
              <w:spacing w:after="0"/>
              <w:rPr>
                <w:rFonts w:ascii="Arial" w:hAnsi="Arial"/>
                <w:b/>
                <w:i/>
                <w:sz w:val="18"/>
                <w:lang w:eastAsia="en-GB"/>
              </w:rPr>
            </w:pPr>
            <w:r w:rsidRPr="00FF083F">
              <w:rPr>
                <w:rFonts w:ascii="Arial" w:hAnsi="Arial"/>
                <w:b/>
                <w:i/>
                <w:sz w:val="18"/>
                <w:lang w:eastAsia="en-GB"/>
              </w:rPr>
              <w:t>shortSPS-IntervalTDD</w:t>
            </w:r>
          </w:p>
          <w:p w14:paraId="0BC7A294" w14:textId="77777777" w:rsidR="00494017" w:rsidRPr="00FF083F" w:rsidRDefault="00494017" w:rsidP="004E466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4B4BB3F" w14:textId="77777777" w:rsidR="00494017" w:rsidRPr="00FF083F" w:rsidRDefault="00494017" w:rsidP="004E466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494017" w:rsidRPr="00FF083F" w14:paraId="7452D56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A568D" w14:textId="77777777" w:rsidR="00494017" w:rsidRPr="00FF083F" w:rsidRDefault="00494017" w:rsidP="004E4663">
            <w:pPr>
              <w:pStyle w:val="TAL"/>
              <w:rPr>
                <w:b/>
                <w:i/>
                <w:lang w:eastAsia="zh-CN"/>
              </w:rPr>
            </w:pPr>
            <w:r w:rsidRPr="00FF083F">
              <w:rPr>
                <w:b/>
                <w:i/>
                <w:lang w:eastAsia="zh-CN"/>
              </w:rPr>
              <w:t>simultaneousPUCCH-PUSCH</w:t>
            </w:r>
          </w:p>
          <w:p w14:paraId="5C1753CF" w14:textId="77777777" w:rsidR="00494017" w:rsidRPr="00FF083F" w:rsidRDefault="00494017" w:rsidP="004E4663">
            <w:pPr>
              <w:pStyle w:val="TAL"/>
              <w:rPr>
                <w:lang w:eastAsia="zh-CN"/>
              </w:rPr>
            </w:pPr>
            <w:r w:rsidRPr="00FF083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F71E52" w14:textId="77777777" w:rsidR="00494017" w:rsidRPr="00FF083F" w:rsidRDefault="00494017" w:rsidP="004E4663">
            <w:pPr>
              <w:pStyle w:val="TAL"/>
              <w:jc w:val="center"/>
              <w:rPr>
                <w:lang w:eastAsia="zh-CN"/>
              </w:rPr>
            </w:pPr>
            <w:r w:rsidRPr="00FF083F">
              <w:rPr>
                <w:lang w:eastAsia="zh-CN"/>
              </w:rPr>
              <w:t>Yes</w:t>
            </w:r>
          </w:p>
        </w:tc>
      </w:tr>
      <w:tr w:rsidR="00494017" w:rsidRPr="00FF083F" w14:paraId="7FFAFBD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1B14D" w14:textId="77777777" w:rsidR="00494017" w:rsidRPr="00FF083F" w:rsidRDefault="00494017" w:rsidP="004E4663">
            <w:pPr>
              <w:pStyle w:val="TAL"/>
              <w:rPr>
                <w:b/>
                <w:i/>
                <w:lang w:eastAsia="zh-CN"/>
              </w:rPr>
            </w:pPr>
            <w:r w:rsidRPr="00FF083F">
              <w:rPr>
                <w:b/>
                <w:i/>
                <w:lang w:eastAsia="zh-CN"/>
              </w:rPr>
              <w:t>simultaneousRx-Tx</w:t>
            </w:r>
          </w:p>
          <w:p w14:paraId="0F8BAB92" w14:textId="77777777" w:rsidR="00494017" w:rsidRPr="00FF083F" w:rsidRDefault="00494017" w:rsidP="004E4663">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41B649" w14:textId="77777777" w:rsidR="00494017" w:rsidRPr="00FF083F" w:rsidRDefault="00494017" w:rsidP="004E4663">
            <w:pPr>
              <w:pStyle w:val="TAL"/>
              <w:jc w:val="center"/>
              <w:rPr>
                <w:lang w:eastAsia="zh-CN"/>
              </w:rPr>
            </w:pPr>
            <w:r w:rsidRPr="00FF083F">
              <w:rPr>
                <w:lang w:eastAsia="zh-CN"/>
              </w:rPr>
              <w:t>-</w:t>
            </w:r>
          </w:p>
        </w:tc>
      </w:tr>
      <w:tr w:rsidR="00494017" w:rsidRPr="00FF083F" w14:paraId="16167BD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C418B" w14:textId="77777777" w:rsidR="00494017" w:rsidRPr="00FF083F" w:rsidRDefault="00494017" w:rsidP="004E4663">
            <w:pPr>
              <w:pStyle w:val="TAL"/>
              <w:rPr>
                <w:b/>
                <w:i/>
                <w:lang w:eastAsia="zh-CN"/>
              </w:rPr>
            </w:pPr>
            <w:r w:rsidRPr="00FF083F">
              <w:rPr>
                <w:b/>
                <w:i/>
                <w:lang w:eastAsia="zh-CN"/>
              </w:rPr>
              <w:t>simultaneousTx-DifferentTx-Duration</w:t>
            </w:r>
          </w:p>
          <w:p w14:paraId="378B54A1" w14:textId="77777777" w:rsidR="00494017" w:rsidRPr="00FF083F" w:rsidRDefault="00494017" w:rsidP="004E4663">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3A63E0" w14:textId="77777777" w:rsidR="00494017" w:rsidRPr="00FF083F" w:rsidRDefault="00494017" w:rsidP="004E4663">
            <w:pPr>
              <w:pStyle w:val="TAL"/>
              <w:jc w:val="center"/>
              <w:rPr>
                <w:lang w:eastAsia="zh-CN"/>
              </w:rPr>
            </w:pPr>
            <w:r w:rsidRPr="00FF083F">
              <w:rPr>
                <w:lang w:eastAsia="zh-CN"/>
              </w:rPr>
              <w:t>-</w:t>
            </w:r>
          </w:p>
        </w:tc>
      </w:tr>
      <w:tr w:rsidR="00494017" w:rsidRPr="00FF083F" w14:paraId="12AAA70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9BD7F"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skipFallbackCombinations</w:t>
            </w:r>
          </w:p>
          <w:p w14:paraId="60079B89" w14:textId="77777777" w:rsidR="00494017" w:rsidRPr="00FF083F" w:rsidRDefault="00494017" w:rsidP="004E4663">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EE6ADEA"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w:t>
            </w:r>
          </w:p>
        </w:tc>
      </w:tr>
      <w:tr w:rsidR="00494017" w:rsidRPr="00FF083F" w14:paraId="5A469CC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57F4C" w14:textId="77777777" w:rsidR="00494017" w:rsidRPr="00FF083F" w:rsidRDefault="00494017" w:rsidP="004E4663">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1481475A" w14:textId="77777777" w:rsidR="00494017" w:rsidRPr="00FF083F" w:rsidRDefault="00494017" w:rsidP="004E4663">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9AF8C6"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w:t>
            </w:r>
          </w:p>
        </w:tc>
      </w:tr>
      <w:tr w:rsidR="00494017" w:rsidRPr="00FF083F" w14:paraId="7A6A6FB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A01EB"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skipMonitoringDCI-Format0-1A</w:t>
            </w:r>
          </w:p>
          <w:p w14:paraId="4F287CF8"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F4F25CF"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No</w:t>
            </w:r>
          </w:p>
        </w:tc>
      </w:tr>
      <w:tr w:rsidR="00494017" w:rsidRPr="00FF083F" w14:paraId="2F9DF3D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D4A99" w14:textId="77777777" w:rsidR="00494017" w:rsidRPr="00FF083F" w:rsidRDefault="00494017" w:rsidP="004E4663">
            <w:pPr>
              <w:keepNext/>
              <w:keepLines/>
              <w:spacing w:after="0"/>
              <w:rPr>
                <w:rFonts w:ascii="Arial" w:hAnsi="Arial"/>
                <w:b/>
                <w:i/>
                <w:sz w:val="18"/>
                <w:lang w:eastAsia="en-GB"/>
              </w:rPr>
            </w:pPr>
            <w:r w:rsidRPr="00FF083F">
              <w:rPr>
                <w:rFonts w:ascii="Arial" w:hAnsi="Arial"/>
                <w:b/>
                <w:i/>
                <w:sz w:val="18"/>
                <w:lang w:eastAsia="en-GB"/>
              </w:rPr>
              <w:t>skipSubframeProcessing</w:t>
            </w:r>
          </w:p>
          <w:p w14:paraId="1033BE8E"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C220170"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w:t>
            </w:r>
          </w:p>
        </w:tc>
      </w:tr>
      <w:tr w:rsidR="00494017" w:rsidRPr="00FF083F" w14:paraId="647DFF5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043E3" w14:textId="77777777" w:rsidR="00494017" w:rsidRPr="00FF083F" w:rsidRDefault="00494017" w:rsidP="004E4663">
            <w:pPr>
              <w:keepNext/>
              <w:keepLines/>
              <w:spacing w:after="0"/>
              <w:rPr>
                <w:rFonts w:ascii="Arial" w:hAnsi="Arial"/>
                <w:sz w:val="18"/>
                <w:lang w:eastAsia="zh-CN"/>
              </w:rPr>
            </w:pPr>
            <w:r w:rsidRPr="00FF083F">
              <w:rPr>
                <w:rFonts w:ascii="Arial" w:hAnsi="Arial"/>
                <w:b/>
                <w:i/>
                <w:sz w:val="18"/>
                <w:lang w:eastAsia="zh-CN"/>
              </w:rPr>
              <w:t>skipUplinkDynamic</w:t>
            </w:r>
          </w:p>
          <w:p w14:paraId="745951EC"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1A8D19C"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w:t>
            </w:r>
          </w:p>
        </w:tc>
      </w:tr>
      <w:tr w:rsidR="00494017" w:rsidRPr="00FF083F" w14:paraId="065557D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9E394"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skipUplinkSPS</w:t>
            </w:r>
          </w:p>
          <w:p w14:paraId="065C9456" w14:textId="77777777" w:rsidR="00494017" w:rsidRPr="00FF083F" w:rsidRDefault="00494017" w:rsidP="004E466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B36C7A" w14:textId="77777777" w:rsidR="00494017" w:rsidRPr="00FF083F" w:rsidRDefault="00494017" w:rsidP="004E4663">
            <w:pPr>
              <w:keepNext/>
              <w:keepLines/>
              <w:spacing w:after="0"/>
              <w:jc w:val="center"/>
              <w:rPr>
                <w:rFonts w:ascii="Arial" w:hAnsi="Arial"/>
                <w:sz w:val="18"/>
                <w:lang w:eastAsia="zh-CN"/>
              </w:rPr>
            </w:pPr>
            <w:r w:rsidRPr="00FF083F">
              <w:rPr>
                <w:rFonts w:ascii="Arial" w:hAnsi="Arial"/>
                <w:sz w:val="18"/>
                <w:lang w:eastAsia="zh-CN"/>
              </w:rPr>
              <w:t>-</w:t>
            </w:r>
          </w:p>
        </w:tc>
      </w:tr>
      <w:tr w:rsidR="00494017" w:rsidRPr="00FF083F" w14:paraId="29C2022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318A76F" w14:textId="77777777" w:rsidR="00494017" w:rsidRPr="00FF083F" w:rsidRDefault="00494017" w:rsidP="004E4663">
            <w:pPr>
              <w:pStyle w:val="TAL"/>
              <w:rPr>
                <w:b/>
                <w:i/>
                <w:lang w:eastAsia="en-GB"/>
              </w:rPr>
            </w:pPr>
            <w:r w:rsidRPr="00FF083F">
              <w:rPr>
                <w:b/>
                <w:i/>
                <w:lang w:eastAsia="en-GB"/>
              </w:rPr>
              <w:t>sl-64QAM-Rx</w:t>
            </w:r>
          </w:p>
          <w:p w14:paraId="33DC0140" w14:textId="77777777" w:rsidR="00494017" w:rsidRPr="00FF083F" w:rsidRDefault="00494017" w:rsidP="004E4663">
            <w:pPr>
              <w:pStyle w:val="TAL"/>
              <w:rPr>
                <w:b/>
                <w:i/>
              </w:rPr>
            </w:pPr>
            <w:r w:rsidRPr="00FF083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A28C95F" w14:textId="77777777" w:rsidR="00494017" w:rsidRPr="00FF083F" w:rsidRDefault="00494017" w:rsidP="004E4663">
            <w:pPr>
              <w:pStyle w:val="TAL"/>
              <w:jc w:val="center"/>
              <w:rPr>
                <w:lang w:eastAsia="zh-CN"/>
              </w:rPr>
            </w:pPr>
            <w:r w:rsidRPr="00FF083F">
              <w:rPr>
                <w:lang w:eastAsia="zh-CN"/>
              </w:rPr>
              <w:t>-</w:t>
            </w:r>
          </w:p>
        </w:tc>
      </w:tr>
      <w:tr w:rsidR="00494017" w:rsidRPr="00FF083F" w14:paraId="25F32D3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DA48D3" w14:textId="77777777" w:rsidR="00494017" w:rsidRPr="00FF083F" w:rsidRDefault="00494017" w:rsidP="004E4663">
            <w:pPr>
              <w:pStyle w:val="TAL"/>
              <w:rPr>
                <w:b/>
                <w:i/>
              </w:rPr>
            </w:pPr>
            <w:r w:rsidRPr="00FF083F">
              <w:rPr>
                <w:b/>
                <w:i/>
              </w:rPr>
              <w:t>sl-64QAM-Tx</w:t>
            </w:r>
          </w:p>
          <w:p w14:paraId="5B287D46" w14:textId="77777777" w:rsidR="00494017" w:rsidRPr="00FF083F" w:rsidRDefault="00494017" w:rsidP="004E4663">
            <w:pPr>
              <w:pStyle w:val="TAL"/>
              <w:rPr>
                <w:lang w:eastAsia="zh-CN"/>
              </w:rPr>
            </w:pPr>
            <w:r w:rsidRPr="00FF083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B5AD03B" w14:textId="77777777" w:rsidR="00494017" w:rsidRPr="00FF083F" w:rsidRDefault="00494017" w:rsidP="004E4663">
            <w:pPr>
              <w:pStyle w:val="TAL"/>
              <w:jc w:val="center"/>
              <w:rPr>
                <w:lang w:eastAsia="zh-CN"/>
              </w:rPr>
            </w:pPr>
            <w:r w:rsidRPr="00FF083F">
              <w:rPr>
                <w:lang w:eastAsia="zh-CN"/>
              </w:rPr>
              <w:t>-</w:t>
            </w:r>
          </w:p>
        </w:tc>
      </w:tr>
      <w:tr w:rsidR="00494017" w:rsidRPr="00FF083F" w14:paraId="66912BD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98EC2" w14:textId="77777777" w:rsidR="00494017" w:rsidRPr="00FF083F" w:rsidRDefault="00494017" w:rsidP="004E4663">
            <w:pPr>
              <w:pStyle w:val="TAL"/>
              <w:rPr>
                <w:b/>
                <w:i/>
                <w:lang w:eastAsia="en-GB"/>
              </w:rPr>
            </w:pPr>
            <w:r w:rsidRPr="00FF083F">
              <w:rPr>
                <w:b/>
                <w:i/>
                <w:lang w:eastAsia="en-GB"/>
              </w:rPr>
              <w:t>sl-CongestionControl</w:t>
            </w:r>
          </w:p>
          <w:p w14:paraId="5886A023" w14:textId="77777777" w:rsidR="00494017" w:rsidRPr="00FF083F" w:rsidRDefault="00494017" w:rsidP="004E4663">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BA3BB4" w14:textId="77777777" w:rsidR="00494017" w:rsidRPr="00FF083F" w:rsidRDefault="00494017" w:rsidP="004E4663">
            <w:pPr>
              <w:keepNext/>
              <w:keepLines/>
              <w:spacing w:after="0"/>
              <w:jc w:val="center"/>
              <w:rPr>
                <w:bCs/>
                <w:noProof/>
                <w:lang w:eastAsia="ko-KR"/>
              </w:rPr>
            </w:pPr>
            <w:r w:rsidRPr="00FF083F">
              <w:rPr>
                <w:bCs/>
                <w:noProof/>
                <w:lang w:eastAsia="ko-KR"/>
              </w:rPr>
              <w:t>-</w:t>
            </w:r>
          </w:p>
        </w:tc>
      </w:tr>
      <w:tr w:rsidR="00494017" w:rsidRPr="00FF083F" w14:paraId="7D95928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B29C6" w14:textId="77777777" w:rsidR="00494017" w:rsidRPr="00FF083F" w:rsidRDefault="00494017" w:rsidP="004E4663">
            <w:pPr>
              <w:keepNext/>
              <w:keepLines/>
              <w:spacing w:after="0"/>
              <w:rPr>
                <w:rFonts w:ascii="Arial" w:hAnsi="Arial"/>
                <w:b/>
                <w:i/>
                <w:sz w:val="18"/>
                <w:lang w:eastAsia="en-GB"/>
              </w:rPr>
            </w:pPr>
            <w:r w:rsidRPr="00FF083F">
              <w:rPr>
                <w:rFonts w:ascii="Arial" w:hAnsi="Arial"/>
                <w:b/>
                <w:i/>
                <w:sz w:val="18"/>
                <w:lang w:eastAsia="en-GB"/>
              </w:rPr>
              <w:t>sl-LowT2min</w:t>
            </w:r>
          </w:p>
          <w:p w14:paraId="608E6EE3" w14:textId="77777777" w:rsidR="00494017" w:rsidRPr="00FF083F" w:rsidRDefault="00494017" w:rsidP="004E4663">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0F220" w14:textId="77777777" w:rsidR="00494017" w:rsidRPr="00FF083F" w:rsidRDefault="00494017" w:rsidP="004E4663">
            <w:pPr>
              <w:keepNext/>
              <w:keepLines/>
              <w:spacing w:after="0"/>
              <w:jc w:val="center"/>
              <w:rPr>
                <w:bCs/>
                <w:noProof/>
                <w:lang w:eastAsia="ko-KR"/>
              </w:rPr>
            </w:pPr>
            <w:r w:rsidRPr="00FF083F">
              <w:rPr>
                <w:bCs/>
                <w:noProof/>
                <w:lang w:eastAsia="zh-CN"/>
              </w:rPr>
              <w:t>-</w:t>
            </w:r>
          </w:p>
        </w:tc>
      </w:tr>
      <w:tr w:rsidR="00494017" w:rsidRPr="00FF083F" w14:paraId="249317B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37499" w14:textId="77777777" w:rsidR="00494017" w:rsidRPr="00FF083F" w:rsidRDefault="00494017" w:rsidP="004E4663">
            <w:pPr>
              <w:pStyle w:val="TAL"/>
              <w:rPr>
                <w:b/>
                <w:bCs/>
                <w:i/>
                <w:iCs/>
                <w:lang w:eastAsia="en-GB"/>
              </w:rPr>
            </w:pPr>
            <w:r w:rsidRPr="00FF083F">
              <w:rPr>
                <w:b/>
                <w:bCs/>
                <w:i/>
                <w:iCs/>
                <w:lang w:eastAsia="en-GB"/>
              </w:rPr>
              <w:t>sl-ParameterNR</w:t>
            </w:r>
          </w:p>
          <w:p w14:paraId="613D01E6" w14:textId="77777777" w:rsidR="00494017" w:rsidRPr="00FF083F" w:rsidRDefault="00494017" w:rsidP="004E4663">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C7EB92E"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1479D77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29B95" w14:textId="77777777" w:rsidR="00494017" w:rsidRPr="00FF083F" w:rsidRDefault="00494017" w:rsidP="004E4663">
            <w:pPr>
              <w:keepNext/>
              <w:keepLines/>
              <w:spacing w:after="0"/>
              <w:rPr>
                <w:rFonts w:ascii="Arial" w:hAnsi="Arial"/>
                <w:b/>
                <w:i/>
                <w:sz w:val="18"/>
              </w:rPr>
            </w:pPr>
            <w:r w:rsidRPr="00FF083F">
              <w:rPr>
                <w:rFonts w:ascii="Arial" w:hAnsi="Arial"/>
                <w:b/>
                <w:i/>
                <w:sz w:val="18"/>
              </w:rPr>
              <w:t>sl-RateMatchingTBSScaling</w:t>
            </w:r>
          </w:p>
          <w:p w14:paraId="11176884" w14:textId="77777777" w:rsidR="00494017" w:rsidRPr="00FF083F" w:rsidRDefault="00494017" w:rsidP="004E4663">
            <w:pPr>
              <w:pStyle w:val="TAL"/>
              <w:rPr>
                <w:b/>
                <w:i/>
                <w:lang w:eastAsia="en-GB"/>
              </w:rPr>
            </w:pPr>
            <w:r w:rsidRPr="00FF083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114B12" w14:textId="77777777" w:rsidR="00494017" w:rsidRPr="00FF083F" w:rsidRDefault="00494017" w:rsidP="004E4663">
            <w:pPr>
              <w:keepNext/>
              <w:keepLines/>
              <w:spacing w:after="0"/>
              <w:jc w:val="center"/>
              <w:rPr>
                <w:bCs/>
                <w:noProof/>
                <w:lang w:eastAsia="ko-KR"/>
              </w:rPr>
            </w:pPr>
            <w:r w:rsidRPr="00FF083F">
              <w:rPr>
                <w:bCs/>
                <w:noProof/>
                <w:lang w:eastAsia="zh-CN"/>
              </w:rPr>
              <w:t>-</w:t>
            </w:r>
          </w:p>
        </w:tc>
      </w:tr>
      <w:tr w:rsidR="00494017" w:rsidRPr="00FF083F" w14:paraId="385ED24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AE517" w14:textId="77777777" w:rsidR="00494017" w:rsidRPr="00FF083F" w:rsidRDefault="00494017" w:rsidP="004E4663">
            <w:pPr>
              <w:pStyle w:val="TAL"/>
              <w:rPr>
                <w:b/>
                <w:i/>
                <w:lang w:eastAsia="en-GB"/>
              </w:rPr>
            </w:pPr>
            <w:r w:rsidRPr="00FF083F">
              <w:rPr>
                <w:b/>
                <w:i/>
                <w:lang w:eastAsia="en-GB"/>
              </w:rPr>
              <w:t>slotPDSCH-TxDiv-TM8</w:t>
            </w:r>
          </w:p>
          <w:p w14:paraId="5143716E" w14:textId="77777777" w:rsidR="00494017" w:rsidRPr="00FF083F" w:rsidRDefault="00494017" w:rsidP="004E4663">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36D24" w14:textId="77777777" w:rsidR="00494017" w:rsidRPr="00FF083F" w:rsidRDefault="00494017" w:rsidP="004E4663">
            <w:pPr>
              <w:keepNext/>
              <w:keepLines/>
              <w:spacing w:after="0"/>
              <w:jc w:val="center"/>
              <w:rPr>
                <w:bCs/>
                <w:noProof/>
                <w:lang w:eastAsia="ko-KR"/>
              </w:rPr>
            </w:pPr>
          </w:p>
        </w:tc>
      </w:tr>
      <w:tr w:rsidR="00494017" w:rsidRPr="00FF083F" w14:paraId="586309F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68DBE" w14:textId="77777777" w:rsidR="00494017" w:rsidRPr="00FF083F" w:rsidRDefault="00494017" w:rsidP="004E4663">
            <w:pPr>
              <w:pStyle w:val="TAL"/>
              <w:rPr>
                <w:b/>
                <w:i/>
                <w:lang w:eastAsia="en-GB"/>
              </w:rPr>
            </w:pPr>
            <w:r w:rsidRPr="00FF083F">
              <w:rPr>
                <w:b/>
                <w:i/>
                <w:lang w:eastAsia="en-GB"/>
              </w:rPr>
              <w:t>slotPDSCH-TxDiv-TM9and10</w:t>
            </w:r>
          </w:p>
          <w:p w14:paraId="7E688D95" w14:textId="77777777" w:rsidR="00494017" w:rsidRPr="00FF083F" w:rsidRDefault="00494017" w:rsidP="004E4663">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C8BFC" w14:textId="77777777" w:rsidR="00494017" w:rsidRPr="00FF083F" w:rsidRDefault="00494017" w:rsidP="004E4663">
            <w:pPr>
              <w:keepNext/>
              <w:keepLines/>
              <w:spacing w:after="0"/>
              <w:jc w:val="center"/>
              <w:rPr>
                <w:bCs/>
                <w:noProof/>
                <w:lang w:eastAsia="ko-KR"/>
              </w:rPr>
            </w:pPr>
          </w:p>
        </w:tc>
      </w:tr>
      <w:tr w:rsidR="00494017" w:rsidRPr="00FF083F" w14:paraId="50FB5BC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1B373" w14:textId="77777777" w:rsidR="00494017" w:rsidRPr="00FF083F" w:rsidRDefault="00494017" w:rsidP="004E4663">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0CCE2C81" w14:textId="77777777" w:rsidR="00494017" w:rsidRPr="00FF083F" w:rsidRDefault="00494017" w:rsidP="004E4663">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8E0FA7" w14:textId="77777777" w:rsidR="00494017" w:rsidRPr="00FF083F" w:rsidRDefault="00494017" w:rsidP="004E4663">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494017" w:rsidRPr="00FF083F" w14:paraId="1679546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FBA5AC" w14:textId="77777777" w:rsidR="00494017" w:rsidRPr="00FF083F" w:rsidRDefault="00494017" w:rsidP="004E4663">
            <w:pPr>
              <w:pStyle w:val="TAL"/>
              <w:rPr>
                <w:b/>
                <w:i/>
              </w:rPr>
            </w:pPr>
            <w:r w:rsidRPr="00FF083F">
              <w:rPr>
                <w:b/>
                <w:i/>
              </w:rPr>
              <w:t>slss-SupportedTxFreq</w:t>
            </w:r>
          </w:p>
          <w:p w14:paraId="320F97EB" w14:textId="77777777" w:rsidR="00494017" w:rsidRPr="00FF083F" w:rsidRDefault="00494017" w:rsidP="004E4663">
            <w:pPr>
              <w:pStyle w:val="TAL"/>
            </w:pPr>
            <w:r w:rsidRPr="00FF083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B43E372"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28ACB6F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87C11" w14:textId="77777777" w:rsidR="00494017" w:rsidRPr="00FF083F" w:rsidRDefault="00494017" w:rsidP="004E4663">
            <w:pPr>
              <w:pStyle w:val="TAL"/>
              <w:rPr>
                <w:b/>
                <w:i/>
                <w:lang w:eastAsia="en-GB"/>
              </w:rPr>
            </w:pPr>
            <w:r w:rsidRPr="00FF083F">
              <w:rPr>
                <w:b/>
                <w:i/>
                <w:lang w:eastAsia="en-GB"/>
              </w:rPr>
              <w:t>slss-TxRx</w:t>
            </w:r>
          </w:p>
          <w:p w14:paraId="25AC60EF" w14:textId="77777777" w:rsidR="00494017" w:rsidRPr="00FF083F" w:rsidRDefault="00494017" w:rsidP="004E4663">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0F729C" w14:textId="77777777" w:rsidR="00494017" w:rsidRPr="00FF083F" w:rsidRDefault="00494017" w:rsidP="004E4663">
            <w:pPr>
              <w:pStyle w:val="TAL"/>
              <w:jc w:val="center"/>
              <w:rPr>
                <w:lang w:eastAsia="zh-CN"/>
              </w:rPr>
            </w:pPr>
            <w:r w:rsidRPr="00FF083F">
              <w:rPr>
                <w:bCs/>
                <w:noProof/>
                <w:lang w:eastAsia="ko-KR"/>
              </w:rPr>
              <w:t>-</w:t>
            </w:r>
          </w:p>
        </w:tc>
      </w:tr>
      <w:tr w:rsidR="00494017" w:rsidRPr="00FF083F" w14:paraId="43E6479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F32774" w14:textId="77777777" w:rsidR="00494017" w:rsidRPr="00FF083F" w:rsidRDefault="00494017" w:rsidP="004E4663">
            <w:pPr>
              <w:pStyle w:val="TAL"/>
              <w:rPr>
                <w:b/>
                <w:i/>
              </w:rPr>
            </w:pPr>
            <w:r w:rsidRPr="00FF083F">
              <w:rPr>
                <w:b/>
                <w:i/>
              </w:rPr>
              <w:t>sl-TxDiversity</w:t>
            </w:r>
          </w:p>
          <w:p w14:paraId="7F3D2FD4" w14:textId="77777777" w:rsidR="00494017" w:rsidRPr="00FF083F" w:rsidRDefault="00494017" w:rsidP="004E4663">
            <w:pPr>
              <w:pStyle w:val="TAL"/>
            </w:pPr>
            <w:r w:rsidRPr="00FF083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960DC09"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328123B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48101" w14:textId="77777777" w:rsidR="00494017" w:rsidRPr="00FF083F" w:rsidRDefault="00494017" w:rsidP="004E4663">
            <w:pPr>
              <w:pStyle w:val="TAL"/>
              <w:rPr>
                <w:b/>
                <w:i/>
              </w:rPr>
            </w:pPr>
            <w:r w:rsidRPr="00FF083F">
              <w:rPr>
                <w:b/>
                <w:i/>
              </w:rPr>
              <w:t>sn-SizeLo</w:t>
            </w:r>
          </w:p>
          <w:p w14:paraId="68E602D0" w14:textId="77777777" w:rsidR="00494017" w:rsidRPr="00FF083F" w:rsidRDefault="00494017" w:rsidP="004E4663">
            <w:pPr>
              <w:pStyle w:val="TAL"/>
              <w:rPr>
                <w:b/>
                <w:i/>
                <w:lang w:eastAsia="en-GB"/>
              </w:rPr>
            </w:pPr>
            <w:r w:rsidRPr="00FF083F">
              <w:t>Same as "</w:t>
            </w:r>
            <w:r w:rsidRPr="00FF083F">
              <w:rPr>
                <w:i/>
              </w:rPr>
              <w:t>shortSN</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B06E4B7" w14:textId="77777777" w:rsidR="00494017" w:rsidRPr="00FF083F" w:rsidRDefault="00494017" w:rsidP="004E4663">
            <w:pPr>
              <w:pStyle w:val="TAL"/>
              <w:jc w:val="center"/>
              <w:rPr>
                <w:bCs/>
                <w:noProof/>
                <w:lang w:eastAsia="ko-KR"/>
              </w:rPr>
            </w:pPr>
            <w:r w:rsidRPr="00FF083F">
              <w:rPr>
                <w:bCs/>
                <w:noProof/>
                <w:lang w:eastAsia="ko-KR"/>
              </w:rPr>
              <w:t>No</w:t>
            </w:r>
          </w:p>
        </w:tc>
      </w:tr>
      <w:tr w:rsidR="00494017" w:rsidRPr="00FF083F" w14:paraId="2D1AF2C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2DD4C" w14:textId="77777777" w:rsidR="00494017" w:rsidRPr="00FF083F" w:rsidRDefault="00494017" w:rsidP="004E4663">
            <w:pPr>
              <w:pStyle w:val="TAL"/>
              <w:rPr>
                <w:b/>
                <w:i/>
              </w:rPr>
            </w:pPr>
            <w:r w:rsidRPr="00FF083F">
              <w:rPr>
                <w:b/>
                <w:i/>
              </w:rPr>
              <w:t>spatialBundling-HARQ-ACK</w:t>
            </w:r>
          </w:p>
          <w:p w14:paraId="63307596" w14:textId="77777777" w:rsidR="00494017" w:rsidRPr="00FF083F" w:rsidRDefault="00494017" w:rsidP="004E4663">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51BF88C" w14:textId="77777777" w:rsidR="00494017" w:rsidRPr="00FF083F" w:rsidRDefault="00494017" w:rsidP="004E4663">
            <w:pPr>
              <w:pStyle w:val="TAL"/>
              <w:jc w:val="center"/>
            </w:pPr>
            <w:r w:rsidRPr="00FF083F">
              <w:t>No</w:t>
            </w:r>
          </w:p>
        </w:tc>
      </w:tr>
      <w:tr w:rsidR="00494017" w:rsidRPr="00FF083F" w14:paraId="1955767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03638" w14:textId="77777777" w:rsidR="00494017" w:rsidRPr="00FF083F" w:rsidRDefault="00494017" w:rsidP="004E4663">
            <w:pPr>
              <w:pStyle w:val="TAL"/>
              <w:rPr>
                <w:b/>
                <w:i/>
              </w:rPr>
            </w:pPr>
            <w:r w:rsidRPr="00FF083F">
              <w:rPr>
                <w:b/>
                <w:i/>
              </w:rPr>
              <w:t>spdcch-differentRS-types</w:t>
            </w:r>
          </w:p>
          <w:p w14:paraId="1D8D0D90" w14:textId="77777777" w:rsidR="00494017" w:rsidRPr="00FF083F" w:rsidRDefault="00494017" w:rsidP="004E4663">
            <w:pPr>
              <w:pStyle w:val="TAL"/>
            </w:pPr>
            <w:r w:rsidRPr="00FF083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74E13AC" w14:textId="77777777" w:rsidR="00494017" w:rsidRPr="00FF083F" w:rsidRDefault="00494017" w:rsidP="004E4663">
            <w:pPr>
              <w:pStyle w:val="TAL"/>
              <w:jc w:val="center"/>
            </w:pPr>
            <w:r w:rsidRPr="00FF083F">
              <w:t>-</w:t>
            </w:r>
          </w:p>
        </w:tc>
      </w:tr>
      <w:tr w:rsidR="00494017" w:rsidRPr="00FF083F" w14:paraId="411CE47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E89EB" w14:textId="77777777" w:rsidR="00494017" w:rsidRPr="00FF083F" w:rsidRDefault="00494017" w:rsidP="004E4663">
            <w:pPr>
              <w:pStyle w:val="TAL"/>
              <w:rPr>
                <w:b/>
                <w:i/>
              </w:rPr>
            </w:pPr>
            <w:r w:rsidRPr="00FF083F">
              <w:rPr>
                <w:b/>
                <w:i/>
              </w:rPr>
              <w:t>spdcch-Reuse</w:t>
            </w:r>
          </w:p>
          <w:p w14:paraId="08EE02A5" w14:textId="77777777" w:rsidR="00494017" w:rsidRPr="00FF083F" w:rsidRDefault="00494017" w:rsidP="004E4663">
            <w:pPr>
              <w:pStyle w:val="TAL"/>
            </w:pPr>
            <w:bookmarkStart w:id="26" w:name="_Hlk523747968"/>
            <w:r w:rsidRPr="00FF083F">
              <w:t>Indicates whether the UE supports L1 based SPDCCH reuse</w:t>
            </w:r>
            <w:bookmarkEnd w:id="26"/>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DE83A9A" w14:textId="77777777" w:rsidR="00494017" w:rsidRPr="00FF083F" w:rsidRDefault="00494017" w:rsidP="004E4663">
            <w:pPr>
              <w:pStyle w:val="TAL"/>
              <w:jc w:val="center"/>
            </w:pPr>
            <w:r w:rsidRPr="00FF083F">
              <w:t>-</w:t>
            </w:r>
          </w:p>
        </w:tc>
      </w:tr>
      <w:tr w:rsidR="00494017" w:rsidRPr="00FF083F" w14:paraId="3637EF1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462E6" w14:textId="77777777" w:rsidR="00494017" w:rsidRPr="00FF083F" w:rsidRDefault="00494017" w:rsidP="004E4663">
            <w:pPr>
              <w:pStyle w:val="TAL"/>
              <w:rPr>
                <w:b/>
                <w:i/>
              </w:rPr>
            </w:pPr>
            <w:r w:rsidRPr="00FF083F">
              <w:rPr>
                <w:b/>
                <w:i/>
              </w:rPr>
              <w:t>sps-CyclicShift</w:t>
            </w:r>
          </w:p>
          <w:p w14:paraId="6802CC99" w14:textId="77777777" w:rsidR="00494017" w:rsidRPr="00FF083F" w:rsidRDefault="00494017" w:rsidP="004E4663">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E6FE884" w14:textId="77777777" w:rsidR="00494017" w:rsidRPr="00FF083F" w:rsidRDefault="00494017" w:rsidP="004E4663">
            <w:pPr>
              <w:pStyle w:val="TAL"/>
              <w:jc w:val="center"/>
            </w:pPr>
            <w:r w:rsidRPr="00FF083F">
              <w:t>-</w:t>
            </w:r>
          </w:p>
        </w:tc>
      </w:tr>
      <w:tr w:rsidR="00494017" w:rsidRPr="00FF083F" w14:paraId="608695A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CF93D"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sps-ServingCell</w:t>
            </w:r>
          </w:p>
          <w:p w14:paraId="2A525A80" w14:textId="77777777" w:rsidR="00494017" w:rsidRPr="00FF083F" w:rsidRDefault="00494017" w:rsidP="004E4663">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466A2F6" w14:textId="77777777" w:rsidR="00494017" w:rsidRPr="00FF083F" w:rsidRDefault="00494017" w:rsidP="004E4663">
            <w:pPr>
              <w:pStyle w:val="TAL"/>
              <w:jc w:val="center"/>
            </w:pPr>
            <w:r w:rsidRPr="00FF083F">
              <w:rPr>
                <w:lang w:eastAsia="zh-CN"/>
              </w:rPr>
              <w:t>-</w:t>
            </w:r>
          </w:p>
        </w:tc>
      </w:tr>
      <w:tr w:rsidR="00494017" w:rsidRPr="00FF083F" w14:paraId="52CED0B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7084C" w14:textId="77777777" w:rsidR="00494017" w:rsidRPr="00FF083F" w:rsidRDefault="00494017" w:rsidP="004E4663">
            <w:pPr>
              <w:pStyle w:val="TAL"/>
              <w:rPr>
                <w:b/>
                <w:i/>
              </w:rPr>
            </w:pPr>
            <w:r w:rsidRPr="00FF083F">
              <w:rPr>
                <w:b/>
                <w:i/>
              </w:rPr>
              <w:t>sps-STTI</w:t>
            </w:r>
          </w:p>
          <w:p w14:paraId="42761809" w14:textId="77777777" w:rsidR="00494017" w:rsidRPr="00FF083F" w:rsidRDefault="00494017" w:rsidP="004E4663">
            <w:pPr>
              <w:pStyle w:val="TAL"/>
            </w:pPr>
            <w:bookmarkStart w:id="27" w:name="_Hlk523748019"/>
            <w:r w:rsidRPr="00FF083F">
              <w:t xml:space="preserve">Indicates whether the UE supports SPS in DL and/or UL for slot or subslot based PDSCH and PUSCH, respectively. </w:t>
            </w:r>
            <w:bookmarkEnd w:id="27"/>
          </w:p>
        </w:tc>
        <w:tc>
          <w:tcPr>
            <w:tcW w:w="862" w:type="dxa"/>
            <w:gridSpan w:val="2"/>
            <w:tcBorders>
              <w:top w:val="single" w:sz="4" w:space="0" w:color="808080"/>
              <w:left w:val="single" w:sz="4" w:space="0" w:color="808080"/>
              <w:bottom w:val="single" w:sz="4" w:space="0" w:color="808080"/>
              <w:right w:val="single" w:sz="4" w:space="0" w:color="808080"/>
            </w:tcBorders>
          </w:tcPr>
          <w:p w14:paraId="4784F599" w14:textId="77777777" w:rsidR="00494017" w:rsidRPr="00FF083F" w:rsidRDefault="00494017" w:rsidP="004E4663">
            <w:pPr>
              <w:pStyle w:val="TAL"/>
              <w:jc w:val="center"/>
            </w:pPr>
            <w:r w:rsidRPr="00FF083F">
              <w:t>-</w:t>
            </w:r>
          </w:p>
        </w:tc>
      </w:tr>
      <w:tr w:rsidR="00494017" w:rsidRPr="00FF083F" w14:paraId="3106C4E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ABA8D" w14:textId="77777777" w:rsidR="00494017" w:rsidRPr="00FF083F" w:rsidRDefault="00494017" w:rsidP="004E4663">
            <w:pPr>
              <w:pStyle w:val="TAL"/>
              <w:rPr>
                <w:b/>
                <w:i/>
              </w:rPr>
            </w:pPr>
            <w:r w:rsidRPr="00FF083F">
              <w:rPr>
                <w:b/>
                <w:i/>
              </w:rPr>
              <w:t>srs-DCI7-TriggeringFS2</w:t>
            </w:r>
          </w:p>
          <w:p w14:paraId="79438F88" w14:textId="77777777" w:rsidR="00494017" w:rsidRPr="00FF083F" w:rsidRDefault="00494017" w:rsidP="004E4663">
            <w:pPr>
              <w:pStyle w:val="TAL"/>
              <w:rPr>
                <w:bCs/>
                <w:noProof/>
                <w:lang w:eastAsia="en-GB"/>
              </w:rPr>
            </w:pPr>
            <w:r w:rsidRPr="00FF083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FE64C38" w14:textId="77777777" w:rsidR="00494017" w:rsidRPr="00FF083F" w:rsidRDefault="00494017" w:rsidP="004E4663">
            <w:pPr>
              <w:pStyle w:val="TAL"/>
              <w:jc w:val="center"/>
              <w:rPr>
                <w:bCs/>
                <w:noProof/>
                <w:lang w:eastAsia="en-GB"/>
              </w:rPr>
            </w:pPr>
            <w:r w:rsidRPr="00FF083F">
              <w:t>-</w:t>
            </w:r>
          </w:p>
        </w:tc>
      </w:tr>
      <w:tr w:rsidR="00494017" w:rsidRPr="00FF083F" w14:paraId="53A94B2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CB379" w14:textId="77777777" w:rsidR="00494017" w:rsidRPr="00FF083F" w:rsidRDefault="00494017" w:rsidP="004E4663">
            <w:pPr>
              <w:pStyle w:val="TAL"/>
              <w:rPr>
                <w:b/>
                <w:i/>
              </w:rPr>
            </w:pPr>
            <w:r w:rsidRPr="00FF083F">
              <w:rPr>
                <w:b/>
                <w:i/>
              </w:rPr>
              <w:t>srs-Enhancements</w:t>
            </w:r>
          </w:p>
          <w:p w14:paraId="413E15D4" w14:textId="77777777" w:rsidR="00494017" w:rsidRPr="00FF083F" w:rsidRDefault="00494017" w:rsidP="004E4663">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5D83D03" w14:textId="77777777" w:rsidR="00494017" w:rsidRPr="00FF083F" w:rsidRDefault="00494017" w:rsidP="004E4663">
            <w:pPr>
              <w:pStyle w:val="TAL"/>
              <w:jc w:val="center"/>
            </w:pPr>
            <w:r w:rsidRPr="00FF083F">
              <w:t>TBD</w:t>
            </w:r>
          </w:p>
        </w:tc>
      </w:tr>
      <w:tr w:rsidR="00494017" w:rsidRPr="00FF083F" w14:paraId="581FF84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4A6FB" w14:textId="77777777" w:rsidR="00494017" w:rsidRPr="00FF083F" w:rsidRDefault="00494017" w:rsidP="004E4663">
            <w:pPr>
              <w:pStyle w:val="TAL"/>
              <w:rPr>
                <w:b/>
                <w:i/>
              </w:rPr>
            </w:pPr>
            <w:r w:rsidRPr="00FF083F">
              <w:rPr>
                <w:b/>
                <w:i/>
              </w:rPr>
              <w:t>srs-EnhancementsTDD</w:t>
            </w:r>
          </w:p>
          <w:p w14:paraId="4D76AB2C" w14:textId="77777777" w:rsidR="00494017" w:rsidRPr="00FF083F" w:rsidRDefault="00494017" w:rsidP="004E4663">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C919578" w14:textId="77777777" w:rsidR="00494017" w:rsidRPr="00FF083F" w:rsidRDefault="00494017" w:rsidP="004E4663">
            <w:pPr>
              <w:pStyle w:val="TAL"/>
              <w:jc w:val="center"/>
            </w:pPr>
            <w:r w:rsidRPr="00FF083F">
              <w:t>Yes</w:t>
            </w:r>
          </w:p>
        </w:tc>
      </w:tr>
      <w:tr w:rsidR="00494017" w:rsidRPr="00FF083F" w14:paraId="01A8309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5AEC3"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srs-FlexibleTiming</w:t>
            </w:r>
          </w:p>
          <w:p w14:paraId="6C8E544A" w14:textId="77777777" w:rsidR="00494017" w:rsidRPr="00FF083F" w:rsidRDefault="00494017" w:rsidP="004E4663">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B4498D7" w14:textId="77777777" w:rsidR="00494017" w:rsidRPr="00FF083F" w:rsidRDefault="00494017" w:rsidP="004E4663">
            <w:pPr>
              <w:pStyle w:val="TAL"/>
              <w:jc w:val="center"/>
            </w:pPr>
            <w:r w:rsidRPr="00FF083F">
              <w:t>-</w:t>
            </w:r>
          </w:p>
        </w:tc>
      </w:tr>
      <w:tr w:rsidR="00494017" w:rsidRPr="00FF083F" w14:paraId="5915ECB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064D" w14:textId="77777777" w:rsidR="00494017" w:rsidRPr="00FF083F" w:rsidRDefault="00494017" w:rsidP="004E4663">
            <w:pPr>
              <w:keepNext/>
              <w:keepLines/>
              <w:spacing w:after="0"/>
              <w:rPr>
                <w:rFonts w:ascii="Arial" w:hAnsi="Arial"/>
                <w:b/>
                <w:i/>
                <w:sz w:val="18"/>
                <w:lang w:eastAsia="zh-CN"/>
              </w:rPr>
            </w:pPr>
            <w:r w:rsidRPr="00FF083F">
              <w:rPr>
                <w:rFonts w:ascii="Arial" w:hAnsi="Arial"/>
                <w:b/>
                <w:i/>
                <w:sz w:val="18"/>
                <w:lang w:eastAsia="zh-CN"/>
              </w:rPr>
              <w:t>srs-HARQ-ReferenceConfig</w:t>
            </w:r>
          </w:p>
          <w:p w14:paraId="2E2476D7" w14:textId="77777777" w:rsidR="00494017" w:rsidRPr="00FF083F" w:rsidRDefault="00494017" w:rsidP="004E4663">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7EFE44B" w14:textId="77777777" w:rsidR="00494017" w:rsidRPr="00FF083F" w:rsidRDefault="00494017" w:rsidP="004E4663">
            <w:pPr>
              <w:pStyle w:val="TAL"/>
              <w:jc w:val="center"/>
            </w:pPr>
            <w:r w:rsidRPr="00FF083F">
              <w:t>-</w:t>
            </w:r>
          </w:p>
        </w:tc>
      </w:tr>
      <w:tr w:rsidR="00494017" w:rsidRPr="00FF083F" w14:paraId="7AB7543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649EC" w14:textId="77777777" w:rsidR="00494017" w:rsidRPr="00FF083F" w:rsidRDefault="00494017" w:rsidP="004E4663">
            <w:pPr>
              <w:pStyle w:val="TAL"/>
              <w:rPr>
                <w:b/>
                <w:i/>
              </w:rPr>
            </w:pPr>
            <w:r w:rsidRPr="00FF083F">
              <w:rPr>
                <w:b/>
                <w:i/>
              </w:rPr>
              <w:t>srs-MaxSimultaneousCCs</w:t>
            </w:r>
          </w:p>
          <w:p w14:paraId="0CEEB3BC" w14:textId="77777777" w:rsidR="00494017" w:rsidRPr="00FF083F" w:rsidRDefault="00494017" w:rsidP="004E4663">
            <w:pPr>
              <w:pStyle w:val="TAL"/>
            </w:pPr>
            <w:r w:rsidRPr="00FF083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71F456" w14:textId="77777777" w:rsidR="00494017" w:rsidRPr="00FF083F" w:rsidRDefault="00494017" w:rsidP="004E4663">
            <w:pPr>
              <w:pStyle w:val="TAL"/>
              <w:jc w:val="center"/>
            </w:pPr>
            <w:r w:rsidRPr="00FF083F">
              <w:t>-</w:t>
            </w:r>
          </w:p>
        </w:tc>
      </w:tr>
      <w:tr w:rsidR="00494017" w:rsidRPr="00FF083F" w14:paraId="25B6242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5CA8B" w14:textId="77777777" w:rsidR="00494017" w:rsidRPr="00FF083F" w:rsidRDefault="00494017" w:rsidP="004E4663">
            <w:pPr>
              <w:pStyle w:val="TAL"/>
              <w:rPr>
                <w:b/>
                <w:i/>
              </w:rPr>
            </w:pPr>
            <w:r w:rsidRPr="00FF083F">
              <w:rPr>
                <w:b/>
                <w:i/>
              </w:rPr>
              <w:t>srs-UpPTS-6sym</w:t>
            </w:r>
          </w:p>
          <w:p w14:paraId="52D82251" w14:textId="77777777" w:rsidR="00494017" w:rsidRPr="00FF083F" w:rsidRDefault="00494017" w:rsidP="004E4663">
            <w:pPr>
              <w:pStyle w:val="TAL"/>
            </w:pPr>
            <w:r w:rsidRPr="00FF083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8A965E0" w14:textId="77777777" w:rsidR="00494017" w:rsidRPr="00FF083F" w:rsidRDefault="00494017" w:rsidP="004E4663">
            <w:pPr>
              <w:pStyle w:val="TAL"/>
              <w:jc w:val="center"/>
            </w:pPr>
            <w:r w:rsidRPr="00FF083F">
              <w:t>-</w:t>
            </w:r>
          </w:p>
        </w:tc>
      </w:tr>
      <w:tr w:rsidR="00494017" w:rsidRPr="00FF083F" w14:paraId="3854A5B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5EDF1" w14:textId="77777777" w:rsidR="00494017" w:rsidRPr="00FF083F" w:rsidRDefault="00494017" w:rsidP="004E4663">
            <w:pPr>
              <w:pStyle w:val="TAL"/>
              <w:rPr>
                <w:b/>
                <w:bCs/>
                <w:i/>
                <w:noProof/>
                <w:lang w:eastAsia="en-GB"/>
              </w:rPr>
            </w:pPr>
            <w:r w:rsidRPr="00FF083F">
              <w:rPr>
                <w:b/>
                <w:bCs/>
                <w:i/>
                <w:noProof/>
                <w:lang w:eastAsia="en-GB"/>
              </w:rPr>
              <w:t>srvcc-FromUTRA-FDD-ToGERAN</w:t>
            </w:r>
          </w:p>
          <w:p w14:paraId="2DD62778" w14:textId="77777777" w:rsidR="00494017" w:rsidRPr="00FF083F" w:rsidRDefault="00494017" w:rsidP="004E4663">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BB4F62C"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5BF7119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62C02" w14:textId="77777777" w:rsidR="00494017" w:rsidRPr="00FF083F" w:rsidRDefault="00494017" w:rsidP="004E4663">
            <w:pPr>
              <w:pStyle w:val="TAL"/>
              <w:rPr>
                <w:b/>
                <w:bCs/>
                <w:i/>
                <w:noProof/>
                <w:lang w:eastAsia="en-GB"/>
              </w:rPr>
            </w:pPr>
            <w:r w:rsidRPr="00FF083F">
              <w:rPr>
                <w:b/>
                <w:bCs/>
                <w:i/>
                <w:noProof/>
                <w:lang w:eastAsia="en-GB"/>
              </w:rPr>
              <w:t>srvcc-FromUTRA-FDD-ToUTRA-FDD</w:t>
            </w:r>
          </w:p>
          <w:p w14:paraId="44B309FD" w14:textId="77777777" w:rsidR="00494017" w:rsidRPr="00FF083F" w:rsidRDefault="00494017" w:rsidP="004E4663">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310C5"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3C2605E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A6DED" w14:textId="77777777" w:rsidR="00494017" w:rsidRPr="00FF083F" w:rsidRDefault="00494017" w:rsidP="004E4663">
            <w:pPr>
              <w:pStyle w:val="TAL"/>
              <w:rPr>
                <w:b/>
                <w:bCs/>
                <w:i/>
                <w:noProof/>
                <w:lang w:eastAsia="en-GB"/>
              </w:rPr>
            </w:pPr>
            <w:r w:rsidRPr="00FF083F">
              <w:rPr>
                <w:b/>
                <w:bCs/>
                <w:i/>
                <w:noProof/>
                <w:lang w:eastAsia="en-GB"/>
              </w:rPr>
              <w:t>srvcc-FromUTRA-TDD128-ToGERAN</w:t>
            </w:r>
          </w:p>
          <w:p w14:paraId="7E07ED0B" w14:textId="77777777" w:rsidR="00494017" w:rsidRPr="00FF083F" w:rsidRDefault="00494017" w:rsidP="004E4663">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11DB7EF"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147BC00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CF344" w14:textId="77777777" w:rsidR="00494017" w:rsidRPr="00FF083F" w:rsidRDefault="00494017" w:rsidP="004E4663">
            <w:pPr>
              <w:pStyle w:val="TAL"/>
              <w:rPr>
                <w:b/>
                <w:bCs/>
                <w:i/>
                <w:noProof/>
                <w:lang w:eastAsia="en-GB"/>
              </w:rPr>
            </w:pPr>
            <w:r w:rsidRPr="00FF083F">
              <w:rPr>
                <w:b/>
                <w:bCs/>
                <w:i/>
                <w:noProof/>
                <w:lang w:eastAsia="en-GB"/>
              </w:rPr>
              <w:t>srvcc-FromUTRA-TDD128-ToUTRA-TDD128</w:t>
            </w:r>
          </w:p>
          <w:p w14:paraId="00CD3FB7" w14:textId="77777777" w:rsidR="00494017" w:rsidRPr="00FF083F" w:rsidRDefault="00494017" w:rsidP="004E4663">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11F1F2"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3EA9391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2E685" w14:textId="77777777" w:rsidR="00494017" w:rsidRPr="00FF083F" w:rsidRDefault="00494017" w:rsidP="004E4663">
            <w:pPr>
              <w:pStyle w:val="TAL"/>
              <w:rPr>
                <w:b/>
                <w:bCs/>
                <w:i/>
                <w:noProof/>
                <w:lang w:eastAsia="en-GB"/>
              </w:rPr>
            </w:pPr>
            <w:r w:rsidRPr="00FF083F">
              <w:rPr>
                <w:b/>
                <w:bCs/>
                <w:i/>
                <w:noProof/>
                <w:lang w:eastAsia="en-GB"/>
              </w:rPr>
              <w:t>ss-CCH-InterfHandl</w:t>
            </w:r>
          </w:p>
          <w:p w14:paraId="3AD26092" w14:textId="77777777" w:rsidR="00494017" w:rsidRPr="00FF083F" w:rsidRDefault="00494017" w:rsidP="004E4663">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3CF9C3A" w14:textId="77777777" w:rsidR="00494017" w:rsidRPr="00FF083F" w:rsidRDefault="00494017" w:rsidP="004E4663">
            <w:pPr>
              <w:pStyle w:val="TAL"/>
              <w:jc w:val="center"/>
              <w:rPr>
                <w:bCs/>
                <w:noProof/>
                <w:lang w:eastAsia="en-GB"/>
              </w:rPr>
            </w:pPr>
            <w:r w:rsidRPr="00FF083F">
              <w:rPr>
                <w:bCs/>
                <w:noProof/>
                <w:lang w:eastAsia="en-GB"/>
              </w:rPr>
              <w:t>Yes</w:t>
            </w:r>
          </w:p>
        </w:tc>
      </w:tr>
      <w:tr w:rsidR="00494017" w:rsidRPr="00FF083F" w14:paraId="4770077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FB690" w14:textId="77777777" w:rsidR="00494017" w:rsidRPr="00FF083F" w:rsidRDefault="00494017" w:rsidP="004E4663">
            <w:pPr>
              <w:pStyle w:val="TAL"/>
              <w:rPr>
                <w:b/>
                <w:bCs/>
                <w:i/>
                <w:noProof/>
                <w:lang w:eastAsia="en-GB"/>
              </w:rPr>
            </w:pPr>
            <w:r w:rsidRPr="00FF083F">
              <w:rPr>
                <w:b/>
                <w:bCs/>
                <w:i/>
                <w:noProof/>
                <w:lang w:eastAsia="en-GB"/>
              </w:rPr>
              <w:t>ss-SINR-Meas-NR-FR1, ss-SINR-Meas-NR-FR2</w:t>
            </w:r>
          </w:p>
          <w:p w14:paraId="790BADA4" w14:textId="77777777" w:rsidR="00494017" w:rsidRPr="00FF083F" w:rsidRDefault="00494017" w:rsidP="004E4663">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0116C2E"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4BF4A4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A2EA7" w14:textId="77777777" w:rsidR="00494017" w:rsidRPr="00FF083F" w:rsidRDefault="00494017" w:rsidP="004E4663">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603C83C6" w14:textId="77777777" w:rsidR="00494017" w:rsidRPr="00FF083F" w:rsidRDefault="00494017" w:rsidP="004E4663">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982B3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350943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16972" w14:textId="77777777" w:rsidR="00494017" w:rsidRPr="00FF083F" w:rsidRDefault="00494017" w:rsidP="004E4663">
            <w:pPr>
              <w:pStyle w:val="TAL"/>
              <w:rPr>
                <w:b/>
                <w:i/>
                <w:lang w:eastAsia="zh-CN"/>
              </w:rPr>
            </w:pPr>
            <w:r w:rsidRPr="00FF083F">
              <w:rPr>
                <w:b/>
                <w:i/>
                <w:lang w:eastAsia="zh-CN"/>
              </w:rPr>
              <w:t>standaloneGNSS-Location</w:t>
            </w:r>
          </w:p>
          <w:p w14:paraId="5A872A95" w14:textId="77777777" w:rsidR="00494017" w:rsidRPr="00FF083F" w:rsidRDefault="00494017" w:rsidP="004E4663">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796CD3" w14:textId="77777777" w:rsidR="00494017" w:rsidRPr="00FF083F" w:rsidRDefault="00494017" w:rsidP="004E4663">
            <w:pPr>
              <w:pStyle w:val="TAL"/>
              <w:jc w:val="center"/>
              <w:rPr>
                <w:lang w:eastAsia="zh-CN"/>
              </w:rPr>
            </w:pPr>
            <w:r w:rsidRPr="00FF083F">
              <w:rPr>
                <w:lang w:eastAsia="zh-CN"/>
              </w:rPr>
              <w:t>-</w:t>
            </w:r>
          </w:p>
        </w:tc>
      </w:tr>
      <w:tr w:rsidR="00494017" w:rsidRPr="00FF083F" w14:paraId="23CBC38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22F30" w14:textId="77777777" w:rsidR="00494017" w:rsidRPr="00FF083F" w:rsidRDefault="00494017" w:rsidP="004E4663">
            <w:pPr>
              <w:pStyle w:val="TAL"/>
              <w:rPr>
                <w:b/>
                <w:i/>
                <w:lang w:eastAsia="zh-CN"/>
              </w:rPr>
            </w:pPr>
            <w:r w:rsidRPr="00FF083F">
              <w:rPr>
                <w:b/>
                <w:i/>
                <w:lang w:eastAsia="zh-CN"/>
              </w:rPr>
              <w:t>sTTI-SPT-Supported</w:t>
            </w:r>
          </w:p>
          <w:p w14:paraId="5CE902ED" w14:textId="77777777" w:rsidR="00494017" w:rsidRPr="00FF083F" w:rsidRDefault="00494017" w:rsidP="004E4663">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222AAA" w14:textId="77777777" w:rsidR="00494017" w:rsidRPr="00FF083F" w:rsidRDefault="00494017" w:rsidP="004E4663">
            <w:pPr>
              <w:pStyle w:val="TAL"/>
              <w:jc w:val="center"/>
              <w:rPr>
                <w:lang w:eastAsia="zh-CN"/>
              </w:rPr>
            </w:pPr>
            <w:r w:rsidRPr="00FF083F">
              <w:rPr>
                <w:lang w:eastAsia="zh-CN"/>
              </w:rPr>
              <w:t>-</w:t>
            </w:r>
          </w:p>
        </w:tc>
      </w:tr>
      <w:tr w:rsidR="00494017" w:rsidRPr="00FF083F" w14:paraId="797DB4C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8F0FA" w14:textId="77777777" w:rsidR="00494017" w:rsidRPr="00FF083F" w:rsidRDefault="00494017" w:rsidP="004E4663">
            <w:pPr>
              <w:pStyle w:val="TAL"/>
              <w:rPr>
                <w:b/>
                <w:i/>
                <w:lang w:eastAsia="zh-CN"/>
              </w:rPr>
            </w:pPr>
            <w:r w:rsidRPr="00FF083F">
              <w:rPr>
                <w:b/>
                <w:i/>
                <w:lang w:eastAsia="zh-CN"/>
              </w:rPr>
              <w:t>sTTI-FD-MIMO-Coexistence</w:t>
            </w:r>
          </w:p>
          <w:p w14:paraId="66E185FA" w14:textId="77777777" w:rsidR="00494017" w:rsidRPr="00FF083F" w:rsidRDefault="00494017" w:rsidP="004E4663">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4DDBBE2" w14:textId="77777777" w:rsidR="00494017" w:rsidRPr="00FF083F" w:rsidRDefault="00494017" w:rsidP="004E4663">
            <w:pPr>
              <w:pStyle w:val="TAL"/>
              <w:jc w:val="center"/>
              <w:rPr>
                <w:lang w:eastAsia="zh-CN"/>
              </w:rPr>
            </w:pPr>
            <w:r w:rsidRPr="00FF083F">
              <w:rPr>
                <w:lang w:eastAsia="zh-CN"/>
              </w:rPr>
              <w:t>-</w:t>
            </w:r>
          </w:p>
        </w:tc>
      </w:tr>
      <w:tr w:rsidR="00494017" w:rsidRPr="00FF083F" w14:paraId="05369DC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E054C" w14:textId="77777777" w:rsidR="00494017" w:rsidRPr="00FF083F" w:rsidRDefault="00494017" w:rsidP="004E4663">
            <w:pPr>
              <w:pStyle w:val="TAL"/>
              <w:rPr>
                <w:b/>
                <w:i/>
              </w:rPr>
            </w:pPr>
            <w:r w:rsidRPr="00FF083F">
              <w:rPr>
                <w:b/>
                <w:i/>
              </w:rPr>
              <w:t>sTTI-SupportedCombinations</w:t>
            </w:r>
          </w:p>
          <w:p w14:paraId="716E12F1" w14:textId="77777777" w:rsidR="00494017" w:rsidRPr="00FF083F" w:rsidRDefault="00494017" w:rsidP="004E4663">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6D99BB1" w14:textId="77777777" w:rsidR="00494017" w:rsidRPr="00FF083F" w:rsidRDefault="00494017" w:rsidP="004E4663">
            <w:pPr>
              <w:pStyle w:val="TAL"/>
              <w:jc w:val="center"/>
              <w:rPr>
                <w:lang w:eastAsia="zh-CN"/>
              </w:rPr>
            </w:pPr>
            <w:r w:rsidRPr="00FF083F">
              <w:rPr>
                <w:lang w:eastAsia="zh-CN"/>
              </w:rPr>
              <w:t>-</w:t>
            </w:r>
          </w:p>
        </w:tc>
      </w:tr>
      <w:tr w:rsidR="00494017" w:rsidRPr="00FF083F" w14:paraId="372D997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EE7C2" w14:textId="77777777" w:rsidR="00494017" w:rsidRPr="00FF083F" w:rsidRDefault="00494017" w:rsidP="004E4663">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3D1DAD82" w14:textId="77777777" w:rsidR="00494017" w:rsidRPr="00FF083F" w:rsidRDefault="00494017" w:rsidP="004E4663">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961843" w14:textId="77777777" w:rsidR="00494017" w:rsidRPr="00FF083F" w:rsidRDefault="00494017" w:rsidP="004E4663">
            <w:pPr>
              <w:pStyle w:val="TAL"/>
              <w:jc w:val="center"/>
              <w:rPr>
                <w:lang w:eastAsia="zh-CN"/>
              </w:rPr>
            </w:pPr>
            <w:r w:rsidRPr="00FF083F">
              <w:rPr>
                <w:bCs/>
                <w:noProof/>
                <w:lang w:eastAsia="en-GB"/>
              </w:rPr>
              <w:t>Yes</w:t>
            </w:r>
          </w:p>
        </w:tc>
      </w:tr>
      <w:tr w:rsidR="00494017" w:rsidRPr="00FF083F" w14:paraId="048BE8D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5E709" w14:textId="77777777" w:rsidR="00494017" w:rsidRPr="00FF083F" w:rsidRDefault="00494017" w:rsidP="004E4663">
            <w:pPr>
              <w:pStyle w:val="TAL"/>
              <w:rPr>
                <w:b/>
                <w:bCs/>
                <w:i/>
                <w:noProof/>
                <w:lang w:eastAsia="en-GB"/>
              </w:rPr>
            </w:pPr>
            <w:r w:rsidRPr="00FF083F">
              <w:rPr>
                <w:b/>
                <w:i/>
              </w:rPr>
              <w:t>subcarrierSpacingMBMS-khz7dot5, subcarrierSpacingMBMS-khz1dot25</w:t>
            </w:r>
          </w:p>
          <w:p w14:paraId="3F5D3EED" w14:textId="77777777" w:rsidR="00494017" w:rsidRPr="00FF083F" w:rsidRDefault="00494017" w:rsidP="004E4663">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43F145" w14:textId="77777777" w:rsidR="00494017" w:rsidRPr="00FF083F" w:rsidRDefault="00494017" w:rsidP="004E4663">
            <w:pPr>
              <w:pStyle w:val="TAL"/>
              <w:jc w:val="center"/>
              <w:rPr>
                <w:lang w:eastAsia="zh-CN"/>
              </w:rPr>
            </w:pPr>
            <w:r w:rsidRPr="00FF083F">
              <w:rPr>
                <w:lang w:eastAsia="zh-CN"/>
              </w:rPr>
              <w:t>-</w:t>
            </w:r>
          </w:p>
        </w:tc>
      </w:tr>
      <w:tr w:rsidR="00494017" w:rsidRPr="00FF083F" w14:paraId="56D4BF8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054DA" w14:textId="77777777" w:rsidR="00494017" w:rsidRPr="00FF083F" w:rsidRDefault="00494017" w:rsidP="004E4663">
            <w:pPr>
              <w:pStyle w:val="TAL"/>
              <w:rPr>
                <w:b/>
                <w:bCs/>
                <w:i/>
                <w:noProof/>
                <w:lang w:eastAsia="en-GB"/>
              </w:rPr>
            </w:pPr>
            <w:r w:rsidRPr="00FF083F">
              <w:rPr>
                <w:b/>
                <w:i/>
              </w:rPr>
              <w:t>subcarrierSpacingMBMS-khz2dot5, subcarrierSpacingMBMS-khz0dot37</w:t>
            </w:r>
          </w:p>
          <w:p w14:paraId="1E73F362" w14:textId="77777777" w:rsidR="00494017" w:rsidRPr="00FF083F" w:rsidRDefault="00494017" w:rsidP="004E4663">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14CB551" w14:textId="77777777" w:rsidR="00494017" w:rsidRPr="00FF083F" w:rsidRDefault="00494017" w:rsidP="004E4663">
            <w:pPr>
              <w:pStyle w:val="TAL"/>
              <w:jc w:val="center"/>
              <w:rPr>
                <w:lang w:eastAsia="zh-CN"/>
              </w:rPr>
            </w:pPr>
            <w:r w:rsidRPr="00FF083F">
              <w:rPr>
                <w:lang w:eastAsia="zh-CN"/>
              </w:rPr>
              <w:t>-</w:t>
            </w:r>
          </w:p>
        </w:tc>
      </w:tr>
      <w:tr w:rsidR="00494017" w:rsidRPr="00FF083F" w14:paraId="57BF4D7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4E62D" w14:textId="77777777" w:rsidR="00494017" w:rsidRPr="00FF083F" w:rsidRDefault="00494017" w:rsidP="004E4663">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2EBF2C68" w14:textId="77777777" w:rsidR="00494017" w:rsidRPr="00FF083F" w:rsidRDefault="00494017" w:rsidP="004E4663">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717665F" w14:textId="77777777" w:rsidR="00494017" w:rsidRPr="00FF083F" w:rsidRDefault="00494017" w:rsidP="004E4663">
            <w:pPr>
              <w:pStyle w:val="TAL"/>
              <w:jc w:val="center"/>
              <w:rPr>
                <w:lang w:eastAsia="zh-CN"/>
              </w:rPr>
            </w:pPr>
            <w:r w:rsidRPr="00FF083F">
              <w:rPr>
                <w:bCs/>
                <w:noProof/>
                <w:lang w:eastAsia="en-GB"/>
              </w:rPr>
              <w:t>Yes</w:t>
            </w:r>
          </w:p>
        </w:tc>
      </w:tr>
      <w:tr w:rsidR="00494017" w:rsidRPr="00FF083F" w14:paraId="0A2F0FC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C7B5E" w14:textId="77777777" w:rsidR="00494017" w:rsidRPr="00FF083F" w:rsidRDefault="00494017" w:rsidP="004E4663">
            <w:pPr>
              <w:pStyle w:val="TAL"/>
              <w:rPr>
                <w:b/>
                <w:i/>
                <w:lang w:eastAsia="en-GB"/>
              </w:rPr>
            </w:pPr>
            <w:r w:rsidRPr="00FF083F">
              <w:rPr>
                <w:b/>
                <w:i/>
                <w:lang w:eastAsia="en-GB"/>
              </w:rPr>
              <w:t>subslotPDSCH-TxDiv-TM9and10</w:t>
            </w:r>
          </w:p>
          <w:p w14:paraId="36E59F83" w14:textId="77777777" w:rsidR="00494017" w:rsidRPr="00FF083F" w:rsidRDefault="00494017" w:rsidP="004E4663">
            <w:pPr>
              <w:pStyle w:val="TAL"/>
              <w:rPr>
                <w:b/>
                <w:i/>
              </w:rPr>
            </w:pPr>
            <w:r w:rsidRPr="00FF083F">
              <w:t>Indicates whether the UE supports TX diversity transmission using ports 7 and 8 for TM9/10 for subslot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2540AE" w14:textId="77777777" w:rsidR="00494017" w:rsidRPr="00FF083F" w:rsidRDefault="00494017" w:rsidP="004E4663">
            <w:pPr>
              <w:pStyle w:val="TAL"/>
              <w:jc w:val="center"/>
              <w:rPr>
                <w:lang w:eastAsia="zh-CN"/>
              </w:rPr>
            </w:pPr>
          </w:p>
        </w:tc>
      </w:tr>
      <w:tr w:rsidR="00494017" w:rsidRPr="00FF083F" w14:paraId="2C6F600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C2FF6" w14:textId="77777777" w:rsidR="00494017" w:rsidRPr="00FF083F" w:rsidRDefault="00494017" w:rsidP="004E4663">
            <w:pPr>
              <w:pStyle w:val="TAL"/>
              <w:rPr>
                <w:b/>
                <w:i/>
                <w:iCs/>
                <w:noProof/>
              </w:rPr>
            </w:pPr>
            <w:r w:rsidRPr="00FF083F">
              <w:rPr>
                <w:b/>
                <w:i/>
                <w:iCs/>
                <w:noProof/>
              </w:rPr>
              <w:t>supportedBandCombination</w:t>
            </w:r>
          </w:p>
          <w:p w14:paraId="1948C9D6" w14:textId="77777777" w:rsidR="00494017" w:rsidRPr="00FF083F" w:rsidRDefault="00494017" w:rsidP="004E4663">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873C593"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2A5B16A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4059F" w14:textId="77777777" w:rsidR="00494017" w:rsidRPr="00FF083F" w:rsidRDefault="00494017" w:rsidP="004E4663">
            <w:pPr>
              <w:pStyle w:val="TAL"/>
              <w:rPr>
                <w:b/>
                <w:i/>
                <w:iCs/>
                <w:noProof/>
              </w:rPr>
            </w:pPr>
            <w:r w:rsidRPr="00FF083F">
              <w:rPr>
                <w:b/>
                <w:i/>
                <w:iCs/>
                <w:noProof/>
              </w:rPr>
              <w:t>supportedBandCombinationAdd</w:t>
            </w:r>
            <w:r w:rsidRPr="00FF083F">
              <w:rPr>
                <w:b/>
                <w:i/>
                <w:iCs/>
                <w:noProof/>
                <w:lang w:eastAsia="ko-KR"/>
              </w:rPr>
              <w:t>-r11</w:t>
            </w:r>
          </w:p>
          <w:p w14:paraId="4618821F" w14:textId="77777777" w:rsidR="00494017" w:rsidRPr="00FF083F" w:rsidRDefault="00494017" w:rsidP="004E4663">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544C58A" w14:textId="77777777" w:rsidR="00494017" w:rsidRPr="00FF083F" w:rsidRDefault="00494017" w:rsidP="004E4663">
            <w:pPr>
              <w:pStyle w:val="TAL"/>
              <w:jc w:val="center"/>
              <w:rPr>
                <w:lang w:eastAsia="en-GB"/>
              </w:rPr>
            </w:pPr>
            <w:r w:rsidRPr="00FF083F">
              <w:rPr>
                <w:bCs/>
                <w:noProof/>
                <w:lang w:eastAsia="zh-TW"/>
              </w:rPr>
              <w:t>-</w:t>
            </w:r>
          </w:p>
        </w:tc>
      </w:tr>
      <w:tr w:rsidR="00494017" w:rsidRPr="00FF083F" w14:paraId="01E5CCA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0BE24" w14:textId="77777777" w:rsidR="00494017" w:rsidRPr="00FF083F" w:rsidRDefault="00494017" w:rsidP="004E4663">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7D0B2AC4" w14:textId="77777777" w:rsidR="00494017" w:rsidRPr="00FF083F" w:rsidRDefault="00494017" w:rsidP="004E4663">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48A2E" w14:textId="77777777" w:rsidR="00494017" w:rsidRPr="00FF083F" w:rsidRDefault="00494017" w:rsidP="004E466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494017" w:rsidRPr="00FF083F" w14:paraId="5ACC0CF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7B54B" w14:textId="77777777" w:rsidR="00494017" w:rsidRPr="00FF083F" w:rsidRDefault="00494017" w:rsidP="004E4663">
            <w:pPr>
              <w:pStyle w:val="TAL"/>
              <w:rPr>
                <w:b/>
                <w:bCs/>
                <w:i/>
                <w:iCs/>
                <w:noProof/>
              </w:rPr>
            </w:pPr>
            <w:r w:rsidRPr="00FF083F">
              <w:rPr>
                <w:b/>
                <w:bCs/>
                <w:i/>
                <w:iCs/>
                <w:noProof/>
              </w:rPr>
              <w:t>SupportedBandCombinationAdd-v1610</w:t>
            </w:r>
          </w:p>
          <w:p w14:paraId="3F22EDAB" w14:textId="77777777" w:rsidR="00494017" w:rsidRPr="00FF083F" w:rsidRDefault="00494017" w:rsidP="004E4663">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A04876C" w14:textId="77777777" w:rsidR="00494017" w:rsidRPr="00FF083F" w:rsidRDefault="00494017" w:rsidP="004E4663">
            <w:pPr>
              <w:pStyle w:val="TAL"/>
              <w:jc w:val="center"/>
              <w:rPr>
                <w:noProof/>
                <w:lang w:eastAsia="zh-TW"/>
              </w:rPr>
            </w:pPr>
            <w:r w:rsidRPr="00FF083F">
              <w:rPr>
                <w:bCs/>
                <w:noProof/>
                <w:lang w:eastAsia="zh-TW"/>
              </w:rPr>
              <w:t>-</w:t>
            </w:r>
          </w:p>
        </w:tc>
      </w:tr>
      <w:tr w:rsidR="00494017" w:rsidRPr="00FF083F" w14:paraId="3B346B2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9DADC" w14:textId="77777777" w:rsidR="00494017" w:rsidRPr="00FF083F" w:rsidRDefault="00494017" w:rsidP="004E4663">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37EE0B2E" w14:textId="77777777" w:rsidR="00494017" w:rsidRPr="00FF083F" w:rsidRDefault="00494017" w:rsidP="004E466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FB4B5"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7675259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FAA7B" w14:textId="77777777" w:rsidR="00494017" w:rsidRPr="00FF083F" w:rsidRDefault="00494017" w:rsidP="004E4663">
            <w:pPr>
              <w:pStyle w:val="TAL"/>
              <w:rPr>
                <w:b/>
                <w:bCs/>
                <w:i/>
                <w:iCs/>
                <w:noProof/>
              </w:rPr>
            </w:pPr>
            <w:r w:rsidRPr="00FF083F">
              <w:rPr>
                <w:b/>
                <w:bCs/>
                <w:i/>
                <w:iCs/>
                <w:noProof/>
              </w:rPr>
              <w:t>SupportedBandCombination-v1610</w:t>
            </w:r>
          </w:p>
          <w:p w14:paraId="3F3C1F6E" w14:textId="77777777" w:rsidR="00494017" w:rsidRPr="00FF083F" w:rsidRDefault="00494017" w:rsidP="004E4663">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08E8446"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491A777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F88CB" w14:textId="77777777" w:rsidR="00494017" w:rsidRPr="00FF083F" w:rsidRDefault="00494017" w:rsidP="004E4663">
            <w:pPr>
              <w:keepNext/>
              <w:keepLines/>
              <w:spacing w:after="0"/>
              <w:rPr>
                <w:rFonts w:ascii="Arial" w:hAnsi="Arial"/>
                <w:b/>
                <w:bCs/>
                <w:i/>
                <w:iCs/>
                <w:noProof/>
                <w:sz w:val="18"/>
              </w:rPr>
            </w:pPr>
            <w:r w:rsidRPr="00FF083F">
              <w:rPr>
                <w:rFonts w:ascii="Arial" w:hAnsi="Arial"/>
                <w:b/>
                <w:bCs/>
                <w:i/>
                <w:iCs/>
                <w:noProof/>
                <w:sz w:val="18"/>
              </w:rPr>
              <w:t>supportedBandCombinationReduced</w:t>
            </w:r>
          </w:p>
          <w:p w14:paraId="459F93A9" w14:textId="77777777" w:rsidR="00494017" w:rsidRPr="00FF083F" w:rsidRDefault="00494017" w:rsidP="004E4663">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091EA" w14:textId="77777777" w:rsidR="00494017" w:rsidRPr="00FF083F" w:rsidRDefault="00494017" w:rsidP="004E466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494017" w:rsidRPr="00FF083F" w14:paraId="1257267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66960" w14:textId="77777777" w:rsidR="00494017" w:rsidRPr="00FF083F" w:rsidRDefault="00494017" w:rsidP="004E4663">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EE54A7C" w14:textId="77777777" w:rsidR="00494017" w:rsidRPr="00FF083F" w:rsidRDefault="00494017" w:rsidP="004E4663">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67633E" w14:textId="77777777" w:rsidR="00494017" w:rsidRPr="00FF083F" w:rsidRDefault="00494017" w:rsidP="004E4663">
            <w:pPr>
              <w:keepNext/>
              <w:keepLines/>
              <w:spacing w:after="0"/>
              <w:jc w:val="center"/>
              <w:rPr>
                <w:rFonts w:ascii="Arial" w:hAnsi="Arial"/>
                <w:bCs/>
                <w:noProof/>
                <w:sz w:val="18"/>
              </w:rPr>
            </w:pPr>
            <w:r w:rsidRPr="00FF083F">
              <w:rPr>
                <w:rFonts w:ascii="Arial" w:hAnsi="Arial"/>
                <w:bCs/>
                <w:noProof/>
                <w:sz w:val="18"/>
              </w:rPr>
              <w:t>-</w:t>
            </w:r>
          </w:p>
        </w:tc>
      </w:tr>
      <w:tr w:rsidR="00494017" w:rsidRPr="00FF083F" w14:paraId="4C90933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AFD51" w14:textId="77777777" w:rsidR="00494017" w:rsidRPr="00FF083F" w:rsidRDefault="00494017" w:rsidP="004E4663">
            <w:pPr>
              <w:pStyle w:val="TAL"/>
              <w:rPr>
                <w:b/>
                <w:bCs/>
                <w:i/>
                <w:iCs/>
                <w:noProof/>
              </w:rPr>
            </w:pPr>
            <w:r w:rsidRPr="00FF083F">
              <w:rPr>
                <w:b/>
                <w:bCs/>
                <w:i/>
                <w:iCs/>
                <w:noProof/>
              </w:rPr>
              <w:t>SupportedBandCombinationReduced-v1610</w:t>
            </w:r>
          </w:p>
          <w:p w14:paraId="0784E9B7" w14:textId="77777777" w:rsidR="00494017" w:rsidRPr="00FF083F" w:rsidRDefault="00494017" w:rsidP="004E4663">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106CA6E" w14:textId="77777777" w:rsidR="00494017" w:rsidRPr="00FF083F" w:rsidRDefault="00494017" w:rsidP="004E4663">
            <w:pPr>
              <w:pStyle w:val="TAL"/>
              <w:jc w:val="center"/>
              <w:rPr>
                <w:noProof/>
              </w:rPr>
            </w:pPr>
            <w:r w:rsidRPr="00FF083F">
              <w:rPr>
                <w:bCs/>
                <w:noProof/>
                <w:lang w:eastAsia="zh-TW"/>
              </w:rPr>
              <w:t>-</w:t>
            </w:r>
          </w:p>
        </w:tc>
      </w:tr>
      <w:tr w:rsidR="00494017" w:rsidRPr="00FF083F" w14:paraId="51F34BF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D4441" w14:textId="77777777" w:rsidR="00494017" w:rsidRPr="00FF083F" w:rsidRDefault="00494017" w:rsidP="004E4663">
            <w:pPr>
              <w:pStyle w:val="TAL"/>
              <w:rPr>
                <w:b/>
                <w:bCs/>
                <w:i/>
                <w:noProof/>
                <w:lang w:eastAsia="en-GB"/>
              </w:rPr>
            </w:pPr>
            <w:r w:rsidRPr="00FF083F">
              <w:rPr>
                <w:b/>
                <w:bCs/>
                <w:i/>
                <w:noProof/>
                <w:lang w:eastAsia="zh-TW"/>
              </w:rPr>
              <w:t>SupportedB</w:t>
            </w:r>
            <w:r w:rsidRPr="00FF083F">
              <w:rPr>
                <w:b/>
                <w:bCs/>
                <w:i/>
                <w:noProof/>
                <w:lang w:eastAsia="en-GB"/>
              </w:rPr>
              <w:t>andGERAN</w:t>
            </w:r>
          </w:p>
          <w:p w14:paraId="37E05B30" w14:textId="77777777" w:rsidR="00494017" w:rsidRPr="00FF083F" w:rsidRDefault="00494017" w:rsidP="004E4663">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717A8" w14:textId="77777777" w:rsidR="00494017" w:rsidRPr="00FF083F" w:rsidRDefault="00494017" w:rsidP="004E4663">
            <w:pPr>
              <w:pStyle w:val="TAL"/>
              <w:jc w:val="center"/>
              <w:rPr>
                <w:bCs/>
                <w:noProof/>
                <w:lang w:eastAsia="zh-TW"/>
              </w:rPr>
            </w:pPr>
            <w:r w:rsidRPr="00FF083F">
              <w:rPr>
                <w:bCs/>
                <w:noProof/>
                <w:lang w:eastAsia="zh-TW"/>
              </w:rPr>
              <w:t>N</w:t>
            </w:r>
            <w:r w:rsidRPr="00FF083F">
              <w:rPr>
                <w:bCs/>
                <w:noProof/>
                <w:lang w:eastAsia="en-GB"/>
              </w:rPr>
              <w:t>o</w:t>
            </w:r>
          </w:p>
        </w:tc>
      </w:tr>
      <w:tr w:rsidR="00494017" w:rsidRPr="00FF083F" w14:paraId="785526F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71F71" w14:textId="77777777" w:rsidR="00494017" w:rsidRPr="00FF083F" w:rsidRDefault="00494017" w:rsidP="004E4663">
            <w:pPr>
              <w:pStyle w:val="TAL"/>
              <w:rPr>
                <w:b/>
                <w:bCs/>
                <w:i/>
                <w:noProof/>
                <w:lang w:eastAsia="en-GB"/>
              </w:rPr>
            </w:pPr>
            <w:r w:rsidRPr="00FF083F">
              <w:rPr>
                <w:b/>
                <w:bCs/>
                <w:i/>
                <w:noProof/>
                <w:lang w:eastAsia="en-GB"/>
              </w:rPr>
              <w:t>SupportedBandList1XRTT</w:t>
            </w:r>
          </w:p>
          <w:p w14:paraId="753E3FE3" w14:textId="77777777" w:rsidR="00494017" w:rsidRPr="00FF083F" w:rsidRDefault="00494017" w:rsidP="004E4663">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5E1D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50DD10F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44D9B" w14:textId="77777777" w:rsidR="00494017" w:rsidRPr="00FF083F" w:rsidRDefault="00494017" w:rsidP="004E4663">
            <w:pPr>
              <w:pStyle w:val="TAL"/>
              <w:rPr>
                <w:b/>
                <w:iCs/>
                <w:lang w:eastAsia="en-GB"/>
              </w:rPr>
            </w:pPr>
            <w:r w:rsidRPr="00FF083F">
              <w:rPr>
                <w:b/>
                <w:i/>
                <w:iCs/>
                <w:noProof/>
              </w:rPr>
              <w:t>SupportedBandListEUTRA</w:t>
            </w:r>
          </w:p>
          <w:p w14:paraId="06E233F7" w14:textId="77777777" w:rsidR="00494017" w:rsidRPr="00FF083F" w:rsidRDefault="00494017" w:rsidP="004E4663">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F03990"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3B643D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FE044" w14:textId="77777777" w:rsidR="00494017" w:rsidRPr="00FF083F" w:rsidRDefault="00494017" w:rsidP="004E4663">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66AB6E10" w14:textId="77777777" w:rsidR="00494017" w:rsidRPr="00FF083F" w:rsidRDefault="00494017" w:rsidP="004E466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9AA4217"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4C8ED42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6A1D9" w14:textId="77777777" w:rsidR="00494017" w:rsidRPr="00FF083F" w:rsidRDefault="00494017" w:rsidP="004E4663">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8BC199" w14:textId="77777777" w:rsidR="00494017" w:rsidRPr="00FF083F" w:rsidRDefault="00494017" w:rsidP="004E4663">
            <w:pPr>
              <w:pStyle w:val="TAL"/>
              <w:jc w:val="center"/>
              <w:rPr>
                <w:bCs/>
                <w:noProof/>
                <w:lang w:eastAsia="zh-TW"/>
              </w:rPr>
            </w:pPr>
            <w:r w:rsidRPr="00FF083F">
              <w:rPr>
                <w:bCs/>
                <w:noProof/>
                <w:lang w:eastAsia="zh-TW"/>
              </w:rPr>
              <w:t>N</w:t>
            </w:r>
            <w:r w:rsidRPr="00FF083F">
              <w:rPr>
                <w:bCs/>
                <w:noProof/>
                <w:lang w:eastAsia="en-GB"/>
              </w:rPr>
              <w:t>o</w:t>
            </w:r>
          </w:p>
        </w:tc>
      </w:tr>
      <w:tr w:rsidR="00494017" w:rsidRPr="00FF083F" w14:paraId="640DAFD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E10F9" w14:textId="77777777" w:rsidR="00494017" w:rsidRPr="00FF083F" w:rsidRDefault="00494017" w:rsidP="004E4663">
            <w:pPr>
              <w:pStyle w:val="TAL"/>
              <w:rPr>
                <w:b/>
                <w:bCs/>
                <w:i/>
                <w:noProof/>
                <w:lang w:eastAsia="en-GB"/>
              </w:rPr>
            </w:pPr>
            <w:r w:rsidRPr="00FF083F">
              <w:rPr>
                <w:b/>
                <w:bCs/>
                <w:i/>
                <w:noProof/>
                <w:lang w:eastAsia="en-GB"/>
              </w:rPr>
              <w:t>SupportedBandListHRPD</w:t>
            </w:r>
          </w:p>
          <w:p w14:paraId="7F8DDF65" w14:textId="77777777" w:rsidR="00494017" w:rsidRPr="00FF083F" w:rsidRDefault="00494017" w:rsidP="004E4663">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C015B7"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A2CA29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0E629" w14:textId="77777777" w:rsidR="00494017" w:rsidRPr="00FF083F" w:rsidRDefault="00494017" w:rsidP="004E4663">
            <w:pPr>
              <w:pStyle w:val="TAL"/>
              <w:rPr>
                <w:b/>
                <w:iCs/>
                <w:lang w:eastAsia="en-GB"/>
              </w:rPr>
            </w:pPr>
            <w:r w:rsidRPr="00FF083F">
              <w:rPr>
                <w:b/>
                <w:i/>
                <w:iCs/>
                <w:noProof/>
              </w:rPr>
              <w:t>SupportedBandListNR-SA</w:t>
            </w:r>
          </w:p>
          <w:p w14:paraId="152AAAA2" w14:textId="77777777" w:rsidR="00494017" w:rsidRPr="00FF083F" w:rsidRDefault="00494017" w:rsidP="004E4663">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0E0C685"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23238A2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6AFF5" w14:textId="77777777" w:rsidR="00494017" w:rsidRPr="00FF083F" w:rsidRDefault="00494017" w:rsidP="004E4663">
            <w:pPr>
              <w:pStyle w:val="TAL"/>
              <w:rPr>
                <w:b/>
                <w:iCs/>
                <w:lang w:eastAsia="en-GB"/>
              </w:rPr>
            </w:pPr>
            <w:r w:rsidRPr="00FF083F">
              <w:rPr>
                <w:b/>
                <w:i/>
                <w:iCs/>
                <w:noProof/>
              </w:rPr>
              <w:t>supportedBandListEN-DC</w:t>
            </w:r>
          </w:p>
          <w:p w14:paraId="777924D0" w14:textId="77777777" w:rsidR="00494017" w:rsidRPr="00FF083F" w:rsidRDefault="00494017" w:rsidP="004E4663">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D864575"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CF9F1E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6A167" w14:textId="77777777" w:rsidR="00494017" w:rsidRPr="00FF083F" w:rsidRDefault="00494017" w:rsidP="004E4663">
            <w:pPr>
              <w:pStyle w:val="TAL"/>
              <w:rPr>
                <w:b/>
                <w:i/>
                <w:lang w:eastAsia="en-GB"/>
              </w:rPr>
            </w:pPr>
            <w:r w:rsidRPr="00FF083F">
              <w:rPr>
                <w:b/>
                <w:i/>
                <w:lang w:eastAsia="en-GB"/>
              </w:rPr>
              <w:t>supportedBandListWLAN</w:t>
            </w:r>
          </w:p>
          <w:p w14:paraId="531AB399" w14:textId="77777777" w:rsidR="00494017" w:rsidRPr="00FF083F" w:rsidRDefault="00494017" w:rsidP="004E4663">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268E3DA"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BA11E3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2A867" w14:textId="77777777" w:rsidR="00494017" w:rsidRPr="00FF083F" w:rsidRDefault="00494017" w:rsidP="004E4663">
            <w:pPr>
              <w:pStyle w:val="TAL"/>
              <w:rPr>
                <w:b/>
                <w:bCs/>
                <w:i/>
                <w:noProof/>
                <w:lang w:eastAsia="en-GB"/>
              </w:rPr>
            </w:pPr>
            <w:r w:rsidRPr="00FF083F">
              <w:rPr>
                <w:b/>
                <w:bCs/>
                <w:i/>
                <w:noProof/>
                <w:lang w:eastAsia="zh-TW"/>
              </w:rPr>
              <w:t>SupportedB</w:t>
            </w:r>
            <w:r w:rsidRPr="00FF083F">
              <w:rPr>
                <w:b/>
                <w:bCs/>
                <w:i/>
                <w:noProof/>
                <w:lang w:eastAsia="en-GB"/>
              </w:rPr>
              <w:t>andUTRA-FDD</w:t>
            </w:r>
          </w:p>
          <w:p w14:paraId="65C33DB3" w14:textId="77777777" w:rsidR="00494017" w:rsidRPr="00FF083F" w:rsidRDefault="00494017" w:rsidP="004E4663">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2E468"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0F54194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19CF8" w14:textId="77777777" w:rsidR="00494017" w:rsidRPr="00FF083F" w:rsidRDefault="00494017" w:rsidP="004E4663">
            <w:pPr>
              <w:pStyle w:val="TAL"/>
              <w:rPr>
                <w:b/>
                <w:bCs/>
                <w:i/>
                <w:noProof/>
                <w:lang w:eastAsia="en-GB"/>
              </w:rPr>
            </w:pPr>
            <w:r w:rsidRPr="00FF083F">
              <w:rPr>
                <w:b/>
                <w:bCs/>
                <w:i/>
                <w:noProof/>
                <w:lang w:eastAsia="zh-TW"/>
              </w:rPr>
              <w:t>SupportedB</w:t>
            </w:r>
            <w:r w:rsidRPr="00FF083F">
              <w:rPr>
                <w:b/>
                <w:bCs/>
                <w:i/>
                <w:noProof/>
                <w:lang w:eastAsia="en-GB"/>
              </w:rPr>
              <w:t>andUTRA-TDD128</w:t>
            </w:r>
          </w:p>
          <w:p w14:paraId="01BFA05A" w14:textId="77777777" w:rsidR="00494017" w:rsidRPr="00FF083F" w:rsidRDefault="00494017" w:rsidP="004E466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75066"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655074B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A5019" w14:textId="77777777" w:rsidR="00494017" w:rsidRPr="00FF083F" w:rsidRDefault="00494017" w:rsidP="004E4663">
            <w:pPr>
              <w:pStyle w:val="TAL"/>
              <w:rPr>
                <w:b/>
                <w:bCs/>
                <w:i/>
                <w:noProof/>
                <w:lang w:eastAsia="en-GB"/>
              </w:rPr>
            </w:pPr>
            <w:r w:rsidRPr="00FF083F">
              <w:rPr>
                <w:b/>
                <w:bCs/>
                <w:i/>
                <w:noProof/>
                <w:lang w:eastAsia="zh-TW"/>
              </w:rPr>
              <w:t>SupportedB</w:t>
            </w:r>
            <w:r w:rsidRPr="00FF083F">
              <w:rPr>
                <w:b/>
                <w:bCs/>
                <w:i/>
                <w:noProof/>
                <w:lang w:eastAsia="en-GB"/>
              </w:rPr>
              <w:t>andUTRA-TDD384</w:t>
            </w:r>
          </w:p>
          <w:p w14:paraId="2BBF955E" w14:textId="77777777" w:rsidR="00494017" w:rsidRPr="00FF083F" w:rsidRDefault="00494017" w:rsidP="004E466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D1F928"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013E5EF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A2349" w14:textId="77777777" w:rsidR="00494017" w:rsidRPr="00FF083F" w:rsidRDefault="00494017" w:rsidP="004E4663">
            <w:pPr>
              <w:pStyle w:val="TAL"/>
              <w:rPr>
                <w:b/>
                <w:bCs/>
                <w:i/>
                <w:noProof/>
                <w:lang w:eastAsia="en-GB"/>
              </w:rPr>
            </w:pPr>
            <w:r w:rsidRPr="00FF083F">
              <w:rPr>
                <w:b/>
                <w:bCs/>
                <w:i/>
                <w:noProof/>
                <w:lang w:eastAsia="zh-TW"/>
              </w:rPr>
              <w:t>SupportedB</w:t>
            </w:r>
            <w:r w:rsidRPr="00FF083F">
              <w:rPr>
                <w:b/>
                <w:bCs/>
                <w:i/>
                <w:noProof/>
                <w:lang w:eastAsia="en-GB"/>
              </w:rPr>
              <w:t>andUTRA-TDD768</w:t>
            </w:r>
          </w:p>
          <w:p w14:paraId="6648980F" w14:textId="77777777" w:rsidR="00494017" w:rsidRPr="00FF083F" w:rsidRDefault="00494017" w:rsidP="004E466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FE70E9"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477122E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CE8FD6" w14:textId="77777777" w:rsidR="00494017" w:rsidRPr="00FF083F" w:rsidRDefault="00494017" w:rsidP="004E4663">
            <w:pPr>
              <w:pStyle w:val="TAL"/>
              <w:rPr>
                <w:b/>
                <w:i/>
                <w:iCs/>
              </w:rPr>
            </w:pPr>
            <w:r w:rsidRPr="00FF083F">
              <w:rPr>
                <w:b/>
                <w:i/>
                <w:iCs/>
              </w:rPr>
              <w:t>supportedBandwidthCombinationSet</w:t>
            </w:r>
          </w:p>
          <w:p w14:paraId="1F70D79E" w14:textId="77777777" w:rsidR="00494017" w:rsidRPr="00FF083F" w:rsidRDefault="00494017" w:rsidP="004E4663">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470C834B" w14:textId="77777777" w:rsidR="00494017" w:rsidRPr="00FF083F" w:rsidRDefault="00494017" w:rsidP="004E4663">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615A53E"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42368A4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5AB0C" w14:textId="77777777" w:rsidR="00494017" w:rsidRPr="00FF083F" w:rsidRDefault="00494017" w:rsidP="004E4663">
            <w:pPr>
              <w:pStyle w:val="TAL"/>
              <w:rPr>
                <w:b/>
                <w:i/>
                <w:lang w:eastAsia="zh-CN"/>
              </w:rPr>
            </w:pPr>
            <w:r w:rsidRPr="00FF083F">
              <w:rPr>
                <w:b/>
                <w:i/>
                <w:lang w:eastAsia="zh-CN"/>
              </w:rPr>
              <w:t>supportedCellGrouping</w:t>
            </w:r>
          </w:p>
          <w:p w14:paraId="238FDA1B" w14:textId="77777777" w:rsidR="00494017" w:rsidRPr="00FF083F" w:rsidRDefault="00494017" w:rsidP="004E4663">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60AF031E" w14:textId="77777777" w:rsidR="00494017" w:rsidRPr="00FF083F" w:rsidRDefault="00494017" w:rsidP="004E4663">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17706A" w14:textId="77777777" w:rsidR="00494017" w:rsidRPr="00FF083F" w:rsidRDefault="00494017" w:rsidP="004E4663">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F40562B" w14:textId="77777777" w:rsidR="00494017" w:rsidRPr="00FF083F" w:rsidRDefault="00494017" w:rsidP="004E4663">
            <w:pPr>
              <w:pStyle w:val="TAL"/>
              <w:jc w:val="center"/>
              <w:rPr>
                <w:lang w:eastAsia="zh-CN"/>
              </w:rPr>
            </w:pPr>
            <w:r w:rsidRPr="00FF083F">
              <w:rPr>
                <w:lang w:eastAsia="zh-CN"/>
              </w:rPr>
              <w:t>-</w:t>
            </w:r>
          </w:p>
        </w:tc>
      </w:tr>
      <w:tr w:rsidR="00494017" w:rsidRPr="00FF083F" w14:paraId="62D2431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3E41E" w14:textId="77777777" w:rsidR="00494017" w:rsidRPr="00FF083F" w:rsidRDefault="00494017" w:rsidP="004E4663">
            <w:pPr>
              <w:pStyle w:val="TAL"/>
              <w:rPr>
                <w:b/>
                <w:i/>
                <w:iCs/>
              </w:rPr>
            </w:pPr>
            <w:r w:rsidRPr="00FF083F">
              <w:rPr>
                <w:b/>
                <w:i/>
                <w:iCs/>
              </w:rPr>
              <w:t>supportedCSI-Proc, sTTI-SupportedCSI-Proc</w:t>
            </w:r>
          </w:p>
          <w:p w14:paraId="30332552" w14:textId="77777777" w:rsidR="00494017" w:rsidRPr="00FF083F" w:rsidRDefault="00494017" w:rsidP="004E4663">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52B8D23"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3656A76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4BF38" w14:textId="77777777" w:rsidR="00494017" w:rsidRPr="00FF083F" w:rsidRDefault="00494017" w:rsidP="004E4663">
            <w:pPr>
              <w:keepNext/>
              <w:keepLines/>
              <w:spacing w:after="0"/>
              <w:rPr>
                <w:rFonts w:ascii="Arial" w:hAnsi="Arial"/>
                <w:b/>
                <w:i/>
                <w:iCs/>
                <w:sz w:val="18"/>
              </w:rPr>
            </w:pPr>
            <w:r w:rsidRPr="00FF083F">
              <w:rPr>
                <w:rFonts w:ascii="Arial" w:hAnsi="Arial"/>
                <w:b/>
                <w:i/>
                <w:iCs/>
                <w:sz w:val="18"/>
              </w:rPr>
              <w:t>supportedCSI-Proc (in FeatureSetDL-PerCC)</w:t>
            </w:r>
          </w:p>
          <w:p w14:paraId="2F089678" w14:textId="77777777" w:rsidR="00494017" w:rsidRPr="00FF083F" w:rsidRDefault="00494017" w:rsidP="004E4663">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7814C3D"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3E0D403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14CAC" w14:textId="77777777" w:rsidR="00494017" w:rsidRPr="00FF083F" w:rsidRDefault="00494017" w:rsidP="004E4663">
            <w:pPr>
              <w:keepNext/>
              <w:keepLines/>
              <w:spacing w:after="0"/>
              <w:rPr>
                <w:rFonts w:ascii="Arial" w:hAnsi="Arial"/>
                <w:b/>
                <w:i/>
                <w:iCs/>
                <w:sz w:val="18"/>
              </w:rPr>
            </w:pPr>
            <w:r w:rsidRPr="00FF083F">
              <w:rPr>
                <w:rFonts w:ascii="Arial" w:hAnsi="Arial"/>
                <w:b/>
                <w:i/>
                <w:iCs/>
                <w:sz w:val="18"/>
              </w:rPr>
              <w:t>supportedMIMO-CapabilityDL-MRDC (in FeatureSetDL-PerCC)</w:t>
            </w:r>
          </w:p>
          <w:p w14:paraId="70C7410B" w14:textId="77777777" w:rsidR="00494017" w:rsidRPr="00FF083F" w:rsidRDefault="00494017" w:rsidP="004E4663">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71725AE"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4BA78E5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5DDDE" w14:textId="77777777" w:rsidR="00494017" w:rsidRPr="00FF083F" w:rsidRDefault="00494017" w:rsidP="004E4663">
            <w:pPr>
              <w:pStyle w:val="TAL"/>
              <w:rPr>
                <w:b/>
                <w:i/>
                <w:lang w:eastAsia="en-GB"/>
              </w:rPr>
            </w:pPr>
            <w:r w:rsidRPr="00FF083F">
              <w:rPr>
                <w:b/>
                <w:i/>
                <w:lang w:eastAsia="en-GB"/>
              </w:rPr>
              <w:t>supportedNAICS-2CRS-AP</w:t>
            </w:r>
          </w:p>
          <w:p w14:paraId="67FD5D98" w14:textId="77777777" w:rsidR="00494017" w:rsidRPr="00FF083F" w:rsidRDefault="00494017" w:rsidP="004E4663">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7DFC8926" w14:textId="77777777" w:rsidR="00494017" w:rsidRPr="00FF083F" w:rsidRDefault="00494017" w:rsidP="004E4663">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267D73"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2AB7CB0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CE9E9" w14:textId="77777777" w:rsidR="00494017" w:rsidRPr="00FF083F" w:rsidRDefault="00494017" w:rsidP="004E4663">
            <w:pPr>
              <w:pStyle w:val="TAL"/>
              <w:rPr>
                <w:b/>
                <w:i/>
                <w:lang w:eastAsia="zh-CN"/>
              </w:rPr>
            </w:pPr>
            <w:r w:rsidRPr="00FF083F">
              <w:rPr>
                <w:b/>
                <w:i/>
                <w:lang w:eastAsia="zh-CN"/>
              </w:rPr>
              <w:t>supportedOperatorDic</w:t>
            </w:r>
          </w:p>
          <w:p w14:paraId="687679F7" w14:textId="77777777" w:rsidR="00494017" w:rsidRPr="00FF083F" w:rsidRDefault="00494017" w:rsidP="004E4663">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431EF58" w14:textId="77777777" w:rsidR="00494017" w:rsidRPr="00FF083F" w:rsidRDefault="00494017" w:rsidP="004E4663">
            <w:pPr>
              <w:pStyle w:val="TAL"/>
              <w:jc w:val="center"/>
              <w:rPr>
                <w:bCs/>
                <w:noProof/>
                <w:lang w:eastAsia="zh-TW"/>
              </w:rPr>
            </w:pPr>
            <w:r w:rsidRPr="00FF083F">
              <w:rPr>
                <w:bCs/>
                <w:noProof/>
                <w:lang w:eastAsia="zh-CN"/>
              </w:rPr>
              <w:t>-</w:t>
            </w:r>
          </w:p>
        </w:tc>
      </w:tr>
      <w:tr w:rsidR="00494017" w:rsidRPr="00FF083F" w14:paraId="40BF7A3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58185" w14:textId="77777777" w:rsidR="00494017" w:rsidRPr="00FF083F" w:rsidRDefault="00494017" w:rsidP="004E4663">
            <w:pPr>
              <w:pStyle w:val="TAL"/>
              <w:rPr>
                <w:b/>
                <w:i/>
                <w:iCs/>
              </w:rPr>
            </w:pPr>
            <w:r w:rsidRPr="00FF083F">
              <w:rPr>
                <w:b/>
                <w:i/>
                <w:iCs/>
              </w:rPr>
              <w:t>supportRohcContextContinue</w:t>
            </w:r>
          </w:p>
          <w:p w14:paraId="5076B650" w14:textId="77777777" w:rsidR="00494017" w:rsidRPr="00FF083F" w:rsidRDefault="00494017" w:rsidP="004E4663">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3D0396"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3B8A2D0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173F8" w14:textId="77777777" w:rsidR="00494017" w:rsidRPr="00FF083F" w:rsidRDefault="00494017" w:rsidP="004E4663">
            <w:pPr>
              <w:pStyle w:val="TAL"/>
              <w:rPr>
                <w:b/>
                <w:i/>
                <w:lang w:eastAsia="en-GB"/>
              </w:rPr>
            </w:pPr>
            <w:r w:rsidRPr="00FF083F">
              <w:rPr>
                <w:b/>
                <w:i/>
                <w:lang w:eastAsia="en-GB"/>
              </w:rPr>
              <w:t>supportedROHC-Profiles</w:t>
            </w:r>
          </w:p>
          <w:p w14:paraId="748AA398" w14:textId="77777777" w:rsidR="00494017" w:rsidRPr="00FF083F" w:rsidRDefault="00494017" w:rsidP="004E4663">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5B2E865"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5180CFD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D4FB0" w14:textId="77777777" w:rsidR="00494017" w:rsidRPr="00FF083F" w:rsidRDefault="00494017" w:rsidP="004E4663">
            <w:pPr>
              <w:pStyle w:val="TAL"/>
              <w:rPr>
                <w:b/>
                <w:i/>
                <w:lang w:eastAsia="en-GB"/>
              </w:rPr>
            </w:pPr>
            <w:r w:rsidRPr="00FF083F">
              <w:rPr>
                <w:b/>
                <w:i/>
                <w:lang w:eastAsia="en-GB"/>
              </w:rPr>
              <w:t>supportedUplinkOnlyROHC-Profiles</w:t>
            </w:r>
          </w:p>
          <w:p w14:paraId="3116E1FD" w14:textId="77777777" w:rsidR="00494017" w:rsidRPr="00FF083F" w:rsidRDefault="00494017" w:rsidP="004E4663">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5E87296"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7328C16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3364A" w14:textId="77777777" w:rsidR="00494017" w:rsidRPr="00FF083F" w:rsidRDefault="00494017" w:rsidP="004E4663">
            <w:pPr>
              <w:pStyle w:val="TAL"/>
              <w:rPr>
                <w:b/>
                <w:i/>
                <w:lang w:eastAsia="zh-CN"/>
              </w:rPr>
            </w:pPr>
            <w:r w:rsidRPr="00FF083F">
              <w:rPr>
                <w:b/>
                <w:i/>
                <w:lang w:eastAsia="zh-CN"/>
              </w:rPr>
              <w:t>supportedStandardDic</w:t>
            </w:r>
          </w:p>
          <w:p w14:paraId="57368907" w14:textId="77777777" w:rsidR="00494017" w:rsidRPr="00FF083F" w:rsidRDefault="00494017" w:rsidP="004E4663">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233AAB5"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0C141C7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1BDCD" w14:textId="77777777" w:rsidR="00494017" w:rsidRPr="00FF083F" w:rsidRDefault="00494017" w:rsidP="004E4663">
            <w:pPr>
              <w:pStyle w:val="TAL"/>
              <w:rPr>
                <w:b/>
                <w:i/>
                <w:lang w:eastAsia="zh-CN"/>
              </w:rPr>
            </w:pPr>
            <w:r w:rsidRPr="00FF083F">
              <w:rPr>
                <w:b/>
                <w:i/>
                <w:lang w:eastAsia="zh-CN"/>
              </w:rPr>
              <w:t>supportedUDC</w:t>
            </w:r>
          </w:p>
          <w:p w14:paraId="5B2B52B0" w14:textId="77777777" w:rsidR="00494017" w:rsidRPr="00FF083F" w:rsidRDefault="00494017" w:rsidP="004E4663">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101576"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0D7D462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40D50" w14:textId="77777777" w:rsidR="00494017" w:rsidRPr="00FF083F" w:rsidRDefault="00494017" w:rsidP="004E4663">
            <w:pPr>
              <w:pStyle w:val="TAL"/>
              <w:rPr>
                <w:b/>
                <w:i/>
                <w:iCs/>
              </w:rPr>
            </w:pPr>
            <w:r w:rsidRPr="00FF083F">
              <w:rPr>
                <w:b/>
                <w:i/>
                <w:iCs/>
              </w:rPr>
              <w:t>tdd-SpecialSubframe</w:t>
            </w:r>
          </w:p>
          <w:p w14:paraId="1CCFB658" w14:textId="77777777" w:rsidR="00494017" w:rsidRPr="00FF083F" w:rsidRDefault="00494017" w:rsidP="004E4663">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3003E" w14:textId="77777777" w:rsidR="00494017" w:rsidRPr="00FF083F" w:rsidRDefault="00494017" w:rsidP="004E4663">
            <w:pPr>
              <w:pStyle w:val="TAL"/>
              <w:jc w:val="center"/>
              <w:rPr>
                <w:bCs/>
                <w:noProof/>
                <w:lang w:eastAsia="zh-TW"/>
              </w:rPr>
            </w:pPr>
            <w:r w:rsidRPr="00FF083F">
              <w:rPr>
                <w:bCs/>
                <w:noProof/>
                <w:lang w:eastAsia="zh-TW"/>
              </w:rPr>
              <w:t>Yes</w:t>
            </w:r>
          </w:p>
        </w:tc>
      </w:tr>
      <w:tr w:rsidR="00494017" w:rsidRPr="00FF083F" w14:paraId="1C9BD50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93B22" w14:textId="77777777" w:rsidR="00494017" w:rsidRPr="00FF083F" w:rsidRDefault="00494017" w:rsidP="004E4663">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095E4F96" w14:textId="77777777" w:rsidR="00494017" w:rsidRPr="00FF083F" w:rsidRDefault="00494017" w:rsidP="004E4663">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21FE4DE" w14:textId="77777777" w:rsidR="00494017" w:rsidRPr="00FF083F" w:rsidRDefault="00494017" w:rsidP="004E4663">
            <w:pPr>
              <w:pStyle w:val="TAL"/>
              <w:jc w:val="center"/>
              <w:rPr>
                <w:bCs/>
                <w:noProof/>
                <w:lang w:eastAsia="zh-TW"/>
              </w:rPr>
            </w:pPr>
            <w:r w:rsidRPr="00FF083F">
              <w:rPr>
                <w:bCs/>
                <w:noProof/>
                <w:lang w:eastAsia="zh-TW"/>
              </w:rPr>
              <w:t>No</w:t>
            </w:r>
          </w:p>
        </w:tc>
      </w:tr>
      <w:tr w:rsidR="00494017" w:rsidRPr="00FF083F" w14:paraId="11DBEE2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8C9E9" w14:textId="77777777" w:rsidR="00494017" w:rsidRPr="00FF083F" w:rsidRDefault="00494017" w:rsidP="004E4663">
            <w:pPr>
              <w:pStyle w:val="TAL"/>
              <w:rPr>
                <w:noProof/>
              </w:rPr>
            </w:pPr>
            <w:r w:rsidRPr="00FF083F">
              <w:rPr>
                <w:b/>
                <w:i/>
                <w:noProof/>
              </w:rPr>
              <w:t>tdd-TTI-Bundling</w:t>
            </w:r>
          </w:p>
          <w:p w14:paraId="0076C1FF" w14:textId="77777777" w:rsidR="00494017" w:rsidRPr="00FF083F" w:rsidRDefault="00494017" w:rsidP="004E4663">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6FCF8A6" w14:textId="77777777" w:rsidR="00494017" w:rsidRPr="00FF083F" w:rsidRDefault="00494017" w:rsidP="004E4663">
            <w:pPr>
              <w:pStyle w:val="TAL"/>
              <w:jc w:val="center"/>
              <w:rPr>
                <w:noProof/>
              </w:rPr>
            </w:pPr>
            <w:r w:rsidRPr="00FF083F">
              <w:rPr>
                <w:noProof/>
              </w:rPr>
              <w:t>Yes</w:t>
            </w:r>
          </w:p>
        </w:tc>
      </w:tr>
      <w:tr w:rsidR="00494017" w:rsidRPr="00FF083F" w14:paraId="1D0E54EF" w14:textId="77777777" w:rsidTr="004E4663">
        <w:trPr>
          <w:cantSplit/>
        </w:trPr>
        <w:tc>
          <w:tcPr>
            <w:tcW w:w="7793" w:type="dxa"/>
            <w:gridSpan w:val="2"/>
          </w:tcPr>
          <w:p w14:paraId="3D4CC236" w14:textId="77777777" w:rsidR="00494017" w:rsidRPr="00FF083F" w:rsidRDefault="00494017" w:rsidP="004E4663">
            <w:pPr>
              <w:pStyle w:val="TAL"/>
              <w:rPr>
                <w:b/>
                <w:bCs/>
                <w:i/>
                <w:noProof/>
                <w:lang w:eastAsia="en-GB"/>
              </w:rPr>
            </w:pPr>
            <w:r w:rsidRPr="00FF083F">
              <w:rPr>
                <w:b/>
                <w:bCs/>
                <w:i/>
                <w:noProof/>
                <w:lang w:eastAsia="en-GB"/>
              </w:rPr>
              <w:t>timeReferenceProvision</w:t>
            </w:r>
          </w:p>
          <w:p w14:paraId="44C35C3F" w14:textId="77777777" w:rsidR="00494017" w:rsidRPr="00FF083F" w:rsidRDefault="00494017" w:rsidP="004E4663">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62" w:type="dxa"/>
            <w:gridSpan w:val="2"/>
          </w:tcPr>
          <w:p w14:paraId="15B6B36F"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208C3752" w14:textId="77777777" w:rsidTr="004E4663">
        <w:trPr>
          <w:cantSplit/>
        </w:trPr>
        <w:tc>
          <w:tcPr>
            <w:tcW w:w="7793" w:type="dxa"/>
            <w:gridSpan w:val="2"/>
          </w:tcPr>
          <w:p w14:paraId="49DD23B9" w14:textId="77777777" w:rsidR="00494017" w:rsidRPr="00FF083F" w:rsidRDefault="00494017" w:rsidP="004E4663">
            <w:pPr>
              <w:pStyle w:val="TAL"/>
              <w:rPr>
                <w:b/>
                <w:bCs/>
                <w:i/>
                <w:iCs/>
                <w:noProof/>
                <w:lang w:eastAsia="x-none"/>
              </w:rPr>
            </w:pPr>
            <w:r w:rsidRPr="00FF083F">
              <w:rPr>
                <w:b/>
                <w:bCs/>
                <w:i/>
                <w:iCs/>
                <w:noProof/>
                <w:lang w:eastAsia="x-none"/>
              </w:rPr>
              <w:t>timeSeparationSlot2, timeSeparationSlot4</w:t>
            </w:r>
          </w:p>
          <w:p w14:paraId="43B05450" w14:textId="77777777" w:rsidR="00494017" w:rsidRPr="00FF083F" w:rsidRDefault="00494017" w:rsidP="004E4663">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62" w:type="dxa"/>
            <w:gridSpan w:val="2"/>
          </w:tcPr>
          <w:p w14:paraId="5E9F4E50" w14:textId="77777777" w:rsidR="00494017" w:rsidRPr="00FF083F" w:rsidRDefault="00494017" w:rsidP="004E4663">
            <w:pPr>
              <w:pStyle w:val="TAL"/>
              <w:jc w:val="center"/>
              <w:rPr>
                <w:noProof/>
                <w:lang w:eastAsia="zh-CN"/>
              </w:rPr>
            </w:pPr>
            <w:r w:rsidRPr="00FF083F">
              <w:rPr>
                <w:noProof/>
                <w:lang w:eastAsia="zh-CN"/>
              </w:rPr>
              <w:t>-</w:t>
            </w:r>
          </w:p>
        </w:tc>
      </w:tr>
      <w:tr w:rsidR="00494017" w:rsidRPr="00FF083F" w14:paraId="6A8AD89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2F99D" w14:textId="77777777" w:rsidR="00494017" w:rsidRPr="00FF083F" w:rsidRDefault="00494017" w:rsidP="004E4663">
            <w:pPr>
              <w:pStyle w:val="TAL"/>
              <w:rPr>
                <w:b/>
                <w:i/>
                <w:iCs/>
                <w:lang w:eastAsia="zh-CN"/>
              </w:rPr>
            </w:pPr>
            <w:r w:rsidRPr="00FF083F">
              <w:rPr>
                <w:b/>
                <w:i/>
                <w:iCs/>
              </w:rPr>
              <w:t>timerT312</w:t>
            </w:r>
          </w:p>
          <w:p w14:paraId="449ED80C" w14:textId="77777777" w:rsidR="00494017" w:rsidRPr="00FF083F" w:rsidRDefault="00494017" w:rsidP="004E4663">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CD3204D" w14:textId="77777777" w:rsidR="00494017" w:rsidRPr="00FF083F" w:rsidRDefault="00494017" w:rsidP="004E4663">
            <w:pPr>
              <w:pStyle w:val="TAL"/>
              <w:jc w:val="center"/>
              <w:rPr>
                <w:bCs/>
                <w:noProof/>
                <w:lang w:eastAsia="zh-TW"/>
              </w:rPr>
            </w:pPr>
            <w:r w:rsidRPr="00FF083F">
              <w:rPr>
                <w:bCs/>
                <w:noProof/>
                <w:lang w:eastAsia="zh-TW"/>
              </w:rPr>
              <w:t>No</w:t>
            </w:r>
          </w:p>
        </w:tc>
      </w:tr>
      <w:tr w:rsidR="00494017" w:rsidRPr="00FF083F" w14:paraId="7BD5AFAC" w14:textId="77777777" w:rsidTr="004E4663">
        <w:tc>
          <w:tcPr>
            <w:tcW w:w="7773" w:type="dxa"/>
            <w:tcBorders>
              <w:top w:val="single" w:sz="4" w:space="0" w:color="808080"/>
              <w:left w:val="single" w:sz="4" w:space="0" w:color="808080"/>
              <w:bottom w:val="single" w:sz="4" w:space="0" w:color="808080"/>
              <w:right w:val="single" w:sz="4" w:space="0" w:color="808080"/>
            </w:tcBorders>
          </w:tcPr>
          <w:p w14:paraId="6BA37EDA" w14:textId="77777777" w:rsidR="00494017" w:rsidRPr="00FF083F" w:rsidRDefault="00494017" w:rsidP="004E4663">
            <w:pPr>
              <w:pStyle w:val="TAL"/>
              <w:rPr>
                <w:b/>
                <w:i/>
                <w:lang w:eastAsia="zh-CN"/>
              </w:rPr>
            </w:pPr>
            <w:r w:rsidRPr="00FF083F">
              <w:rPr>
                <w:b/>
                <w:i/>
                <w:lang w:eastAsia="zh-CN"/>
              </w:rPr>
              <w:t>tm5-FDD</w:t>
            </w:r>
          </w:p>
          <w:p w14:paraId="7A467045" w14:textId="77777777" w:rsidR="00494017" w:rsidRPr="00FF083F" w:rsidRDefault="00494017" w:rsidP="004E4663">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B4E09AA"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CD14A5A" w14:textId="77777777" w:rsidTr="004E4663">
        <w:tc>
          <w:tcPr>
            <w:tcW w:w="7773" w:type="dxa"/>
            <w:tcBorders>
              <w:top w:val="single" w:sz="4" w:space="0" w:color="808080"/>
              <w:left w:val="single" w:sz="4" w:space="0" w:color="808080"/>
              <w:bottom w:val="single" w:sz="4" w:space="0" w:color="808080"/>
              <w:right w:val="single" w:sz="4" w:space="0" w:color="808080"/>
            </w:tcBorders>
          </w:tcPr>
          <w:p w14:paraId="4FC14F7F" w14:textId="77777777" w:rsidR="00494017" w:rsidRPr="00FF083F" w:rsidRDefault="00494017" w:rsidP="004E4663">
            <w:pPr>
              <w:pStyle w:val="TAL"/>
              <w:rPr>
                <w:b/>
                <w:i/>
                <w:lang w:eastAsia="zh-CN"/>
              </w:rPr>
            </w:pPr>
            <w:r w:rsidRPr="00FF083F">
              <w:rPr>
                <w:b/>
                <w:i/>
                <w:lang w:eastAsia="zh-CN"/>
              </w:rPr>
              <w:t>tm5-TDD</w:t>
            </w:r>
          </w:p>
          <w:p w14:paraId="46139846" w14:textId="77777777" w:rsidR="00494017" w:rsidRPr="00FF083F" w:rsidRDefault="00494017" w:rsidP="004E4663">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8C586CC"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35870BA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E3D7C" w14:textId="77777777" w:rsidR="00494017" w:rsidRPr="00FF083F" w:rsidRDefault="00494017" w:rsidP="004E4663">
            <w:pPr>
              <w:pStyle w:val="TAL"/>
              <w:rPr>
                <w:b/>
                <w:bCs/>
                <w:i/>
                <w:noProof/>
                <w:lang w:eastAsia="zh-TW"/>
              </w:rPr>
            </w:pPr>
            <w:r w:rsidRPr="00FF083F">
              <w:rPr>
                <w:b/>
                <w:bCs/>
                <w:i/>
                <w:noProof/>
                <w:lang w:eastAsia="zh-TW"/>
              </w:rPr>
              <w:t>tm6-CE-ModeA</w:t>
            </w:r>
          </w:p>
          <w:p w14:paraId="672968E7" w14:textId="77777777" w:rsidR="00494017" w:rsidRPr="00FF083F" w:rsidRDefault="00494017" w:rsidP="004E4663">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AA623A" w14:textId="77777777" w:rsidR="00494017" w:rsidRPr="00FF083F" w:rsidRDefault="00494017" w:rsidP="004E4663">
            <w:pPr>
              <w:pStyle w:val="TAL"/>
              <w:jc w:val="center"/>
              <w:rPr>
                <w:bCs/>
                <w:noProof/>
                <w:lang w:eastAsia="zh-TW"/>
              </w:rPr>
            </w:pPr>
            <w:r w:rsidRPr="00FF083F">
              <w:rPr>
                <w:bCs/>
                <w:noProof/>
                <w:lang w:eastAsia="zh-TW"/>
              </w:rPr>
              <w:t>Yes</w:t>
            </w:r>
          </w:p>
        </w:tc>
      </w:tr>
      <w:tr w:rsidR="00494017" w:rsidRPr="00FF083F" w14:paraId="6367AC9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71BE7" w14:textId="77777777" w:rsidR="00494017" w:rsidRPr="00FF083F" w:rsidRDefault="00494017" w:rsidP="004E4663">
            <w:pPr>
              <w:pStyle w:val="TAL"/>
              <w:rPr>
                <w:b/>
                <w:i/>
                <w:lang w:eastAsia="zh-CN"/>
              </w:rPr>
            </w:pPr>
            <w:bookmarkStart w:id="28" w:name="_Hlk523748062"/>
            <w:r w:rsidRPr="00FF083F">
              <w:rPr>
                <w:b/>
                <w:i/>
                <w:lang w:eastAsia="zh-CN"/>
              </w:rPr>
              <w:t>tm8-slotPDSCH</w:t>
            </w:r>
            <w:bookmarkEnd w:id="28"/>
          </w:p>
          <w:p w14:paraId="0F5627AA" w14:textId="77777777" w:rsidR="00494017" w:rsidRPr="00FF083F" w:rsidRDefault="00494017" w:rsidP="004E4663">
            <w:pPr>
              <w:pStyle w:val="TAL"/>
              <w:rPr>
                <w:b/>
                <w:bCs/>
                <w:i/>
                <w:noProof/>
                <w:lang w:eastAsia="zh-TW"/>
              </w:rPr>
            </w:pPr>
            <w:r w:rsidRPr="00FF083F">
              <w:rPr>
                <w:iCs/>
                <w:lang w:eastAsia="zh-CN"/>
              </w:rPr>
              <w:t xml:space="preserve">Indicates whether the UE supports </w:t>
            </w:r>
            <w:bookmarkStart w:id="29" w:name="_Hlk523748078"/>
            <w:r w:rsidRPr="00FF083F">
              <w:rPr>
                <w:iCs/>
                <w:lang w:eastAsia="zh-CN"/>
              </w:rPr>
              <w:t>configuration and decoding of TM8 for slot PDSCH in TDD</w:t>
            </w:r>
            <w:bookmarkEnd w:id="29"/>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3C67D1"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1F7CB18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42965" w14:textId="77777777" w:rsidR="00494017" w:rsidRPr="00FF083F" w:rsidRDefault="00494017" w:rsidP="004E4663">
            <w:pPr>
              <w:pStyle w:val="TAL"/>
              <w:rPr>
                <w:b/>
                <w:bCs/>
                <w:i/>
                <w:noProof/>
                <w:lang w:eastAsia="zh-TW"/>
              </w:rPr>
            </w:pPr>
            <w:r w:rsidRPr="00FF083F">
              <w:rPr>
                <w:b/>
                <w:bCs/>
                <w:i/>
                <w:noProof/>
                <w:lang w:eastAsia="zh-TW"/>
              </w:rPr>
              <w:t>tm9-CE-ModeA</w:t>
            </w:r>
          </w:p>
          <w:p w14:paraId="06C4BEB1" w14:textId="77777777" w:rsidR="00494017" w:rsidRPr="00FF083F" w:rsidRDefault="00494017" w:rsidP="004E4663">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D44C37" w14:textId="77777777" w:rsidR="00494017" w:rsidRPr="00FF083F" w:rsidRDefault="00494017" w:rsidP="004E4663">
            <w:pPr>
              <w:pStyle w:val="TAL"/>
              <w:jc w:val="center"/>
              <w:rPr>
                <w:bCs/>
                <w:noProof/>
                <w:lang w:eastAsia="zh-TW"/>
              </w:rPr>
            </w:pPr>
            <w:r w:rsidRPr="00FF083F">
              <w:rPr>
                <w:bCs/>
                <w:noProof/>
                <w:lang w:eastAsia="zh-TW"/>
              </w:rPr>
              <w:t>Yes</w:t>
            </w:r>
          </w:p>
        </w:tc>
      </w:tr>
      <w:tr w:rsidR="00494017" w:rsidRPr="00FF083F" w14:paraId="474286B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234F9" w14:textId="77777777" w:rsidR="00494017" w:rsidRPr="00FF083F" w:rsidRDefault="00494017" w:rsidP="004E4663">
            <w:pPr>
              <w:pStyle w:val="TAL"/>
              <w:rPr>
                <w:b/>
                <w:bCs/>
                <w:i/>
                <w:noProof/>
                <w:lang w:eastAsia="zh-TW"/>
              </w:rPr>
            </w:pPr>
            <w:r w:rsidRPr="00FF083F">
              <w:rPr>
                <w:b/>
                <w:bCs/>
                <w:i/>
                <w:noProof/>
                <w:lang w:eastAsia="zh-TW"/>
              </w:rPr>
              <w:t>tm9-CE-ModeB</w:t>
            </w:r>
          </w:p>
          <w:p w14:paraId="08A6F426" w14:textId="77777777" w:rsidR="00494017" w:rsidRPr="00FF083F" w:rsidRDefault="00494017" w:rsidP="004E4663">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F1186B" w14:textId="77777777" w:rsidR="00494017" w:rsidRPr="00FF083F" w:rsidRDefault="00494017" w:rsidP="004E4663">
            <w:pPr>
              <w:pStyle w:val="TAL"/>
              <w:jc w:val="center"/>
              <w:rPr>
                <w:bCs/>
                <w:noProof/>
                <w:lang w:eastAsia="zh-TW"/>
              </w:rPr>
            </w:pPr>
            <w:r w:rsidRPr="00FF083F">
              <w:rPr>
                <w:bCs/>
                <w:noProof/>
                <w:lang w:eastAsia="zh-TW"/>
              </w:rPr>
              <w:t>Yes</w:t>
            </w:r>
          </w:p>
        </w:tc>
      </w:tr>
      <w:tr w:rsidR="00494017" w:rsidRPr="00FF083F" w14:paraId="71F337D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68C51" w14:textId="77777777" w:rsidR="00494017" w:rsidRPr="00FF083F" w:rsidRDefault="00494017" w:rsidP="004E4663">
            <w:pPr>
              <w:pStyle w:val="TAL"/>
              <w:rPr>
                <w:b/>
                <w:bCs/>
                <w:i/>
                <w:noProof/>
                <w:lang w:eastAsia="zh-TW"/>
              </w:rPr>
            </w:pPr>
            <w:r w:rsidRPr="00FF083F">
              <w:rPr>
                <w:b/>
                <w:bCs/>
                <w:i/>
                <w:noProof/>
                <w:lang w:eastAsia="zh-TW"/>
              </w:rPr>
              <w:t>tm9-LAA</w:t>
            </w:r>
          </w:p>
          <w:p w14:paraId="6DB1F2F6" w14:textId="77777777" w:rsidR="00494017" w:rsidRPr="00FF083F" w:rsidRDefault="00494017" w:rsidP="004E4663">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C2CB04"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627ACC3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1EF5A" w14:textId="77777777" w:rsidR="00494017" w:rsidRPr="00FF083F" w:rsidRDefault="00494017" w:rsidP="004E4663">
            <w:pPr>
              <w:pStyle w:val="TAL"/>
              <w:rPr>
                <w:b/>
                <w:i/>
                <w:lang w:eastAsia="zh-CN"/>
              </w:rPr>
            </w:pPr>
            <w:r w:rsidRPr="00FF083F">
              <w:rPr>
                <w:b/>
                <w:i/>
                <w:lang w:eastAsia="zh-CN"/>
              </w:rPr>
              <w:t>tm9-slotSubslot</w:t>
            </w:r>
          </w:p>
          <w:p w14:paraId="373804AC" w14:textId="77777777" w:rsidR="00494017" w:rsidRPr="00FF083F" w:rsidRDefault="00494017" w:rsidP="004E4663">
            <w:pPr>
              <w:pStyle w:val="TAL"/>
              <w:rPr>
                <w:b/>
                <w:bCs/>
                <w:i/>
                <w:noProof/>
                <w:lang w:eastAsia="zh-TW"/>
              </w:rPr>
            </w:pPr>
            <w:r w:rsidRPr="00FF083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B17FE11"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69A66AD5"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9EF98" w14:textId="77777777" w:rsidR="00494017" w:rsidRPr="00FF083F" w:rsidRDefault="00494017" w:rsidP="004E4663">
            <w:pPr>
              <w:pStyle w:val="TAL"/>
              <w:rPr>
                <w:b/>
                <w:i/>
                <w:lang w:eastAsia="zh-CN"/>
              </w:rPr>
            </w:pPr>
            <w:r w:rsidRPr="00FF083F">
              <w:rPr>
                <w:b/>
                <w:i/>
                <w:lang w:eastAsia="zh-CN"/>
              </w:rPr>
              <w:t>tm9-slotSubslotMBSFN</w:t>
            </w:r>
          </w:p>
          <w:p w14:paraId="5E694CDE" w14:textId="77777777" w:rsidR="00494017" w:rsidRPr="00FF083F" w:rsidRDefault="00494017" w:rsidP="004E4663">
            <w:pPr>
              <w:pStyle w:val="TAL"/>
              <w:rPr>
                <w:b/>
                <w:bCs/>
                <w:i/>
                <w:noProof/>
                <w:lang w:eastAsia="zh-TW"/>
              </w:rPr>
            </w:pPr>
            <w:r w:rsidRPr="00FF083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B6D8C3"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5ED1FCE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D5DD9" w14:textId="77777777" w:rsidR="00494017" w:rsidRPr="00FF083F" w:rsidRDefault="00494017" w:rsidP="004E4663">
            <w:pPr>
              <w:pStyle w:val="TAL"/>
              <w:rPr>
                <w:b/>
                <w:bCs/>
                <w:i/>
                <w:noProof/>
                <w:lang w:eastAsia="zh-TW"/>
              </w:rPr>
            </w:pPr>
            <w:r w:rsidRPr="00FF083F">
              <w:rPr>
                <w:b/>
                <w:bCs/>
                <w:i/>
                <w:noProof/>
                <w:lang w:eastAsia="zh-TW"/>
              </w:rPr>
              <w:t>tm9-With-8Tx-FDD</w:t>
            </w:r>
          </w:p>
          <w:p w14:paraId="08E619F6" w14:textId="77777777" w:rsidR="00494017" w:rsidRPr="00FF083F" w:rsidRDefault="00494017" w:rsidP="004E4663">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7EBAD2" w14:textId="77777777" w:rsidR="00494017" w:rsidRPr="00FF083F" w:rsidRDefault="00494017" w:rsidP="004E4663">
            <w:pPr>
              <w:pStyle w:val="TAL"/>
              <w:jc w:val="center"/>
              <w:rPr>
                <w:bCs/>
                <w:noProof/>
                <w:lang w:eastAsia="zh-TW"/>
              </w:rPr>
            </w:pPr>
            <w:r w:rsidRPr="00FF083F">
              <w:rPr>
                <w:bCs/>
                <w:noProof/>
                <w:lang w:eastAsia="zh-TW"/>
              </w:rPr>
              <w:t>Yes</w:t>
            </w:r>
          </w:p>
        </w:tc>
      </w:tr>
      <w:tr w:rsidR="00494017" w:rsidRPr="00FF083F" w14:paraId="41A7EC2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10D01" w14:textId="77777777" w:rsidR="00494017" w:rsidRPr="00FF083F" w:rsidRDefault="00494017" w:rsidP="004E4663">
            <w:pPr>
              <w:pStyle w:val="TAL"/>
              <w:rPr>
                <w:b/>
                <w:bCs/>
                <w:i/>
                <w:noProof/>
                <w:lang w:eastAsia="zh-TW"/>
              </w:rPr>
            </w:pPr>
            <w:r w:rsidRPr="00FF083F">
              <w:rPr>
                <w:b/>
                <w:bCs/>
                <w:i/>
                <w:noProof/>
                <w:lang w:eastAsia="zh-TW"/>
              </w:rPr>
              <w:t>tm10-LAA</w:t>
            </w:r>
          </w:p>
          <w:p w14:paraId="2CBCB156" w14:textId="77777777" w:rsidR="00494017" w:rsidRPr="00FF083F" w:rsidRDefault="00494017" w:rsidP="004E4663">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EBFF24"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0D3C8E2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C9453" w14:textId="77777777" w:rsidR="00494017" w:rsidRPr="00FF083F" w:rsidRDefault="00494017" w:rsidP="004E4663">
            <w:pPr>
              <w:pStyle w:val="TAL"/>
              <w:rPr>
                <w:b/>
                <w:i/>
                <w:lang w:eastAsia="zh-CN"/>
              </w:rPr>
            </w:pPr>
            <w:r w:rsidRPr="00FF083F">
              <w:rPr>
                <w:b/>
                <w:i/>
                <w:lang w:eastAsia="zh-CN"/>
              </w:rPr>
              <w:t>tm10-slotSubslot</w:t>
            </w:r>
          </w:p>
          <w:p w14:paraId="7D731867" w14:textId="77777777" w:rsidR="00494017" w:rsidRPr="00FF083F" w:rsidRDefault="00494017" w:rsidP="004E4663">
            <w:pPr>
              <w:pStyle w:val="TAL"/>
              <w:rPr>
                <w:b/>
                <w:bCs/>
                <w:i/>
                <w:noProof/>
                <w:lang w:eastAsia="zh-TW"/>
              </w:rPr>
            </w:pPr>
            <w:r w:rsidRPr="00FF083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37C28F8"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6F48F30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5D9D" w14:textId="77777777" w:rsidR="00494017" w:rsidRPr="00FF083F" w:rsidRDefault="00494017" w:rsidP="004E4663">
            <w:pPr>
              <w:pStyle w:val="TAL"/>
              <w:rPr>
                <w:b/>
                <w:i/>
                <w:lang w:eastAsia="zh-CN"/>
              </w:rPr>
            </w:pPr>
            <w:r w:rsidRPr="00FF083F">
              <w:rPr>
                <w:b/>
                <w:i/>
                <w:lang w:eastAsia="zh-CN"/>
              </w:rPr>
              <w:t>tm10-slotSubslotMBSFN</w:t>
            </w:r>
          </w:p>
          <w:p w14:paraId="6C3F473E" w14:textId="77777777" w:rsidR="00494017" w:rsidRPr="00FF083F" w:rsidRDefault="00494017" w:rsidP="004E4663">
            <w:pPr>
              <w:pStyle w:val="TAL"/>
              <w:rPr>
                <w:b/>
                <w:bCs/>
                <w:i/>
                <w:noProof/>
                <w:lang w:eastAsia="zh-TW"/>
              </w:rPr>
            </w:pPr>
            <w:r w:rsidRPr="00FF083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29D155A"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32F8DE3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09C33" w14:textId="77777777" w:rsidR="00494017" w:rsidRPr="00FF083F" w:rsidRDefault="00494017" w:rsidP="004E4663">
            <w:pPr>
              <w:pStyle w:val="TAL"/>
              <w:rPr>
                <w:rFonts w:cs="Arial"/>
                <w:b/>
                <w:bCs/>
                <w:i/>
                <w:noProof/>
                <w:szCs w:val="18"/>
                <w:lang w:eastAsia="zh-CN"/>
              </w:rPr>
            </w:pPr>
            <w:r w:rsidRPr="00FF083F">
              <w:rPr>
                <w:rFonts w:cs="Arial"/>
                <w:b/>
                <w:bCs/>
                <w:i/>
                <w:noProof/>
                <w:szCs w:val="18"/>
                <w:lang w:eastAsia="zh-CN"/>
              </w:rPr>
              <w:t>totalWeightedLayers</w:t>
            </w:r>
          </w:p>
          <w:p w14:paraId="18953B27" w14:textId="77777777" w:rsidR="00494017" w:rsidRPr="00FF083F" w:rsidRDefault="00494017" w:rsidP="004E4663">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00B0CDA"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2DEFC11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0ACDC" w14:textId="77777777" w:rsidR="00494017" w:rsidRPr="00FF083F" w:rsidRDefault="00494017" w:rsidP="004E4663">
            <w:pPr>
              <w:pStyle w:val="TAL"/>
              <w:rPr>
                <w:b/>
                <w:bCs/>
                <w:i/>
                <w:noProof/>
                <w:lang w:eastAsia="zh-TW"/>
              </w:rPr>
            </w:pPr>
            <w:r w:rsidRPr="00FF083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DA42A18" w14:textId="77777777" w:rsidR="00494017" w:rsidRPr="00FF083F" w:rsidRDefault="00494017" w:rsidP="004E4663">
            <w:pPr>
              <w:pStyle w:val="TAL"/>
              <w:jc w:val="center"/>
              <w:rPr>
                <w:bCs/>
                <w:noProof/>
                <w:lang w:eastAsia="zh-TW"/>
              </w:rPr>
            </w:pPr>
            <w:r w:rsidRPr="00FF083F">
              <w:rPr>
                <w:bCs/>
                <w:noProof/>
                <w:lang w:eastAsia="zh-TW"/>
              </w:rPr>
              <w:t>No</w:t>
            </w:r>
          </w:p>
        </w:tc>
      </w:tr>
      <w:tr w:rsidR="00494017" w:rsidRPr="00FF083F" w14:paraId="77C4340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EAE06" w14:textId="77777777" w:rsidR="00494017" w:rsidRPr="00FF083F" w:rsidRDefault="00494017" w:rsidP="004E4663">
            <w:pPr>
              <w:pStyle w:val="TAL"/>
              <w:rPr>
                <w:b/>
                <w:i/>
                <w:lang w:eastAsia="zh-CN"/>
              </w:rPr>
            </w:pPr>
            <w:r w:rsidRPr="00FF083F">
              <w:rPr>
                <w:b/>
                <w:i/>
                <w:lang w:eastAsia="zh-CN"/>
              </w:rPr>
              <w:t>twoStepSchedulingTimingInfo</w:t>
            </w:r>
          </w:p>
          <w:p w14:paraId="50F6F7E4" w14:textId="77777777" w:rsidR="00494017" w:rsidRPr="00FF083F" w:rsidRDefault="00494017" w:rsidP="004E4663">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2D90CC42" w14:textId="77777777" w:rsidR="00494017" w:rsidRPr="00FF083F" w:rsidRDefault="00494017" w:rsidP="004E4663">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26F8BF11" w14:textId="77777777" w:rsidR="00494017" w:rsidRPr="00FF083F" w:rsidRDefault="00494017" w:rsidP="004E4663">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C6C6C5"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7F91E4E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BEC4C" w14:textId="77777777" w:rsidR="00494017" w:rsidRPr="00FF083F" w:rsidRDefault="00494017" w:rsidP="004E4663">
            <w:pPr>
              <w:pStyle w:val="TAL"/>
              <w:rPr>
                <w:b/>
                <w:bCs/>
                <w:i/>
                <w:noProof/>
                <w:lang w:eastAsia="zh-TW"/>
              </w:rPr>
            </w:pPr>
            <w:r w:rsidRPr="00FF083F">
              <w:rPr>
                <w:b/>
                <w:bCs/>
                <w:i/>
                <w:noProof/>
                <w:lang w:eastAsia="zh-TW"/>
              </w:rPr>
              <w:t>txAntennaSwitchDL, txAntennaSwitchUL</w:t>
            </w:r>
          </w:p>
          <w:p w14:paraId="0D74E2AC" w14:textId="77777777" w:rsidR="00494017" w:rsidRPr="00FF083F" w:rsidRDefault="00494017" w:rsidP="004E4663">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5828A9C3" w14:textId="77777777" w:rsidR="00494017" w:rsidRPr="00FF083F" w:rsidRDefault="00494017" w:rsidP="004E4663">
            <w:pPr>
              <w:pStyle w:val="TAL"/>
              <w:rPr>
                <w:bCs/>
                <w:noProof/>
                <w:lang w:eastAsia="zh-TW"/>
              </w:rPr>
            </w:pPr>
            <w:bookmarkStart w:id="30"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30"/>
            <w:r w:rsidRPr="00FF083F">
              <w:rPr>
                <w:lang w:eastAsia="zh-CN"/>
              </w:rPr>
              <w:t xml:space="preserve"> </w:t>
            </w:r>
            <w:bookmarkStart w:id="31" w:name="_Hlk499614750"/>
            <w:r w:rsidRPr="00FF083F">
              <w:rPr>
                <w:lang w:eastAsia="zh-CN"/>
              </w:rPr>
              <w:t xml:space="preserve">Value 1 means first </w:t>
            </w:r>
            <w:bookmarkEnd w:id="31"/>
            <w:r w:rsidRPr="00FF083F">
              <w:rPr>
                <w:lang w:eastAsia="zh-CN"/>
              </w:rPr>
              <w:t>entry, value 2 means second entry and so on. All DL and UL that switch together indicate the same entry number.</w:t>
            </w:r>
          </w:p>
          <w:p w14:paraId="2B059068" w14:textId="77777777" w:rsidR="00494017" w:rsidRPr="00FF083F" w:rsidRDefault="00494017" w:rsidP="004E4663">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0F81B535" w14:textId="77777777" w:rsidR="00494017" w:rsidRPr="00FF083F" w:rsidRDefault="00494017" w:rsidP="004E4663">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7E117A68" w14:textId="77777777" w:rsidR="00494017" w:rsidRPr="00FF083F" w:rsidRDefault="00494017" w:rsidP="004E4663">
            <w:pPr>
              <w:pStyle w:val="TAL"/>
              <w:jc w:val="center"/>
              <w:rPr>
                <w:bCs/>
                <w:noProof/>
                <w:lang w:eastAsia="zh-TW"/>
              </w:rPr>
            </w:pPr>
            <w:r w:rsidRPr="00FF083F">
              <w:rPr>
                <w:bCs/>
                <w:noProof/>
                <w:lang w:eastAsia="zh-TW"/>
              </w:rPr>
              <w:t>-</w:t>
            </w:r>
          </w:p>
        </w:tc>
      </w:tr>
      <w:tr w:rsidR="00494017" w:rsidRPr="00FF083F" w14:paraId="7D65A39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7A5AC" w14:textId="77777777" w:rsidR="00494017" w:rsidRPr="00FF083F" w:rsidRDefault="00494017" w:rsidP="004E4663">
            <w:pPr>
              <w:pStyle w:val="TAL"/>
              <w:rPr>
                <w:b/>
                <w:bCs/>
                <w:i/>
                <w:noProof/>
                <w:lang w:eastAsia="zh-TW"/>
              </w:rPr>
            </w:pPr>
            <w:r w:rsidRPr="00FF083F">
              <w:rPr>
                <w:b/>
                <w:bCs/>
                <w:i/>
                <w:noProof/>
                <w:lang w:eastAsia="zh-TW"/>
              </w:rPr>
              <w:t>txDiv-PUCCH1b-ChSelect</w:t>
            </w:r>
          </w:p>
          <w:p w14:paraId="0F6B8809" w14:textId="77777777" w:rsidR="00494017" w:rsidRPr="00FF083F" w:rsidRDefault="00494017" w:rsidP="004E4663">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4E7EDD" w14:textId="77777777" w:rsidR="00494017" w:rsidRPr="00FF083F" w:rsidRDefault="00494017" w:rsidP="004E4663">
            <w:pPr>
              <w:pStyle w:val="TAL"/>
              <w:jc w:val="center"/>
              <w:rPr>
                <w:bCs/>
                <w:noProof/>
                <w:lang w:eastAsia="zh-TW"/>
              </w:rPr>
            </w:pPr>
            <w:r w:rsidRPr="00FF083F">
              <w:rPr>
                <w:bCs/>
                <w:noProof/>
                <w:lang w:eastAsia="zh-TW"/>
              </w:rPr>
              <w:t>Yes</w:t>
            </w:r>
          </w:p>
        </w:tc>
      </w:tr>
      <w:tr w:rsidR="00494017" w:rsidRPr="00FF083F" w14:paraId="1979963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21114" w14:textId="77777777" w:rsidR="00494017" w:rsidRPr="00FF083F" w:rsidRDefault="00494017" w:rsidP="004E4663">
            <w:pPr>
              <w:pStyle w:val="TAL"/>
              <w:rPr>
                <w:b/>
                <w:bCs/>
                <w:i/>
                <w:noProof/>
                <w:lang w:eastAsia="zh-TW"/>
              </w:rPr>
            </w:pPr>
            <w:r w:rsidRPr="00FF083F">
              <w:rPr>
                <w:b/>
                <w:bCs/>
                <w:i/>
                <w:noProof/>
                <w:lang w:eastAsia="zh-TW"/>
              </w:rPr>
              <w:t>txDiv-SPUCCH</w:t>
            </w:r>
          </w:p>
          <w:p w14:paraId="649606B4" w14:textId="77777777" w:rsidR="00494017" w:rsidRPr="00FF083F" w:rsidRDefault="00494017" w:rsidP="004E4663">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A8C0A72" w14:textId="77777777" w:rsidR="00494017" w:rsidRPr="00FF083F" w:rsidRDefault="00494017" w:rsidP="004E4663">
            <w:pPr>
              <w:keepNext/>
              <w:keepLines/>
              <w:spacing w:after="0"/>
              <w:jc w:val="center"/>
              <w:rPr>
                <w:rFonts w:ascii="Arial" w:hAnsi="Arial"/>
                <w:bCs/>
                <w:noProof/>
                <w:sz w:val="18"/>
                <w:lang w:eastAsia="zh-TW"/>
              </w:rPr>
            </w:pPr>
            <w:r w:rsidRPr="00FF083F">
              <w:rPr>
                <w:bCs/>
                <w:noProof/>
                <w:lang w:eastAsia="zh-TW"/>
              </w:rPr>
              <w:t>-</w:t>
            </w:r>
          </w:p>
        </w:tc>
      </w:tr>
      <w:tr w:rsidR="00494017" w:rsidRPr="00FF083F" w14:paraId="6C1C921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3F3BF" w14:textId="77777777" w:rsidR="00494017" w:rsidRPr="00FF083F" w:rsidRDefault="00494017" w:rsidP="004E4663">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292AE2B2" w14:textId="77777777" w:rsidR="00494017" w:rsidRPr="00FF083F" w:rsidRDefault="00494017" w:rsidP="004E4663">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D478740" w14:textId="77777777" w:rsidR="00494017" w:rsidRPr="00FF083F" w:rsidRDefault="00494017" w:rsidP="004E4663">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494017" w:rsidRPr="00FF083F" w14:paraId="1E2CEF0E" w14:textId="77777777" w:rsidTr="004E4663">
        <w:trPr>
          <w:cantSplit/>
        </w:trPr>
        <w:tc>
          <w:tcPr>
            <w:tcW w:w="7793" w:type="dxa"/>
            <w:gridSpan w:val="2"/>
          </w:tcPr>
          <w:p w14:paraId="1F1E6A15" w14:textId="77777777" w:rsidR="00494017" w:rsidRPr="00FF083F" w:rsidRDefault="00494017" w:rsidP="004E4663">
            <w:pPr>
              <w:pStyle w:val="TAL"/>
              <w:rPr>
                <w:b/>
                <w:i/>
                <w:lang w:eastAsia="en-GB"/>
              </w:rPr>
            </w:pPr>
            <w:r w:rsidRPr="00FF083F">
              <w:rPr>
                <w:b/>
                <w:i/>
                <w:lang w:eastAsia="ko-KR"/>
              </w:rPr>
              <w:t>u</w:t>
            </w:r>
            <w:r w:rsidRPr="00FF083F">
              <w:rPr>
                <w:b/>
                <w:i/>
                <w:lang w:eastAsia="en-GB"/>
              </w:rPr>
              <w:t>e-AutonomousWithFullSensing</w:t>
            </w:r>
          </w:p>
          <w:p w14:paraId="6CD871BB" w14:textId="77777777" w:rsidR="00494017" w:rsidRPr="00FF083F" w:rsidRDefault="00494017" w:rsidP="004E4663">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4690056D" w14:textId="77777777" w:rsidR="00494017" w:rsidRPr="00FF083F" w:rsidRDefault="00494017" w:rsidP="004E4663">
            <w:pPr>
              <w:pStyle w:val="TAL"/>
              <w:jc w:val="center"/>
              <w:rPr>
                <w:bCs/>
                <w:noProof/>
                <w:lang w:eastAsia="en-GB"/>
              </w:rPr>
            </w:pPr>
            <w:r w:rsidRPr="00FF083F">
              <w:rPr>
                <w:bCs/>
                <w:noProof/>
                <w:lang w:eastAsia="ko-KR"/>
              </w:rPr>
              <w:t>-</w:t>
            </w:r>
          </w:p>
        </w:tc>
      </w:tr>
      <w:tr w:rsidR="00494017" w:rsidRPr="00FF083F" w14:paraId="227B8C88" w14:textId="77777777" w:rsidTr="004E4663">
        <w:trPr>
          <w:cantSplit/>
        </w:trPr>
        <w:tc>
          <w:tcPr>
            <w:tcW w:w="7793" w:type="dxa"/>
            <w:gridSpan w:val="2"/>
          </w:tcPr>
          <w:p w14:paraId="3CDBB85D" w14:textId="77777777" w:rsidR="00494017" w:rsidRPr="00FF083F" w:rsidRDefault="00494017" w:rsidP="004E4663">
            <w:pPr>
              <w:pStyle w:val="TAL"/>
              <w:rPr>
                <w:b/>
                <w:i/>
                <w:lang w:eastAsia="en-GB"/>
              </w:rPr>
            </w:pPr>
            <w:r w:rsidRPr="00FF083F">
              <w:rPr>
                <w:b/>
                <w:i/>
                <w:lang w:eastAsia="en-GB"/>
              </w:rPr>
              <w:t>ue-AutonomousWithPartialSensing</w:t>
            </w:r>
          </w:p>
          <w:p w14:paraId="543C9E2D" w14:textId="77777777" w:rsidR="00494017" w:rsidRPr="00FF083F" w:rsidRDefault="00494017" w:rsidP="004E4663">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348D0EBF"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037929A4" w14:textId="77777777" w:rsidTr="004E4663">
        <w:trPr>
          <w:cantSplit/>
        </w:trPr>
        <w:tc>
          <w:tcPr>
            <w:tcW w:w="7793" w:type="dxa"/>
            <w:gridSpan w:val="2"/>
          </w:tcPr>
          <w:p w14:paraId="78CAFA65" w14:textId="77777777" w:rsidR="00494017" w:rsidRPr="00FF083F" w:rsidRDefault="00494017" w:rsidP="004E4663">
            <w:pPr>
              <w:pStyle w:val="TAL"/>
              <w:rPr>
                <w:b/>
                <w:bCs/>
                <w:i/>
                <w:noProof/>
                <w:lang w:eastAsia="en-GB"/>
              </w:rPr>
            </w:pPr>
            <w:r w:rsidRPr="00FF083F">
              <w:rPr>
                <w:b/>
                <w:bCs/>
                <w:i/>
                <w:noProof/>
                <w:lang w:eastAsia="en-GB"/>
              </w:rPr>
              <w:t>ue-Category</w:t>
            </w:r>
          </w:p>
          <w:p w14:paraId="1DF4EF5A" w14:textId="77777777" w:rsidR="00494017" w:rsidRPr="00FF083F" w:rsidRDefault="00494017" w:rsidP="004E4663">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588F1082"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B18BA17" w14:textId="77777777" w:rsidTr="004E4663">
        <w:trPr>
          <w:cantSplit/>
        </w:trPr>
        <w:tc>
          <w:tcPr>
            <w:tcW w:w="7793" w:type="dxa"/>
            <w:gridSpan w:val="2"/>
          </w:tcPr>
          <w:p w14:paraId="5A3F26F5" w14:textId="77777777" w:rsidR="00494017" w:rsidRPr="00FF083F" w:rsidRDefault="00494017" w:rsidP="004E4663">
            <w:pPr>
              <w:pStyle w:val="TAL"/>
              <w:rPr>
                <w:b/>
                <w:bCs/>
                <w:i/>
                <w:noProof/>
                <w:lang w:eastAsia="zh-CN"/>
              </w:rPr>
            </w:pPr>
            <w:r w:rsidRPr="00FF083F">
              <w:rPr>
                <w:b/>
                <w:bCs/>
                <w:i/>
                <w:noProof/>
                <w:lang w:eastAsia="en-GB"/>
              </w:rPr>
              <w:t>ue-Category</w:t>
            </w:r>
            <w:r w:rsidRPr="00FF083F">
              <w:rPr>
                <w:b/>
                <w:bCs/>
                <w:i/>
                <w:noProof/>
                <w:lang w:eastAsia="zh-CN"/>
              </w:rPr>
              <w:t>DL</w:t>
            </w:r>
          </w:p>
          <w:p w14:paraId="43C66F8D" w14:textId="77777777" w:rsidR="00494017" w:rsidRPr="00FF083F" w:rsidRDefault="00494017" w:rsidP="004E4663">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2EB2594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48D2DC9" w14:textId="77777777" w:rsidTr="004E4663">
        <w:trPr>
          <w:cantSplit/>
        </w:trPr>
        <w:tc>
          <w:tcPr>
            <w:tcW w:w="7808" w:type="dxa"/>
            <w:gridSpan w:val="3"/>
          </w:tcPr>
          <w:p w14:paraId="4EA7B309" w14:textId="77777777" w:rsidR="00494017" w:rsidRPr="00FF083F" w:rsidRDefault="00494017" w:rsidP="004E4663">
            <w:pPr>
              <w:pStyle w:val="TAL"/>
              <w:rPr>
                <w:b/>
                <w:i/>
                <w:noProof/>
              </w:rPr>
            </w:pPr>
            <w:r w:rsidRPr="00FF083F">
              <w:rPr>
                <w:b/>
                <w:i/>
                <w:noProof/>
              </w:rPr>
              <w:t>ue-CategorySL-C-TX</w:t>
            </w:r>
          </w:p>
          <w:p w14:paraId="128C4055" w14:textId="77777777" w:rsidR="00494017" w:rsidRPr="00FF083F" w:rsidRDefault="00494017" w:rsidP="004E4663">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298CAB1D" w14:textId="77777777" w:rsidR="00494017" w:rsidRPr="00FF083F" w:rsidRDefault="00494017" w:rsidP="004E4663">
            <w:pPr>
              <w:pStyle w:val="TAL"/>
              <w:jc w:val="center"/>
              <w:rPr>
                <w:noProof/>
                <w:lang w:eastAsia="zh-CN"/>
              </w:rPr>
            </w:pPr>
            <w:r w:rsidRPr="00FF083F">
              <w:rPr>
                <w:noProof/>
                <w:lang w:eastAsia="zh-CN"/>
              </w:rPr>
              <w:t>-</w:t>
            </w:r>
          </w:p>
        </w:tc>
      </w:tr>
      <w:tr w:rsidR="00494017" w:rsidRPr="00FF083F" w14:paraId="5301C1CD" w14:textId="77777777" w:rsidTr="004E4663">
        <w:trPr>
          <w:cantSplit/>
        </w:trPr>
        <w:tc>
          <w:tcPr>
            <w:tcW w:w="7808" w:type="dxa"/>
            <w:gridSpan w:val="3"/>
          </w:tcPr>
          <w:p w14:paraId="07223EFB" w14:textId="77777777" w:rsidR="00494017" w:rsidRPr="00FF083F" w:rsidRDefault="00494017" w:rsidP="004E4663">
            <w:pPr>
              <w:pStyle w:val="TAL"/>
              <w:rPr>
                <w:b/>
                <w:i/>
                <w:noProof/>
              </w:rPr>
            </w:pPr>
            <w:r w:rsidRPr="00FF083F">
              <w:rPr>
                <w:b/>
                <w:i/>
                <w:noProof/>
              </w:rPr>
              <w:t>ue-CategorySL-C-RX</w:t>
            </w:r>
          </w:p>
          <w:p w14:paraId="47D6D72F" w14:textId="77777777" w:rsidR="00494017" w:rsidRPr="00FF083F" w:rsidRDefault="00494017" w:rsidP="004E4663">
            <w:pPr>
              <w:pStyle w:val="TAL"/>
              <w:rPr>
                <w:noProof/>
              </w:rPr>
            </w:pPr>
            <w:r w:rsidRPr="00FF083F">
              <w:rPr>
                <w:rFonts w:cs="Arial"/>
              </w:rPr>
              <w:t>UE SL category for V2X reception as defined in TS 36.306 [5]. Set to values 1 to 4 in this version of the specification.</w:t>
            </w:r>
          </w:p>
        </w:tc>
        <w:tc>
          <w:tcPr>
            <w:tcW w:w="847" w:type="dxa"/>
          </w:tcPr>
          <w:p w14:paraId="180A022A" w14:textId="77777777" w:rsidR="00494017" w:rsidRPr="00FF083F" w:rsidRDefault="00494017" w:rsidP="004E4663">
            <w:pPr>
              <w:pStyle w:val="TAL"/>
              <w:jc w:val="center"/>
              <w:rPr>
                <w:noProof/>
                <w:lang w:eastAsia="zh-CN"/>
              </w:rPr>
            </w:pPr>
            <w:r w:rsidRPr="00FF083F">
              <w:rPr>
                <w:noProof/>
                <w:lang w:eastAsia="zh-CN"/>
              </w:rPr>
              <w:t>-</w:t>
            </w:r>
          </w:p>
        </w:tc>
      </w:tr>
      <w:tr w:rsidR="00494017" w:rsidRPr="00FF083F" w14:paraId="4D958FD5" w14:textId="77777777" w:rsidTr="004E4663">
        <w:trPr>
          <w:cantSplit/>
        </w:trPr>
        <w:tc>
          <w:tcPr>
            <w:tcW w:w="7793" w:type="dxa"/>
            <w:gridSpan w:val="2"/>
          </w:tcPr>
          <w:p w14:paraId="0574A653" w14:textId="77777777" w:rsidR="00494017" w:rsidRPr="00FF083F" w:rsidRDefault="00494017" w:rsidP="004E4663">
            <w:pPr>
              <w:pStyle w:val="TAL"/>
              <w:rPr>
                <w:b/>
                <w:bCs/>
                <w:i/>
                <w:noProof/>
                <w:lang w:eastAsia="zh-CN"/>
              </w:rPr>
            </w:pPr>
            <w:r w:rsidRPr="00FF083F">
              <w:rPr>
                <w:b/>
                <w:bCs/>
                <w:i/>
                <w:noProof/>
                <w:lang w:eastAsia="en-GB"/>
              </w:rPr>
              <w:t>ue-Category</w:t>
            </w:r>
            <w:r w:rsidRPr="00FF083F">
              <w:rPr>
                <w:b/>
                <w:bCs/>
                <w:i/>
                <w:noProof/>
                <w:lang w:eastAsia="zh-CN"/>
              </w:rPr>
              <w:t>UL</w:t>
            </w:r>
          </w:p>
          <w:p w14:paraId="671D7140" w14:textId="77777777" w:rsidR="00494017" w:rsidRPr="00FF083F" w:rsidRDefault="00494017" w:rsidP="004E4663">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6F8E9FCE"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748EFF1" w14:textId="77777777" w:rsidTr="004E4663">
        <w:trPr>
          <w:cantSplit/>
        </w:trPr>
        <w:tc>
          <w:tcPr>
            <w:tcW w:w="7793" w:type="dxa"/>
            <w:gridSpan w:val="2"/>
          </w:tcPr>
          <w:p w14:paraId="7DBBAABA" w14:textId="77777777" w:rsidR="00494017" w:rsidRPr="00FF083F" w:rsidRDefault="00494017" w:rsidP="004E4663">
            <w:pPr>
              <w:pStyle w:val="TAL"/>
              <w:rPr>
                <w:b/>
                <w:bCs/>
                <w:i/>
                <w:noProof/>
                <w:lang w:eastAsia="en-GB"/>
              </w:rPr>
            </w:pPr>
            <w:r w:rsidRPr="00FF083F">
              <w:rPr>
                <w:b/>
                <w:bCs/>
                <w:i/>
                <w:noProof/>
                <w:lang w:eastAsia="en-GB"/>
              </w:rPr>
              <w:t>ue-CA-PowerClass-N</w:t>
            </w:r>
          </w:p>
          <w:p w14:paraId="2391A54C" w14:textId="77777777" w:rsidR="00494017" w:rsidRPr="00FF083F" w:rsidRDefault="00494017" w:rsidP="004E4663">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62" w:type="dxa"/>
            <w:gridSpan w:val="2"/>
          </w:tcPr>
          <w:p w14:paraId="257F14A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75F681A7" w14:textId="77777777" w:rsidTr="004E4663">
        <w:trPr>
          <w:cantSplit/>
        </w:trPr>
        <w:tc>
          <w:tcPr>
            <w:tcW w:w="7793" w:type="dxa"/>
            <w:gridSpan w:val="2"/>
          </w:tcPr>
          <w:p w14:paraId="6429A1C7" w14:textId="77777777" w:rsidR="00494017" w:rsidRPr="00FF083F" w:rsidRDefault="00494017" w:rsidP="004E4663">
            <w:pPr>
              <w:pStyle w:val="TAL"/>
              <w:rPr>
                <w:b/>
                <w:bCs/>
                <w:i/>
                <w:noProof/>
                <w:lang w:eastAsia="en-GB"/>
              </w:rPr>
            </w:pPr>
            <w:r w:rsidRPr="00FF083F">
              <w:rPr>
                <w:b/>
                <w:bCs/>
                <w:i/>
                <w:noProof/>
                <w:lang w:eastAsia="en-GB"/>
              </w:rPr>
              <w:t>ue-CE-NeedULGaps</w:t>
            </w:r>
          </w:p>
          <w:p w14:paraId="2C303619" w14:textId="77777777" w:rsidR="00494017" w:rsidRPr="00FF083F" w:rsidRDefault="00494017" w:rsidP="004E4663">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509818A6"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2FE8F12E" w14:textId="77777777" w:rsidTr="004E4663">
        <w:trPr>
          <w:cantSplit/>
        </w:trPr>
        <w:tc>
          <w:tcPr>
            <w:tcW w:w="7793" w:type="dxa"/>
            <w:gridSpan w:val="2"/>
          </w:tcPr>
          <w:p w14:paraId="0CD8CC59" w14:textId="77777777" w:rsidR="00494017" w:rsidRPr="00FF083F" w:rsidRDefault="00494017" w:rsidP="004E4663">
            <w:pPr>
              <w:pStyle w:val="TAL"/>
              <w:rPr>
                <w:b/>
                <w:bCs/>
                <w:i/>
                <w:noProof/>
                <w:lang w:eastAsia="en-GB"/>
              </w:rPr>
            </w:pPr>
            <w:r w:rsidRPr="00FF083F">
              <w:rPr>
                <w:b/>
                <w:bCs/>
                <w:i/>
                <w:noProof/>
                <w:lang w:eastAsia="en-GB"/>
              </w:rPr>
              <w:t>ue-PowerClass-N, ue-PowerClass-5</w:t>
            </w:r>
          </w:p>
          <w:p w14:paraId="74241C5D" w14:textId="77777777" w:rsidR="00494017" w:rsidRPr="00FF083F" w:rsidRDefault="00494017" w:rsidP="004E4663">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2861182B"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666755FF" w14:textId="77777777" w:rsidTr="004E4663">
        <w:trPr>
          <w:cantSplit/>
        </w:trPr>
        <w:tc>
          <w:tcPr>
            <w:tcW w:w="7793" w:type="dxa"/>
            <w:gridSpan w:val="2"/>
          </w:tcPr>
          <w:p w14:paraId="16793719" w14:textId="77777777" w:rsidR="00494017" w:rsidRPr="00FF083F" w:rsidRDefault="00494017" w:rsidP="004E4663">
            <w:pPr>
              <w:pStyle w:val="TAL"/>
              <w:rPr>
                <w:b/>
                <w:bCs/>
                <w:i/>
                <w:noProof/>
                <w:lang w:eastAsia="en-GB"/>
              </w:rPr>
            </w:pPr>
            <w:r w:rsidRPr="00FF083F">
              <w:rPr>
                <w:b/>
                <w:bCs/>
                <w:i/>
                <w:noProof/>
                <w:lang w:eastAsia="en-GB"/>
              </w:rPr>
              <w:t>ue-Rx-TxTimeDiffMeasurements</w:t>
            </w:r>
          </w:p>
          <w:p w14:paraId="43437533" w14:textId="77777777" w:rsidR="00494017" w:rsidRPr="00FF083F" w:rsidRDefault="00494017" w:rsidP="004E4663">
            <w:pPr>
              <w:pStyle w:val="TAL"/>
              <w:rPr>
                <w:b/>
                <w:bCs/>
                <w:i/>
                <w:noProof/>
                <w:lang w:eastAsia="en-GB"/>
              </w:rPr>
            </w:pPr>
            <w:r w:rsidRPr="00FF083F">
              <w:rPr>
                <w:lang w:eastAsia="en-GB"/>
              </w:rPr>
              <w:t>Indicates whether the UE supports Rx - Tx time difference measurements.</w:t>
            </w:r>
          </w:p>
        </w:tc>
        <w:tc>
          <w:tcPr>
            <w:tcW w:w="862" w:type="dxa"/>
            <w:gridSpan w:val="2"/>
          </w:tcPr>
          <w:p w14:paraId="0DF40B6F"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462E0ED9" w14:textId="77777777" w:rsidTr="004E4663">
        <w:trPr>
          <w:cantSplit/>
        </w:trPr>
        <w:tc>
          <w:tcPr>
            <w:tcW w:w="7793" w:type="dxa"/>
            <w:gridSpan w:val="2"/>
          </w:tcPr>
          <w:p w14:paraId="255B0C14" w14:textId="77777777" w:rsidR="00494017" w:rsidRPr="00FF083F" w:rsidRDefault="00494017" w:rsidP="004E4663">
            <w:pPr>
              <w:pStyle w:val="TAL"/>
              <w:rPr>
                <w:b/>
                <w:bCs/>
                <w:i/>
                <w:noProof/>
                <w:lang w:eastAsia="en-GB"/>
              </w:rPr>
            </w:pPr>
            <w:r w:rsidRPr="00FF083F">
              <w:rPr>
                <w:b/>
                <w:bCs/>
                <w:i/>
                <w:noProof/>
                <w:lang w:eastAsia="en-GB"/>
              </w:rPr>
              <w:t>ue-SpecificRefSigsSupported</w:t>
            </w:r>
          </w:p>
        </w:tc>
        <w:tc>
          <w:tcPr>
            <w:tcW w:w="862" w:type="dxa"/>
            <w:gridSpan w:val="2"/>
          </w:tcPr>
          <w:p w14:paraId="30EB1915" w14:textId="77777777" w:rsidR="00494017" w:rsidRPr="00FF083F" w:rsidRDefault="00494017" w:rsidP="004E4663">
            <w:pPr>
              <w:pStyle w:val="TAL"/>
              <w:jc w:val="center"/>
              <w:rPr>
                <w:bCs/>
                <w:noProof/>
                <w:lang w:eastAsia="en-GB"/>
              </w:rPr>
            </w:pPr>
            <w:r w:rsidRPr="00FF083F">
              <w:rPr>
                <w:bCs/>
                <w:noProof/>
                <w:lang w:eastAsia="en-GB"/>
              </w:rPr>
              <w:t>No</w:t>
            </w:r>
          </w:p>
        </w:tc>
      </w:tr>
      <w:tr w:rsidR="00494017" w:rsidRPr="00FF083F" w14:paraId="1015F3BD" w14:textId="77777777" w:rsidTr="004E4663">
        <w:trPr>
          <w:cantSplit/>
        </w:trPr>
        <w:tc>
          <w:tcPr>
            <w:tcW w:w="7793" w:type="dxa"/>
            <w:gridSpan w:val="2"/>
          </w:tcPr>
          <w:p w14:paraId="6FFC7AF6" w14:textId="77777777" w:rsidR="00494017" w:rsidRPr="00FF083F" w:rsidRDefault="00494017" w:rsidP="004E4663">
            <w:pPr>
              <w:keepNext/>
              <w:keepLines/>
              <w:spacing w:after="0"/>
              <w:rPr>
                <w:rFonts w:ascii="Arial" w:hAnsi="Arial"/>
                <w:b/>
                <w:bCs/>
                <w:i/>
                <w:noProof/>
                <w:sz w:val="18"/>
              </w:rPr>
            </w:pPr>
            <w:r w:rsidRPr="00FF083F">
              <w:rPr>
                <w:rFonts w:ascii="Arial" w:hAnsi="Arial"/>
                <w:b/>
                <w:bCs/>
                <w:i/>
                <w:noProof/>
                <w:sz w:val="18"/>
              </w:rPr>
              <w:t>ue-SSTD-Meas</w:t>
            </w:r>
          </w:p>
          <w:p w14:paraId="4406314B" w14:textId="77777777" w:rsidR="00494017" w:rsidRPr="00FF083F" w:rsidRDefault="00494017" w:rsidP="004E4663">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62" w:type="dxa"/>
            <w:gridSpan w:val="2"/>
          </w:tcPr>
          <w:p w14:paraId="3C9DE2E3" w14:textId="77777777" w:rsidR="00494017" w:rsidRPr="00FF083F" w:rsidRDefault="00494017" w:rsidP="004E4663">
            <w:pPr>
              <w:keepNext/>
              <w:keepLines/>
              <w:spacing w:after="0"/>
              <w:jc w:val="center"/>
              <w:rPr>
                <w:rFonts w:ascii="Arial" w:hAnsi="Arial"/>
                <w:noProof/>
                <w:sz w:val="18"/>
              </w:rPr>
            </w:pPr>
            <w:r w:rsidRPr="00FF083F">
              <w:rPr>
                <w:rFonts w:ascii="Arial" w:hAnsi="Arial"/>
                <w:noProof/>
                <w:sz w:val="18"/>
              </w:rPr>
              <w:t>-</w:t>
            </w:r>
          </w:p>
        </w:tc>
      </w:tr>
      <w:tr w:rsidR="00494017" w:rsidRPr="00FF083F" w14:paraId="059816DF" w14:textId="77777777" w:rsidTr="004E4663">
        <w:trPr>
          <w:cantSplit/>
        </w:trPr>
        <w:tc>
          <w:tcPr>
            <w:tcW w:w="7793" w:type="dxa"/>
            <w:gridSpan w:val="2"/>
          </w:tcPr>
          <w:p w14:paraId="353441E6" w14:textId="77777777" w:rsidR="00494017" w:rsidRPr="00FF083F" w:rsidRDefault="00494017" w:rsidP="004E4663">
            <w:pPr>
              <w:pStyle w:val="TAL"/>
              <w:rPr>
                <w:b/>
                <w:i/>
                <w:noProof/>
                <w:lang w:eastAsia="en-GB"/>
              </w:rPr>
            </w:pPr>
            <w:r w:rsidRPr="00FF083F">
              <w:rPr>
                <w:b/>
                <w:i/>
                <w:noProof/>
                <w:lang w:eastAsia="en-GB"/>
              </w:rPr>
              <w:t>ue-TxAntennaSelectionSupported</w:t>
            </w:r>
          </w:p>
          <w:p w14:paraId="30D0DCC9" w14:textId="77777777" w:rsidR="00494017" w:rsidRPr="00FF083F" w:rsidRDefault="00494017" w:rsidP="004E4663">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57B2E8C1" w14:textId="77777777" w:rsidR="00494017" w:rsidRPr="00FF083F" w:rsidRDefault="00494017" w:rsidP="004E4663">
            <w:pPr>
              <w:pStyle w:val="TAL"/>
              <w:jc w:val="center"/>
              <w:rPr>
                <w:noProof/>
                <w:lang w:eastAsia="en-GB"/>
              </w:rPr>
            </w:pPr>
            <w:r w:rsidRPr="00FF083F">
              <w:rPr>
                <w:noProof/>
                <w:lang w:eastAsia="en-GB"/>
              </w:rPr>
              <w:t>Y</w:t>
            </w:r>
            <w:r w:rsidRPr="00FF083F">
              <w:rPr>
                <w:lang w:eastAsia="en-GB"/>
              </w:rPr>
              <w:t>es</w:t>
            </w:r>
          </w:p>
        </w:tc>
      </w:tr>
      <w:tr w:rsidR="00494017" w:rsidRPr="00FF083F" w14:paraId="0C58FBE4" w14:textId="77777777" w:rsidTr="004E4663">
        <w:trPr>
          <w:cantSplit/>
        </w:trPr>
        <w:tc>
          <w:tcPr>
            <w:tcW w:w="7793" w:type="dxa"/>
            <w:gridSpan w:val="2"/>
          </w:tcPr>
          <w:p w14:paraId="36B22BEC" w14:textId="77777777" w:rsidR="00494017" w:rsidRPr="00FF083F" w:rsidRDefault="00494017" w:rsidP="004E4663">
            <w:pPr>
              <w:pStyle w:val="TAL"/>
              <w:rPr>
                <w:b/>
                <w:i/>
                <w:noProof/>
                <w:lang w:eastAsia="en-GB"/>
              </w:rPr>
            </w:pPr>
            <w:r w:rsidRPr="00FF083F">
              <w:rPr>
                <w:b/>
                <w:i/>
                <w:noProof/>
                <w:lang w:eastAsia="en-GB"/>
              </w:rPr>
              <w:t>ue-TxAntennaSelection-SRS-1T4R</w:t>
            </w:r>
          </w:p>
          <w:p w14:paraId="6C4BDE70" w14:textId="77777777" w:rsidR="00494017" w:rsidRPr="00FF083F" w:rsidRDefault="00494017" w:rsidP="004E4663">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35A1697F" w14:textId="77777777" w:rsidR="00494017" w:rsidRPr="00FF083F" w:rsidRDefault="00494017" w:rsidP="004E4663">
            <w:pPr>
              <w:pStyle w:val="TAL"/>
              <w:jc w:val="center"/>
              <w:rPr>
                <w:noProof/>
                <w:lang w:eastAsia="en-GB"/>
              </w:rPr>
            </w:pPr>
            <w:r w:rsidRPr="00FF083F">
              <w:rPr>
                <w:lang w:eastAsia="zh-CN"/>
              </w:rPr>
              <w:t>-</w:t>
            </w:r>
          </w:p>
        </w:tc>
      </w:tr>
      <w:tr w:rsidR="00494017" w:rsidRPr="00FF083F" w14:paraId="7E15142F" w14:textId="77777777" w:rsidTr="004E4663">
        <w:trPr>
          <w:cantSplit/>
        </w:trPr>
        <w:tc>
          <w:tcPr>
            <w:tcW w:w="7793" w:type="dxa"/>
            <w:gridSpan w:val="2"/>
          </w:tcPr>
          <w:p w14:paraId="4CC409A2" w14:textId="77777777" w:rsidR="00494017" w:rsidRPr="00FF083F" w:rsidRDefault="00494017" w:rsidP="004E466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17B26159" w14:textId="77777777" w:rsidR="00494017" w:rsidRPr="00FF083F" w:rsidRDefault="00494017" w:rsidP="004E466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314D507A" w14:textId="77777777" w:rsidR="00494017" w:rsidRPr="00FF083F" w:rsidRDefault="00494017" w:rsidP="004E4663">
            <w:pPr>
              <w:pStyle w:val="TAL"/>
              <w:jc w:val="center"/>
              <w:rPr>
                <w:noProof/>
                <w:lang w:eastAsia="en-GB"/>
              </w:rPr>
            </w:pPr>
            <w:r w:rsidRPr="00FF083F">
              <w:rPr>
                <w:lang w:eastAsia="zh-CN"/>
              </w:rPr>
              <w:t>-</w:t>
            </w:r>
          </w:p>
        </w:tc>
      </w:tr>
      <w:tr w:rsidR="00494017" w:rsidRPr="00FF083F" w14:paraId="49AD115A" w14:textId="77777777" w:rsidTr="004E4663">
        <w:trPr>
          <w:cantSplit/>
        </w:trPr>
        <w:tc>
          <w:tcPr>
            <w:tcW w:w="7793" w:type="dxa"/>
            <w:gridSpan w:val="2"/>
          </w:tcPr>
          <w:p w14:paraId="09B4544D" w14:textId="77777777" w:rsidR="00494017" w:rsidRPr="00FF083F" w:rsidRDefault="00494017" w:rsidP="004E466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6612BFF3" w14:textId="77777777" w:rsidR="00494017" w:rsidRPr="00FF083F" w:rsidRDefault="00494017" w:rsidP="004E466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785AAD08" w14:textId="77777777" w:rsidR="00494017" w:rsidRPr="00FF083F" w:rsidRDefault="00494017" w:rsidP="004E4663">
            <w:pPr>
              <w:pStyle w:val="TAL"/>
              <w:jc w:val="center"/>
              <w:rPr>
                <w:noProof/>
                <w:lang w:eastAsia="en-GB"/>
              </w:rPr>
            </w:pPr>
            <w:r w:rsidRPr="00FF083F">
              <w:rPr>
                <w:lang w:eastAsia="zh-CN"/>
              </w:rPr>
              <w:t>-</w:t>
            </w:r>
          </w:p>
        </w:tc>
      </w:tr>
      <w:tr w:rsidR="00494017" w:rsidRPr="00FF083F" w14:paraId="6B41A99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F96DE" w14:textId="77777777" w:rsidR="00494017" w:rsidRPr="00FF083F" w:rsidRDefault="00494017" w:rsidP="004E4663">
            <w:pPr>
              <w:pStyle w:val="TAL"/>
              <w:rPr>
                <w:b/>
                <w:i/>
                <w:lang w:eastAsia="zh-CN"/>
              </w:rPr>
            </w:pPr>
            <w:r w:rsidRPr="00FF083F">
              <w:rPr>
                <w:b/>
                <w:i/>
                <w:lang w:eastAsia="zh-CN"/>
              </w:rPr>
              <w:t>ul-64QAM</w:t>
            </w:r>
          </w:p>
          <w:p w14:paraId="2CCB8F14" w14:textId="77777777" w:rsidR="00494017" w:rsidRPr="00FF083F" w:rsidRDefault="00494017" w:rsidP="004E4663">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83CB03C" w14:textId="77777777" w:rsidR="00494017" w:rsidRPr="00FF083F" w:rsidRDefault="00494017" w:rsidP="004E4663">
            <w:pPr>
              <w:pStyle w:val="TAL"/>
              <w:jc w:val="center"/>
              <w:rPr>
                <w:lang w:eastAsia="zh-CN"/>
              </w:rPr>
            </w:pPr>
            <w:r w:rsidRPr="00FF083F">
              <w:rPr>
                <w:lang w:eastAsia="zh-CN"/>
              </w:rPr>
              <w:t>-</w:t>
            </w:r>
          </w:p>
        </w:tc>
      </w:tr>
      <w:tr w:rsidR="00494017" w:rsidRPr="00FF083F" w14:paraId="428FEEB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3DDBF" w14:textId="77777777" w:rsidR="00494017" w:rsidRPr="00FF083F" w:rsidRDefault="00494017" w:rsidP="004E4663">
            <w:pPr>
              <w:pStyle w:val="TAL"/>
              <w:rPr>
                <w:b/>
                <w:i/>
                <w:lang w:eastAsia="zh-CN"/>
              </w:rPr>
            </w:pPr>
            <w:r w:rsidRPr="00FF083F">
              <w:rPr>
                <w:b/>
                <w:i/>
                <w:lang w:eastAsia="zh-CN"/>
              </w:rPr>
              <w:t>ul-256QAM</w:t>
            </w:r>
          </w:p>
          <w:p w14:paraId="022EC4C7" w14:textId="77777777" w:rsidR="00494017" w:rsidRPr="00FF083F" w:rsidRDefault="00494017" w:rsidP="004E4663">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3FB858" w14:textId="77777777" w:rsidR="00494017" w:rsidRPr="00FF083F" w:rsidRDefault="00494017" w:rsidP="004E4663">
            <w:pPr>
              <w:pStyle w:val="TAL"/>
              <w:jc w:val="center"/>
              <w:rPr>
                <w:lang w:eastAsia="zh-CN"/>
              </w:rPr>
            </w:pPr>
            <w:r w:rsidRPr="00FF083F">
              <w:rPr>
                <w:lang w:eastAsia="zh-CN"/>
              </w:rPr>
              <w:t>-</w:t>
            </w:r>
          </w:p>
        </w:tc>
      </w:tr>
      <w:tr w:rsidR="00494017" w:rsidRPr="00FF083F" w14:paraId="4D9AD37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514A2" w14:textId="77777777" w:rsidR="00494017" w:rsidRPr="00FF083F" w:rsidRDefault="00494017" w:rsidP="004E4663">
            <w:pPr>
              <w:pStyle w:val="TAL"/>
              <w:rPr>
                <w:b/>
                <w:i/>
                <w:lang w:eastAsia="zh-CN"/>
              </w:rPr>
            </w:pPr>
            <w:r w:rsidRPr="00FF083F">
              <w:rPr>
                <w:b/>
                <w:i/>
                <w:lang w:eastAsia="zh-CN"/>
              </w:rPr>
              <w:t>ul-256QAM-perCC-InfoList</w:t>
            </w:r>
          </w:p>
          <w:p w14:paraId="71B548E4" w14:textId="77777777" w:rsidR="00494017" w:rsidRPr="00FF083F" w:rsidRDefault="00494017" w:rsidP="004E4663">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BA3BF4" w14:textId="77777777" w:rsidR="00494017" w:rsidRPr="00FF083F" w:rsidRDefault="00494017" w:rsidP="004E4663">
            <w:pPr>
              <w:pStyle w:val="TAL"/>
              <w:jc w:val="center"/>
              <w:rPr>
                <w:lang w:eastAsia="zh-CN"/>
              </w:rPr>
            </w:pPr>
            <w:r w:rsidRPr="00FF083F">
              <w:rPr>
                <w:lang w:eastAsia="zh-CN"/>
              </w:rPr>
              <w:t>-</w:t>
            </w:r>
          </w:p>
        </w:tc>
      </w:tr>
      <w:tr w:rsidR="00494017" w:rsidRPr="00FF083F" w14:paraId="2BDD0B9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1FB4" w14:textId="77777777" w:rsidR="00494017" w:rsidRPr="00FF083F" w:rsidRDefault="00494017" w:rsidP="004E4663">
            <w:pPr>
              <w:pStyle w:val="TAL"/>
              <w:rPr>
                <w:b/>
                <w:i/>
                <w:lang w:eastAsia="zh-CN"/>
              </w:rPr>
            </w:pPr>
            <w:r w:rsidRPr="00FF083F">
              <w:rPr>
                <w:b/>
                <w:i/>
                <w:lang w:eastAsia="zh-CN"/>
              </w:rPr>
              <w:t>ul-256QAM-Slot</w:t>
            </w:r>
          </w:p>
          <w:p w14:paraId="4ABD0632" w14:textId="77777777" w:rsidR="00494017" w:rsidRPr="00FF083F" w:rsidRDefault="00494017" w:rsidP="004E4663">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0A382C8" w14:textId="77777777" w:rsidR="00494017" w:rsidRPr="00FF083F" w:rsidRDefault="00494017" w:rsidP="004E4663">
            <w:pPr>
              <w:pStyle w:val="TAL"/>
              <w:jc w:val="center"/>
              <w:rPr>
                <w:lang w:eastAsia="zh-CN"/>
              </w:rPr>
            </w:pPr>
            <w:r w:rsidRPr="00FF083F">
              <w:rPr>
                <w:lang w:eastAsia="zh-CN"/>
              </w:rPr>
              <w:t>-</w:t>
            </w:r>
          </w:p>
        </w:tc>
      </w:tr>
      <w:tr w:rsidR="00494017" w:rsidRPr="00FF083F" w14:paraId="47A882F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2B75C" w14:textId="77777777" w:rsidR="00494017" w:rsidRPr="00FF083F" w:rsidRDefault="00494017" w:rsidP="004E4663">
            <w:pPr>
              <w:pStyle w:val="TAL"/>
              <w:rPr>
                <w:b/>
                <w:i/>
                <w:lang w:eastAsia="zh-CN"/>
              </w:rPr>
            </w:pPr>
            <w:r w:rsidRPr="00FF083F">
              <w:rPr>
                <w:b/>
                <w:i/>
                <w:lang w:eastAsia="zh-CN"/>
              </w:rPr>
              <w:t>ul-256QAM-Subslot</w:t>
            </w:r>
          </w:p>
          <w:p w14:paraId="1B1128E7" w14:textId="77777777" w:rsidR="00494017" w:rsidRPr="00FF083F" w:rsidRDefault="00494017" w:rsidP="004E4663">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C5AEFA5" w14:textId="77777777" w:rsidR="00494017" w:rsidRPr="00FF083F" w:rsidRDefault="00494017" w:rsidP="004E4663">
            <w:pPr>
              <w:pStyle w:val="TAL"/>
              <w:jc w:val="center"/>
              <w:rPr>
                <w:lang w:eastAsia="zh-CN"/>
              </w:rPr>
            </w:pPr>
            <w:r w:rsidRPr="00FF083F">
              <w:rPr>
                <w:lang w:eastAsia="zh-CN"/>
              </w:rPr>
              <w:t>-</w:t>
            </w:r>
          </w:p>
        </w:tc>
      </w:tr>
      <w:tr w:rsidR="00494017" w:rsidRPr="00FF083F" w14:paraId="1EB35300"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4A7C7" w14:textId="77777777" w:rsidR="00494017" w:rsidRPr="00FF083F" w:rsidRDefault="00494017" w:rsidP="004E4663">
            <w:pPr>
              <w:pStyle w:val="TAL"/>
              <w:rPr>
                <w:b/>
                <w:i/>
                <w:lang w:eastAsia="zh-CN"/>
              </w:rPr>
            </w:pPr>
            <w:bookmarkStart w:id="32" w:name="_Hlk523748107"/>
            <w:r w:rsidRPr="00FF083F">
              <w:rPr>
                <w:b/>
                <w:i/>
                <w:lang w:eastAsia="zh-CN"/>
              </w:rPr>
              <w:t>ul-AsyncHarqSharingDiff-TTI-Lengths</w:t>
            </w:r>
            <w:bookmarkEnd w:id="32"/>
          </w:p>
          <w:p w14:paraId="7B954EA9" w14:textId="77777777" w:rsidR="00494017" w:rsidRPr="00FF083F" w:rsidRDefault="00494017" w:rsidP="004E4663">
            <w:pPr>
              <w:pStyle w:val="TAL"/>
              <w:rPr>
                <w:b/>
                <w:i/>
                <w:lang w:eastAsia="zh-CN"/>
              </w:rPr>
            </w:pPr>
            <w:r w:rsidRPr="00FF083F">
              <w:rPr>
                <w:lang w:eastAsia="zh-CN"/>
              </w:rPr>
              <w:t xml:space="preserve">Indicates whether the UE supports </w:t>
            </w:r>
            <w:bookmarkStart w:id="33" w:name="_Hlk523748122"/>
            <w:r w:rsidRPr="00FF083F">
              <w:rPr>
                <w:lang w:eastAsia="zh-CN"/>
              </w:rPr>
              <w:t>UL asynchronous HARQ sharing between different TTI lengths for an UL serving cell</w:t>
            </w:r>
            <w:bookmarkEnd w:id="33"/>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F7B3A4" w14:textId="77777777" w:rsidR="00494017" w:rsidRPr="00FF083F" w:rsidRDefault="00494017" w:rsidP="004E4663">
            <w:pPr>
              <w:pStyle w:val="TAL"/>
              <w:jc w:val="center"/>
              <w:rPr>
                <w:lang w:eastAsia="zh-CN"/>
              </w:rPr>
            </w:pPr>
            <w:r w:rsidRPr="00FF083F">
              <w:rPr>
                <w:lang w:eastAsia="zh-CN"/>
              </w:rPr>
              <w:t>-</w:t>
            </w:r>
          </w:p>
        </w:tc>
      </w:tr>
      <w:tr w:rsidR="00494017" w:rsidRPr="00FF083F" w14:paraId="2356307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3F838" w14:textId="77777777" w:rsidR="00494017" w:rsidRPr="00FF083F" w:rsidRDefault="00494017" w:rsidP="004E4663">
            <w:pPr>
              <w:pStyle w:val="TAL"/>
              <w:rPr>
                <w:b/>
                <w:i/>
                <w:lang w:eastAsia="zh-CN"/>
              </w:rPr>
            </w:pPr>
            <w:r w:rsidRPr="00FF083F">
              <w:rPr>
                <w:b/>
                <w:i/>
                <w:lang w:eastAsia="zh-CN"/>
              </w:rPr>
              <w:t>ul-CoMP</w:t>
            </w:r>
          </w:p>
          <w:p w14:paraId="41D678A6" w14:textId="77777777" w:rsidR="00494017" w:rsidRPr="00FF083F" w:rsidRDefault="00494017" w:rsidP="004E4663">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DF5F41" w14:textId="77777777" w:rsidR="00494017" w:rsidRPr="00FF083F" w:rsidRDefault="00494017" w:rsidP="004E4663">
            <w:pPr>
              <w:pStyle w:val="TAL"/>
              <w:jc w:val="center"/>
              <w:rPr>
                <w:lang w:eastAsia="zh-CN"/>
              </w:rPr>
            </w:pPr>
            <w:r w:rsidRPr="00FF083F">
              <w:rPr>
                <w:lang w:eastAsia="zh-CN"/>
              </w:rPr>
              <w:t>No</w:t>
            </w:r>
          </w:p>
        </w:tc>
      </w:tr>
      <w:tr w:rsidR="00494017" w:rsidRPr="00FF083F" w14:paraId="237BE9E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EBFCB" w14:textId="77777777" w:rsidR="00494017" w:rsidRPr="00FF083F" w:rsidRDefault="00494017" w:rsidP="004E4663">
            <w:pPr>
              <w:pStyle w:val="TAL"/>
              <w:rPr>
                <w:b/>
                <w:i/>
              </w:rPr>
            </w:pPr>
            <w:r w:rsidRPr="00FF083F">
              <w:rPr>
                <w:b/>
                <w:i/>
              </w:rPr>
              <w:t>ul-dmrs-Enhancements</w:t>
            </w:r>
          </w:p>
          <w:p w14:paraId="4B6091CE" w14:textId="77777777" w:rsidR="00494017" w:rsidRPr="00FF083F" w:rsidRDefault="00494017" w:rsidP="004E4663">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C67B7A" w14:textId="77777777" w:rsidR="00494017" w:rsidRPr="00FF083F" w:rsidRDefault="00494017" w:rsidP="004E4663">
            <w:pPr>
              <w:pStyle w:val="TAL"/>
              <w:jc w:val="center"/>
              <w:rPr>
                <w:lang w:eastAsia="zh-CN"/>
              </w:rPr>
            </w:pPr>
            <w:r w:rsidRPr="00FF083F">
              <w:rPr>
                <w:lang w:eastAsia="zh-CN"/>
              </w:rPr>
              <w:t>FFS</w:t>
            </w:r>
          </w:p>
        </w:tc>
      </w:tr>
      <w:tr w:rsidR="00494017" w:rsidRPr="00FF083F" w14:paraId="06872FF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878E3" w14:textId="77777777" w:rsidR="00494017" w:rsidRPr="00FF083F" w:rsidRDefault="00494017" w:rsidP="004E4663">
            <w:pPr>
              <w:pStyle w:val="TAL"/>
              <w:rPr>
                <w:b/>
                <w:i/>
                <w:lang w:eastAsia="zh-CN"/>
              </w:rPr>
            </w:pPr>
            <w:r w:rsidRPr="00FF083F">
              <w:rPr>
                <w:b/>
                <w:i/>
                <w:lang w:eastAsia="zh-CN"/>
              </w:rPr>
              <w:t>ul-PDCP-AvgDelay</w:t>
            </w:r>
          </w:p>
          <w:p w14:paraId="1CD28AFD" w14:textId="77777777" w:rsidR="00494017" w:rsidRPr="00FF083F" w:rsidRDefault="00494017" w:rsidP="004E4663">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42ABC50" w14:textId="77777777" w:rsidR="00494017" w:rsidRPr="00FF083F" w:rsidRDefault="00494017" w:rsidP="004E4663">
            <w:pPr>
              <w:pStyle w:val="TAL"/>
              <w:jc w:val="center"/>
              <w:rPr>
                <w:lang w:eastAsia="zh-CN"/>
              </w:rPr>
            </w:pPr>
            <w:r w:rsidRPr="00FF083F">
              <w:rPr>
                <w:lang w:eastAsia="zh-CN"/>
              </w:rPr>
              <w:t>-</w:t>
            </w:r>
          </w:p>
        </w:tc>
      </w:tr>
      <w:tr w:rsidR="00494017" w:rsidRPr="00FF083F" w14:paraId="4D65207E"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0B46F317" w14:textId="77777777" w:rsidR="00494017" w:rsidRPr="00FF083F" w:rsidRDefault="00494017" w:rsidP="004E4663">
            <w:pPr>
              <w:pStyle w:val="TAL"/>
              <w:rPr>
                <w:b/>
                <w:i/>
                <w:lang w:eastAsia="zh-CN"/>
              </w:rPr>
            </w:pPr>
            <w:r w:rsidRPr="00FF083F">
              <w:rPr>
                <w:b/>
                <w:i/>
                <w:lang w:eastAsia="zh-CN"/>
              </w:rPr>
              <w:t>ul-PDCP-Delay</w:t>
            </w:r>
          </w:p>
          <w:p w14:paraId="3BE87839" w14:textId="77777777" w:rsidR="00494017" w:rsidRPr="00FF083F" w:rsidRDefault="00494017" w:rsidP="004E4663">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058E564" w14:textId="77777777" w:rsidR="00494017" w:rsidRPr="00FF083F" w:rsidRDefault="00494017" w:rsidP="004E4663">
            <w:pPr>
              <w:pStyle w:val="TAL"/>
              <w:jc w:val="center"/>
              <w:rPr>
                <w:lang w:eastAsia="zh-CN"/>
              </w:rPr>
            </w:pPr>
            <w:r w:rsidRPr="00FF083F">
              <w:rPr>
                <w:lang w:eastAsia="zh-CN"/>
              </w:rPr>
              <w:t>-</w:t>
            </w:r>
          </w:p>
        </w:tc>
      </w:tr>
      <w:tr w:rsidR="00494017" w:rsidRPr="00FF083F" w14:paraId="38EDD0AD"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3B9C6295" w14:textId="77777777" w:rsidR="00494017" w:rsidRPr="00FF083F" w:rsidRDefault="00494017" w:rsidP="004E4663">
            <w:pPr>
              <w:pStyle w:val="TAL"/>
              <w:rPr>
                <w:b/>
                <w:i/>
                <w:lang w:eastAsia="zh-CN"/>
              </w:rPr>
            </w:pPr>
            <w:r w:rsidRPr="00FF083F">
              <w:rPr>
                <w:b/>
                <w:i/>
                <w:lang w:eastAsia="zh-CN"/>
              </w:rPr>
              <w:t>ul-powerControlEnhancements</w:t>
            </w:r>
          </w:p>
          <w:p w14:paraId="797EBBAD" w14:textId="77777777" w:rsidR="00494017" w:rsidRPr="00FF083F" w:rsidRDefault="00494017" w:rsidP="004E4663">
            <w:pPr>
              <w:pStyle w:val="TAL"/>
              <w:rPr>
                <w:lang w:eastAsia="zh-CN"/>
              </w:rPr>
            </w:pPr>
            <w:r w:rsidRPr="00FF083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0DF2DBFA" w14:textId="77777777" w:rsidR="00494017" w:rsidRPr="00FF083F" w:rsidRDefault="00494017" w:rsidP="004E4663">
            <w:pPr>
              <w:pStyle w:val="TAL"/>
              <w:jc w:val="center"/>
              <w:rPr>
                <w:lang w:eastAsia="zh-CN"/>
              </w:rPr>
            </w:pPr>
            <w:r w:rsidRPr="00FF083F">
              <w:rPr>
                <w:lang w:eastAsia="zh-CN"/>
              </w:rPr>
              <w:t>-</w:t>
            </w:r>
          </w:p>
        </w:tc>
      </w:tr>
      <w:tr w:rsidR="00494017" w:rsidRPr="00FF083F" w14:paraId="437CA4DF" w14:textId="77777777" w:rsidTr="004E4663">
        <w:tc>
          <w:tcPr>
            <w:tcW w:w="7793" w:type="dxa"/>
            <w:gridSpan w:val="2"/>
            <w:tcBorders>
              <w:top w:val="single" w:sz="4" w:space="0" w:color="808080"/>
              <w:left w:val="single" w:sz="4" w:space="0" w:color="808080"/>
              <w:bottom w:val="single" w:sz="4" w:space="0" w:color="808080"/>
              <w:right w:val="single" w:sz="4" w:space="0" w:color="808080"/>
            </w:tcBorders>
          </w:tcPr>
          <w:p w14:paraId="166B41EF" w14:textId="77777777" w:rsidR="00494017" w:rsidRPr="00FF083F" w:rsidRDefault="00494017" w:rsidP="004E4663">
            <w:pPr>
              <w:pStyle w:val="TAL"/>
              <w:rPr>
                <w:b/>
                <w:i/>
                <w:lang w:eastAsia="en-GB"/>
              </w:rPr>
            </w:pPr>
            <w:r w:rsidRPr="00FF083F">
              <w:rPr>
                <w:b/>
                <w:i/>
                <w:lang w:eastAsia="zh-CN"/>
              </w:rPr>
              <w:t>up</w:t>
            </w:r>
            <w:r w:rsidRPr="00FF083F">
              <w:rPr>
                <w:b/>
                <w:i/>
                <w:lang w:eastAsia="en-GB"/>
              </w:rPr>
              <w:t>linkLAA</w:t>
            </w:r>
          </w:p>
          <w:p w14:paraId="2BCD336F" w14:textId="77777777" w:rsidR="00494017" w:rsidRPr="00FF083F" w:rsidRDefault="00494017" w:rsidP="004E4663">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3AF958" w14:textId="77777777" w:rsidR="00494017" w:rsidRPr="00FF083F" w:rsidRDefault="00494017" w:rsidP="004E4663">
            <w:pPr>
              <w:pStyle w:val="TAL"/>
              <w:jc w:val="center"/>
              <w:rPr>
                <w:lang w:eastAsia="zh-CN"/>
              </w:rPr>
            </w:pPr>
            <w:r w:rsidRPr="00FF083F">
              <w:rPr>
                <w:lang w:eastAsia="zh-CN"/>
              </w:rPr>
              <w:t>-</w:t>
            </w:r>
          </w:p>
        </w:tc>
      </w:tr>
      <w:tr w:rsidR="00494017" w:rsidRPr="00FF083F" w14:paraId="23D4CE5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DDB40" w14:textId="77777777" w:rsidR="00494017" w:rsidRPr="00FF083F" w:rsidRDefault="00494017" w:rsidP="004E4663">
            <w:pPr>
              <w:pStyle w:val="TAL"/>
              <w:rPr>
                <w:b/>
                <w:i/>
                <w:lang w:eastAsia="zh-CN"/>
              </w:rPr>
            </w:pPr>
            <w:r w:rsidRPr="00FF083F">
              <w:rPr>
                <w:b/>
                <w:i/>
                <w:lang w:eastAsia="zh-CN"/>
              </w:rPr>
              <w:t>uss-BlindDecodingAdjustment</w:t>
            </w:r>
          </w:p>
          <w:p w14:paraId="3760F0BB" w14:textId="77777777" w:rsidR="00494017" w:rsidRPr="00FF083F" w:rsidRDefault="00494017" w:rsidP="004E4663">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FFFE8B" w14:textId="77777777" w:rsidR="00494017" w:rsidRPr="00FF083F" w:rsidRDefault="00494017" w:rsidP="004E4663">
            <w:pPr>
              <w:pStyle w:val="TAL"/>
              <w:jc w:val="center"/>
              <w:rPr>
                <w:lang w:eastAsia="zh-CN"/>
              </w:rPr>
            </w:pPr>
            <w:r w:rsidRPr="00FF083F">
              <w:rPr>
                <w:lang w:eastAsia="zh-CN"/>
              </w:rPr>
              <w:t>-</w:t>
            </w:r>
          </w:p>
        </w:tc>
      </w:tr>
      <w:tr w:rsidR="00494017" w:rsidRPr="00FF083F" w14:paraId="34B3DAD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CFA7C" w14:textId="77777777" w:rsidR="00494017" w:rsidRPr="00FF083F" w:rsidRDefault="00494017" w:rsidP="004E4663">
            <w:pPr>
              <w:pStyle w:val="TAL"/>
              <w:rPr>
                <w:lang w:eastAsia="en-GB"/>
              </w:rPr>
            </w:pPr>
            <w:r w:rsidRPr="00FF083F">
              <w:rPr>
                <w:b/>
                <w:i/>
                <w:lang w:eastAsia="zh-CN"/>
              </w:rPr>
              <w:t>uss-BlindDecodingReduction</w:t>
            </w:r>
          </w:p>
          <w:p w14:paraId="45222BD5" w14:textId="77777777" w:rsidR="00494017" w:rsidRPr="00FF083F" w:rsidRDefault="00494017" w:rsidP="004E4663">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F85A7A" w14:textId="77777777" w:rsidR="00494017" w:rsidRPr="00FF083F" w:rsidRDefault="00494017" w:rsidP="004E4663">
            <w:pPr>
              <w:pStyle w:val="TAL"/>
              <w:jc w:val="center"/>
              <w:rPr>
                <w:lang w:eastAsia="zh-CN"/>
              </w:rPr>
            </w:pPr>
            <w:r w:rsidRPr="00FF083F">
              <w:rPr>
                <w:lang w:eastAsia="zh-CN"/>
              </w:rPr>
              <w:t>-</w:t>
            </w:r>
          </w:p>
        </w:tc>
      </w:tr>
      <w:tr w:rsidR="00494017" w:rsidRPr="00FF083F" w14:paraId="4111A2C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ECF0E" w14:textId="77777777" w:rsidR="00494017" w:rsidRPr="00FF083F" w:rsidRDefault="00494017" w:rsidP="004E4663">
            <w:pPr>
              <w:pStyle w:val="TAL"/>
              <w:rPr>
                <w:b/>
                <w:i/>
              </w:rPr>
            </w:pPr>
            <w:r w:rsidRPr="00FF083F">
              <w:rPr>
                <w:b/>
                <w:i/>
              </w:rPr>
              <w:t>unicastFrequencyHopping</w:t>
            </w:r>
          </w:p>
          <w:p w14:paraId="68BA3655" w14:textId="77777777" w:rsidR="00494017" w:rsidRPr="00FF083F" w:rsidRDefault="00494017" w:rsidP="004E4663">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34A99" w14:textId="77777777" w:rsidR="00494017" w:rsidRPr="00FF083F" w:rsidRDefault="00494017" w:rsidP="004E4663">
            <w:pPr>
              <w:pStyle w:val="TAL"/>
              <w:jc w:val="center"/>
              <w:rPr>
                <w:lang w:eastAsia="zh-CN"/>
              </w:rPr>
            </w:pPr>
            <w:r w:rsidRPr="00FF083F">
              <w:rPr>
                <w:lang w:eastAsia="zh-CN"/>
              </w:rPr>
              <w:t>-</w:t>
            </w:r>
          </w:p>
        </w:tc>
      </w:tr>
      <w:tr w:rsidR="00494017" w:rsidRPr="00FF083F" w14:paraId="107F340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D916A" w14:textId="77777777" w:rsidR="00494017" w:rsidRPr="00FF083F" w:rsidRDefault="00494017" w:rsidP="004E4663">
            <w:pPr>
              <w:pStyle w:val="TAL"/>
              <w:rPr>
                <w:b/>
                <w:i/>
              </w:rPr>
            </w:pPr>
            <w:r w:rsidRPr="00FF083F">
              <w:rPr>
                <w:b/>
                <w:i/>
              </w:rPr>
              <w:t>unicast-fembmsMixedSCell</w:t>
            </w:r>
          </w:p>
          <w:p w14:paraId="23E07E67" w14:textId="77777777" w:rsidR="00494017" w:rsidRPr="00FF083F" w:rsidRDefault="00494017" w:rsidP="004E4663">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5E08A9" w14:textId="77777777" w:rsidR="00494017" w:rsidRPr="00FF083F" w:rsidRDefault="00494017" w:rsidP="004E4663">
            <w:pPr>
              <w:pStyle w:val="TAL"/>
              <w:jc w:val="center"/>
              <w:rPr>
                <w:lang w:eastAsia="zh-CN"/>
              </w:rPr>
            </w:pPr>
            <w:r w:rsidRPr="00FF083F">
              <w:rPr>
                <w:lang w:eastAsia="zh-CN"/>
              </w:rPr>
              <w:t>No</w:t>
            </w:r>
          </w:p>
        </w:tc>
      </w:tr>
      <w:tr w:rsidR="00494017" w:rsidRPr="00FF083F" w14:paraId="49F7ED7C" w14:textId="77777777" w:rsidTr="004E4663">
        <w:tc>
          <w:tcPr>
            <w:tcW w:w="7808" w:type="dxa"/>
            <w:gridSpan w:val="3"/>
            <w:tcBorders>
              <w:top w:val="single" w:sz="4" w:space="0" w:color="808080"/>
              <w:left w:val="single" w:sz="4" w:space="0" w:color="808080"/>
              <w:bottom w:val="single" w:sz="4" w:space="0" w:color="808080"/>
              <w:right w:val="single" w:sz="4" w:space="0" w:color="808080"/>
            </w:tcBorders>
          </w:tcPr>
          <w:p w14:paraId="7AFBDB76" w14:textId="77777777" w:rsidR="00494017" w:rsidRPr="00FF083F" w:rsidRDefault="00494017" w:rsidP="004E4663">
            <w:pPr>
              <w:pStyle w:val="TAL"/>
              <w:rPr>
                <w:b/>
                <w:i/>
                <w:lang w:eastAsia="zh-CN"/>
              </w:rPr>
            </w:pPr>
            <w:r w:rsidRPr="00FF083F">
              <w:rPr>
                <w:b/>
                <w:i/>
                <w:lang w:eastAsia="zh-CN"/>
              </w:rPr>
              <w:t>utra-GERAN-CGI-Reporting-ENDC</w:t>
            </w:r>
          </w:p>
          <w:p w14:paraId="2B1F45CA" w14:textId="77777777" w:rsidR="00494017" w:rsidRPr="00FF083F" w:rsidRDefault="00494017" w:rsidP="004E4663">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9C51D0A" w14:textId="77777777" w:rsidR="00494017" w:rsidRPr="00FF083F" w:rsidRDefault="00494017" w:rsidP="004E4663">
            <w:pPr>
              <w:pStyle w:val="TAL"/>
              <w:jc w:val="center"/>
              <w:rPr>
                <w:bCs/>
                <w:noProof/>
                <w:lang w:eastAsia="zh-CN"/>
              </w:rPr>
            </w:pPr>
            <w:r w:rsidRPr="00FF083F">
              <w:rPr>
                <w:bCs/>
                <w:noProof/>
                <w:lang w:eastAsia="zh-CN"/>
              </w:rPr>
              <w:t>Yes</w:t>
            </w:r>
          </w:p>
        </w:tc>
      </w:tr>
      <w:tr w:rsidR="00494017" w:rsidRPr="00FF083F" w14:paraId="71CE8DB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E9A9E" w14:textId="77777777" w:rsidR="00494017" w:rsidRPr="00FF083F" w:rsidRDefault="00494017" w:rsidP="004E4663">
            <w:pPr>
              <w:pStyle w:val="TAL"/>
              <w:rPr>
                <w:b/>
                <w:i/>
                <w:lang w:eastAsia="zh-CN"/>
              </w:rPr>
            </w:pPr>
            <w:r w:rsidRPr="00FF083F">
              <w:rPr>
                <w:b/>
                <w:i/>
                <w:lang w:eastAsia="zh-CN"/>
              </w:rPr>
              <w:t>utran-ProximityIndication</w:t>
            </w:r>
          </w:p>
          <w:p w14:paraId="135E80CF" w14:textId="77777777" w:rsidR="00494017" w:rsidRPr="00FF083F" w:rsidRDefault="00494017" w:rsidP="004E4663">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803DC6" w14:textId="77777777" w:rsidR="00494017" w:rsidRPr="00FF083F" w:rsidRDefault="00494017" w:rsidP="004E4663">
            <w:pPr>
              <w:pStyle w:val="TAL"/>
              <w:jc w:val="center"/>
              <w:rPr>
                <w:lang w:eastAsia="zh-CN"/>
              </w:rPr>
            </w:pPr>
            <w:r w:rsidRPr="00FF083F">
              <w:rPr>
                <w:lang w:eastAsia="zh-CN"/>
              </w:rPr>
              <w:t>-</w:t>
            </w:r>
          </w:p>
        </w:tc>
      </w:tr>
      <w:tr w:rsidR="00494017" w:rsidRPr="00FF083F" w14:paraId="68B5A8B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FE646" w14:textId="77777777" w:rsidR="00494017" w:rsidRPr="00FF083F" w:rsidRDefault="00494017" w:rsidP="004E4663">
            <w:pPr>
              <w:pStyle w:val="TAL"/>
              <w:rPr>
                <w:b/>
                <w:i/>
                <w:lang w:eastAsia="zh-CN"/>
              </w:rPr>
            </w:pPr>
            <w:r w:rsidRPr="00FF083F">
              <w:rPr>
                <w:b/>
                <w:i/>
                <w:lang w:eastAsia="zh-CN"/>
              </w:rPr>
              <w:t>utran-SI-AcquisitionForHO</w:t>
            </w:r>
          </w:p>
          <w:p w14:paraId="0ED1CCD8" w14:textId="77777777" w:rsidR="00494017" w:rsidRPr="00FF083F" w:rsidRDefault="00494017" w:rsidP="004E4663">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1AC43E7" w14:textId="77777777" w:rsidR="00494017" w:rsidRPr="00FF083F" w:rsidRDefault="00494017" w:rsidP="004E4663">
            <w:pPr>
              <w:pStyle w:val="TAL"/>
              <w:jc w:val="center"/>
              <w:rPr>
                <w:lang w:eastAsia="zh-CN"/>
              </w:rPr>
            </w:pPr>
            <w:r w:rsidRPr="00FF083F">
              <w:rPr>
                <w:lang w:eastAsia="zh-CN"/>
              </w:rPr>
              <w:t>Y</w:t>
            </w:r>
            <w:r w:rsidRPr="00FF083F">
              <w:rPr>
                <w:lang w:eastAsia="en-GB"/>
              </w:rPr>
              <w:t>es</w:t>
            </w:r>
          </w:p>
        </w:tc>
      </w:tr>
      <w:tr w:rsidR="00494017" w:rsidRPr="00FF083F" w14:paraId="0506C9A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57BD9" w14:textId="77777777" w:rsidR="00494017" w:rsidRPr="00FF083F" w:rsidRDefault="00494017" w:rsidP="004E4663">
            <w:pPr>
              <w:pStyle w:val="TAL"/>
              <w:rPr>
                <w:b/>
                <w:i/>
                <w:lang w:eastAsia="en-GB"/>
              </w:rPr>
            </w:pPr>
            <w:r w:rsidRPr="00FF083F">
              <w:rPr>
                <w:b/>
                <w:i/>
                <w:lang w:eastAsia="en-GB"/>
              </w:rPr>
              <w:t>v2x-BandParametersNR</w:t>
            </w:r>
          </w:p>
          <w:p w14:paraId="7F3CFCBC" w14:textId="77777777" w:rsidR="00494017" w:rsidRPr="00FF083F" w:rsidRDefault="00494017" w:rsidP="004E4663">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61B8AE62"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2D9A21C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21222" w14:textId="77777777" w:rsidR="00494017" w:rsidRPr="00FF083F" w:rsidRDefault="00494017" w:rsidP="004E4663">
            <w:pPr>
              <w:pStyle w:val="TAL"/>
              <w:rPr>
                <w:b/>
                <w:i/>
                <w:lang w:eastAsia="en-GB"/>
              </w:rPr>
            </w:pPr>
            <w:r w:rsidRPr="00FF083F">
              <w:rPr>
                <w:b/>
                <w:i/>
                <w:lang w:eastAsia="en-GB"/>
              </w:rPr>
              <w:t>v2x-BandwidthClassTxSL, v2x-BandwidthClassRxSL</w:t>
            </w:r>
          </w:p>
          <w:p w14:paraId="632E8ABA" w14:textId="77777777" w:rsidR="00494017" w:rsidRPr="00FF083F" w:rsidRDefault="00494017" w:rsidP="004E4663">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0B8CDC76" w14:textId="77777777" w:rsidR="00494017" w:rsidRPr="00FF083F" w:rsidRDefault="00494017" w:rsidP="004E4663">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25B02"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238947AA"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EEF7E" w14:textId="77777777" w:rsidR="00494017" w:rsidRPr="00FF083F" w:rsidRDefault="00494017" w:rsidP="004E4663">
            <w:pPr>
              <w:pStyle w:val="TAL"/>
              <w:rPr>
                <w:b/>
                <w:i/>
                <w:lang w:eastAsia="en-GB"/>
              </w:rPr>
            </w:pPr>
            <w:r w:rsidRPr="00FF083F">
              <w:rPr>
                <w:b/>
                <w:i/>
                <w:lang w:eastAsia="en-GB"/>
              </w:rPr>
              <w:t>v2x-eNB-Scheduled</w:t>
            </w:r>
          </w:p>
          <w:p w14:paraId="11067597" w14:textId="77777777" w:rsidR="00494017" w:rsidRPr="00FF083F" w:rsidRDefault="00494017" w:rsidP="004E4663">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9D9E7"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47D4D1F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8F08F1" w14:textId="77777777" w:rsidR="00494017" w:rsidRPr="00FF083F" w:rsidRDefault="00494017" w:rsidP="004E4663">
            <w:pPr>
              <w:pStyle w:val="TAL"/>
              <w:rPr>
                <w:b/>
                <w:i/>
              </w:rPr>
            </w:pPr>
            <w:r w:rsidRPr="00FF083F">
              <w:rPr>
                <w:b/>
                <w:i/>
              </w:rPr>
              <w:t>v2x-EnhancedHighReception</w:t>
            </w:r>
          </w:p>
          <w:p w14:paraId="5E56EAA1" w14:textId="77777777" w:rsidR="00494017" w:rsidRPr="00FF083F" w:rsidRDefault="00494017" w:rsidP="004E4663">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773FD9A" w14:textId="77777777" w:rsidR="00494017" w:rsidRPr="00FF083F" w:rsidRDefault="00494017" w:rsidP="004E4663">
            <w:pPr>
              <w:pStyle w:val="TAL"/>
              <w:jc w:val="center"/>
              <w:rPr>
                <w:bCs/>
                <w:noProof/>
                <w:lang w:eastAsia="zh-CN"/>
              </w:rPr>
            </w:pPr>
            <w:r w:rsidRPr="00FF083F">
              <w:rPr>
                <w:bCs/>
                <w:noProof/>
                <w:lang w:eastAsia="zh-CN"/>
              </w:rPr>
              <w:t>-</w:t>
            </w:r>
          </w:p>
        </w:tc>
      </w:tr>
      <w:tr w:rsidR="00494017" w:rsidRPr="00FF083F" w14:paraId="54ECB02E"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8B6F8" w14:textId="77777777" w:rsidR="00494017" w:rsidRPr="00FF083F" w:rsidRDefault="00494017" w:rsidP="004E4663">
            <w:pPr>
              <w:pStyle w:val="TAL"/>
              <w:rPr>
                <w:b/>
                <w:i/>
                <w:lang w:eastAsia="en-GB"/>
              </w:rPr>
            </w:pPr>
            <w:r w:rsidRPr="00FF083F">
              <w:rPr>
                <w:b/>
                <w:i/>
                <w:lang w:eastAsia="en-GB"/>
              </w:rPr>
              <w:t>v2x-HighPower</w:t>
            </w:r>
          </w:p>
          <w:p w14:paraId="79E01CAF" w14:textId="77777777" w:rsidR="00494017" w:rsidRPr="00FF083F" w:rsidRDefault="00494017" w:rsidP="004E4663">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B9688D"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1BC6FDC7"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FAF14" w14:textId="77777777" w:rsidR="00494017" w:rsidRPr="00FF083F" w:rsidRDefault="00494017" w:rsidP="004E4663">
            <w:pPr>
              <w:pStyle w:val="TAL"/>
              <w:rPr>
                <w:b/>
                <w:i/>
                <w:lang w:eastAsia="en-GB"/>
              </w:rPr>
            </w:pPr>
            <w:r w:rsidRPr="00FF083F">
              <w:rPr>
                <w:b/>
                <w:i/>
                <w:lang w:eastAsia="en-GB"/>
              </w:rPr>
              <w:t>v2x-HighReception</w:t>
            </w:r>
          </w:p>
          <w:p w14:paraId="1B5C47FE" w14:textId="77777777" w:rsidR="00494017" w:rsidRPr="00FF083F" w:rsidRDefault="00494017" w:rsidP="004E4663">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297D1" w14:textId="77777777" w:rsidR="00494017" w:rsidRPr="00FF083F" w:rsidRDefault="00494017" w:rsidP="004E4663">
            <w:pPr>
              <w:pStyle w:val="TAL"/>
              <w:jc w:val="center"/>
              <w:rPr>
                <w:bCs/>
                <w:noProof/>
                <w:lang w:eastAsia="en-GB"/>
              </w:rPr>
            </w:pPr>
            <w:r w:rsidRPr="00FF083F">
              <w:rPr>
                <w:bCs/>
                <w:noProof/>
                <w:lang w:eastAsia="ko-KR"/>
              </w:rPr>
              <w:t>-</w:t>
            </w:r>
          </w:p>
        </w:tc>
      </w:tr>
      <w:tr w:rsidR="00494017" w:rsidRPr="00FF083F" w14:paraId="60A4BC6F"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26E65" w14:textId="77777777" w:rsidR="00494017" w:rsidRPr="00FF083F" w:rsidRDefault="00494017" w:rsidP="004E4663">
            <w:pPr>
              <w:pStyle w:val="TAL"/>
              <w:rPr>
                <w:b/>
                <w:i/>
                <w:lang w:eastAsia="en-GB"/>
              </w:rPr>
            </w:pPr>
            <w:r w:rsidRPr="00FF083F">
              <w:rPr>
                <w:b/>
                <w:i/>
                <w:lang w:eastAsia="en-GB"/>
              </w:rPr>
              <w:t>v2x-nonAdjacentPSCCH-PSSCH</w:t>
            </w:r>
          </w:p>
          <w:p w14:paraId="4451EDE3" w14:textId="77777777" w:rsidR="00494017" w:rsidRPr="00FF083F" w:rsidRDefault="00494017" w:rsidP="004E4663">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1FE519"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7E83ADF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DCBB0" w14:textId="77777777" w:rsidR="00494017" w:rsidRPr="00FF083F" w:rsidRDefault="00494017" w:rsidP="004E4663">
            <w:pPr>
              <w:pStyle w:val="TAL"/>
              <w:rPr>
                <w:b/>
                <w:i/>
                <w:lang w:eastAsia="en-GB"/>
              </w:rPr>
            </w:pPr>
            <w:r w:rsidRPr="00FF083F">
              <w:rPr>
                <w:b/>
                <w:i/>
                <w:lang w:eastAsia="en-GB"/>
              </w:rPr>
              <w:t>v2x-numberTxRxTiming</w:t>
            </w:r>
          </w:p>
          <w:p w14:paraId="19DBDEDB" w14:textId="77777777" w:rsidR="00494017" w:rsidRPr="00FF083F" w:rsidRDefault="00494017" w:rsidP="004E4663">
            <w:pPr>
              <w:pStyle w:val="TAL"/>
              <w:rPr>
                <w:b/>
                <w:i/>
                <w:lang w:eastAsia="en-GB"/>
              </w:rPr>
            </w:pPr>
            <w:r w:rsidRPr="00FF083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0128B7"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4254222B"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52955" w14:textId="77777777" w:rsidR="00494017" w:rsidRPr="00FF083F" w:rsidRDefault="00494017" w:rsidP="004E4663">
            <w:pPr>
              <w:pStyle w:val="TAL"/>
              <w:rPr>
                <w:b/>
                <w:i/>
              </w:rPr>
            </w:pPr>
            <w:r w:rsidRPr="00FF083F">
              <w:rPr>
                <w:b/>
                <w:i/>
              </w:rPr>
              <w:t>v2x-SensingReportingMode3</w:t>
            </w:r>
          </w:p>
          <w:p w14:paraId="6CFF64A3" w14:textId="77777777" w:rsidR="00494017" w:rsidRPr="00FF083F" w:rsidRDefault="00494017" w:rsidP="004E4663">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C4BB5A" w14:textId="77777777" w:rsidR="00494017" w:rsidRPr="00FF083F" w:rsidRDefault="00494017" w:rsidP="004E4663">
            <w:pPr>
              <w:pStyle w:val="TAL"/>
              <w:jc w:val="center"/>
              <w:rPr>
                <w:bCs/>
                <w:noProof/>
                <w:lang w:eastAsia="ko-KR"/>
              </w:rPr>
            </w:pPr>
            <w:r w:rsidRPr="00FF083F">
              <w:rPr>
                <w:rFonts w:cs="Arial"/>
                <w:bCs/>
                <w:noProof/>
                <w:lang w:eastAsia="zh-CN"/>
              </w:rPr>
              <w:t>-</w:t>
            </w:r>
          </w:p>
        </w:tc>
      </w:tr>
      <w:tr w:rsidR="00494017" w:rsidRPr="00FF083F" w14:paraId="442E1C61"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FA77C" w14:textId="77777777" w:rsidR="00494017" w:rsidRPr="00FF083F" w:rsidRDefault="00494017" w:rsidP="004E4663">
            <w:pPr>
              <w:pStyle w:val="TAL"/>
              <w:rPr>
                <w:b/>
                <w:i/>
                <w:lang w:eastAsia="en-GB"/>
              </w:rPr>
            </w:pPr>
            <w:r w:rsidRPr="00FF083F">
              <w:rPr>
                <w:b/>
                <w:i/>
                <w:lang w:eastAsia="en-GB"/>
              </w:rPr>
              <w:t>v2x-SupportedBandCombinationList</w:t>
            </w:r>
          </w:p>
          <w:p w14:paraId="5DB90E0C" w14:textId="77777777" w:rsidR="00494017" w:rsidRPr="00FF083F" w:rsidRDefault="00494017" w:rsidP="004E466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5CBF93" w14:textId="77777777" w:rsidR="00494017" w:rsidRPr="00FF083F" w:rsidRDefault="00494017" w:rsidP="004E4663">
            <w:pPr>
              <w:pStyle w:val="TAL"/>
              <w:jc w:val="center"/>
              <w:rPr>
                <w:bCs/>
                <w:noProof/>
                <w:lang w:eastAsia="ko-KR"/>
              </w:rPr>
            </w:pPr>
          </w:p>
        </w:tc>
      </w:tr>
      <w:tr w:rsidR="00494017" w:rsidRPr="00FF083F" w14:paraId="180F670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394FF" w14:textId="77777777" w:rsidR="00494017" w:rsidRPr="00FF083F" w:rsidRDefault="00494017" w:rsidP="004E4663">
            <w:pPr>
              <w:pStyle w:val="TAL"/>
              <w:rPr>
                <w:b/>
                <w:i/>
                <w:lang w:eastAsia="en-GB"/>
              </w:rPr>
            </w:pPr>
            <w:r w:rsidRPr="00FF083F">
              <w:rPr>
                <w:b/>
                <w:i/>
                <w:lang w:eastAsia="en-GB"/>
              </w:rPr>
              <w:t>v2x-SupportedBandCombinationListNR</w:t>
            </w:r>
          </w:p>
          <w:p w14:paraId="7C77D9B8" w14:textId="77777777" w:rsidR="00494017" w:rsidRPr="00FF083F" w:rsidRDefault="00494017" w:rsidP="004E466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CE854F1"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733872F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FA02E" w14:textId="77777777" w:rsidR="00494017" w:rsidRPr="00FF083F" w:rsidRDefault="00494017" w:rsidP="004E4663">
            <w:pPr>
              <w:pStyle w:val="TAL"/>
              <w:rPr>
                <w:b/>
                <w:i/>
                <w:lang w:eastAsia="en-GB"/>
              </w:rPr>
            </w:pPr>
            <w:r w:rsidRPr="00FF083F">
              <w:rPr>
                <w:b/>
                <w:i/>
                <w:lang w:eastAsia="en-GB"/>
              </w:rPr>
              <w:t>v2x-SupportedTxBandCombListPerBC, v2x-SupportedRxBandCombListPerBC</w:t>
            </w:r>
          </w:p>
          <w:p w14:paraId="00E0C022" w14:textId="77777777" w:rsidR="00494017" w:rsidRPr="00FF083F" w:rsidRDefault="00494017" w:rsidP="004E4663">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378D67"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25D5EE3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F957E" w14:textId="77777777" w:rsidR="00494017" w:rsidRPr="00FF083F" w:rsidRDefault="00494017" w:rsidP="004E4663">
            <w:pPr>
              <w:pStyle w:val="TAL"/>
              <w:rPr>
                <w:b/>
                <w:i/>
                <w:lang w:eastAsia="en-GB"/>
              </w:rPr>
            </w:pPr>
            <w:r w:rsidRPr="00FF083F">
              <w:rPr>
                <w:b/>
                <w:i/>
                <w:lang w:eastAsia="en-GB"/>
              </w:rPr>
              <w:t>v2x-TxWithShortResvInterval</w:t>
            </w:r>
          </w:p>
          <w:p w14:paraId="2036F74A" w14:textId="77777777" w:rsidR="00494017" w:rsidRPr="00FF083F" w:rsidRDefault="00494017" w:rsidP="004E4663">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B996AA"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4A26AAC4"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0BAEE" w14:textId="77777777" w:rsidR="00494017" w:rsidRPr="00FF083F" w:rsidRDefault="00494017" w:rsidP="004E4663">
            <w:pPr>
              <w:pStyle w:val="TAL"/>
              <w:rPr>
                <w:b/>
                <w:i/>
                <w:lang w:eastAsia="en-GB"/>
              </w:rPr>
            </w:pPr>
            <w:r w:rsidRPr="00FF083F">
              <w:rPr>
                <w:b/>
                <w:i/>
                <w:lang w:eastAsia="en-GB"/>
              </w:rPr>
              <w:t>virtualCellID-LegacySRS</w:t>
            </w:r>
          </w:p>
          <w:p w14:paraId="51AFF51B" w14:textId="77777777" w:rsidR="00494017" w:rsidRPr="00FF083F" w:rsidRDefault="00494017" w:rsidP="004E4663">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65AF2EF"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2D3C415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720947" w14:textId="77777777" w:rsidR="00494017" w:rsidRPr="00FF083F" w:rsidRDefault="00494017" w:rsidP="004E4663">
            <w:pPr>
              <w:pStyle w:val="TAL"/>
              <w:rPr>
                <w:b/>
                <w:i/>
                <w:lang w:eastAsia="en-GB"/>
              </w:rPr>
            </w:pPr>
            <w:r w:rsidRPr="00FF083F">
              <w:rPr>
                <w:b/>
                <w:i/>
                <w:lang w:eastAsia="en-GB"/>
              </w:rPr>
              <w:t>virtualCellID-AddSRS</w:t>
            </w:r>
          </w:p>
          <w:p w14:paraId="59DACE18" w14:textId="77777777" w:rsidR="00494017" w:rsidRPr="00FF083F" w:rsidRDefault="00494017" w:rsidP="004E4663">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A215EBD" w14:textId="77777777" w:rsidR="00494017" w:rsidRPr="00FF083F" w:rsidRDefault="00494017" w:rsidP="004E4663">
            <w:pPr>
              <w:pStyle w:val="TAL"/>
              <w:jc w:val="center"/>
              <w:rPr>
                <w:bCs/>
                <w:noProof/>
                <w:lang w:eastAsia="ko-KR"/>
              </w:rPr>
            </w:pPr>
            <w:r w:rsidRPr="00FF083F">
              <w:rPr>
                <w:bCs/>
                <w:noProof/>
                <w:lang w:eastAsia="ko-KR"/>
              </w:rPr>
              <w:t>-</w:t>
            </w:r>
          </w:p>
        </w:tc>
      </w:tr>
      <w:tr w:rsidR="00494017" w:rsidRPr="00FF083F" w14:paraId="75E481B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387C9" w14:textId="77777777" w:rsidR="00494017" w:rsidRPr="00FF083F" w:rsidRDefault="00494017" w:rsidP="004E4663">
            <w:pPr>
              <w:pStyle w:val="TAL"/>
              <w:rPr>
                <w:b/>
                <w:bCs/>
                <w:i/>
                <w:noProof/>
                <w:lang w:eastAsia="en-GB"/>
              </w:rPr>
            </w:pPr>
            <w:r w:rsidRPr="00FF083F">
              <w:rPr>
                <w:b/>
                <w:bCs/>
                <w:i/>
                <w:noProof/>
                <w:lang w:eastAsia="en-GB"/>
              </w:rPr>
              <w:t>voiceOverPS-HS-UTRA-FDD</w:t>
            </w:r>
          </w:p>
          <w:p w14:paraId="4B9D1A69" w14:textId="77777777" w:rsidR="00494017" w:rsidRPr="00FF083F" w:rsidRDefault="00494017" w:rsidP="004E4663">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0B19AA"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1843811D"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07BEE" w14:textId="77777777" w:rsidR="00494017" w:rsidRPr="00FF083F" w:rsidRDefault="00494017" w:rsidP="004E4663">
            <w:pPr>
              <w:pStyle w:val="TAL"/>
              <w:rPr>
                <w:b/>
                <w:bCs/>
                <w:i/>
                <w:noProof/>
                <w:lang w:eastAsia="en-GB"/>
              </w:rPr>
            </w:pPr>
            <w:r w:rsidRPr="00FF083F">
              <w:rPr>
                <w:b/>
                <w:bCs/>
                <w:i/>
                <w:noProof/>
                <w:lang w:eastAsia="en-GB"/>
              </w:rPr>
              <w:t>voiceOverPS-HS-UTRA-TDD128</w:t>
            </w:r>
          </w:p>
          <w:p w14:paraId="5CAF3373" w14:textId="77777777" w:rsidR="00494017" w:rsidRPr="00FF083F" w:rsidRDefault="00494017" w:rsidP="004E4663">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55A263" w14:textId="77777777" w:rsidR="00494017" w:rsidRPr="00FF083F" w:rsidRDefault="00494017" w:rsidP="004E4663">
            <w:pPr>
              <w:pStyle w:val="TAL"/>
              <w:jc w:val="center"/>
              <w:rPr>
                <w:lang w:eastAsia="zh-CN"/>
              </w:rPr>
            </w:pPr>
            <w:r w:rsidRPr="00FF083F">
              <w:rPr>
                <w:bCs/>
                <w:noProof/>
                <w:lang w:eastAsia="en-GB"/>
              </w:rPr>
              <w:t>-</w:t>
            </w:r>
          </w:p>
        </w:tc>
      </w:tr>
      <w:tr w:rsidR="00494017" w:rsidRPr="00FF083F" w14:paraId="0BCAFAF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D0482" w14:textId="77777777" w:rsidR="00494017" w:rsidRPr="00FF083F" w:rsidRDefault="00494017" w:rsidP="004E4663">
            <w:pPr>
              <w:pStyle w:val="TAL"/>
              <w:rPr>
                <w:b/>
                <w:i/>
                <w:lang w:eastAsia="en-GB"/>
              </w:rPr>
            </w:pPr>
            <w:r w:rsidRPr="00FF083F">
              <w:rPr>
                <w:b/>
                <w:i/>
                <w:lang w:eastAsia="en-GB"/>
              </w:rPr>
              <w:t>whiteCellList</w:t>
            </w:r>
          </w:p>
          <w:p w14:paraId="1E62DA4D" w14:textId="77777777" w:rsidR="00494017" w:rsidRPr="00FF083F" w:rsidRDefault="00494017" w:rsidP="004E4663">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5D852D" w14:textId="77777777" w:rsidR="00494017" w:rsidRPr="00FF083F" w:rsidRDefault="00494017" w:rsidP="004E4663">
            <w:pPr>
              <w:pStyle w:val="TAL"/>
              <w:jc w:val="center"/>
              <w:rPr>
                <w:lang w:eastAsia="en-GB"/>
              </w:rPr>
            </w:pPr>
            <w:r w:rsidRPr="00FF083F">
              <w:rPr>
                <w:lang w:eastAsia="en-GB"/>
              </w:rPr>
              <w:t>-</w:t>
            </w:r>
          </w:p>
        </w:tc>
      </w:tr>
      <w:tr w:rsidR="00494017" w:rsidRPr="00FF083F" w14:paraId="45B6615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E977" w14:textId="77777777" w:rsidR="00494017" w:rsidRPr="00FF083F" w:rsidRDefault="00494017" w:rsidP="004E4663">
            <w:pPr>
              <w:pStyle w:val="TAL"/>
              <w:rPr>
                <w:b/>
                <w:bCs/>
                <w:i/>
                <w:iCs/>
                <w:lang w:eastAsia="en-GB"/>
              </w:rPr>
            </w:pPr>
            <w:r w:rsidRPr="00FF083F">
              <w:rPr>
                <w:b/>
                <w:bCs/>
                <w:i/>
                <w:iCs/>
                <w:lang w:eastAsia="en-GB"/>
              </w:rPr>
              <w:t>widebandPRG-Slot, widebandPRG-Subslot, widebandPRG-Subframe</w:t>
            </w:r>
          </w:p>
          <w:p w14:paraId="684E1BA5" w14:textId="77777777" w:rsidR="00494017" w:rsidRPr="00FF083F" w:rsidRDefault="00494017" w:rsidP="004E4663">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878999" w14:textId="77777777" w:rsidR="00494017" w:rsidRPr="00FF083F" w:rsidRDefault="00494017" w:rsidP="004E4663">
            <w:pPr>
              <w:pStyle w:val="TAL"/>
              <w:jc w:val="center"/>
              <w:rPr>
                <w:lang w:eastAsia="en-GB"/>
              </w:rPr>
            </w:pPr>
            <w:r w:rsidRPr="00FF083F">
              <w:rPr>
                <w:lang w:eastAsia="zh-CN"/>
              </w:rPr>
              <w:t>-</w:t>
            </w:r>
          </w:p>
        </w:tc>
      </w:tr>
      <w:tr w:rsidR="00494017" w:rsidRPr="00FF083F" w14:paraId="7D18B532"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10746" w14:textId="77777777" w:rsidR="00494017" w:rsidRPr="00FF083F" w:rsidRDefault="00494017" w:rsidP="004E4663">
            <w:pPr>
              <w:pStyle w:val="TAL"/>
              <w:rPr>
                <w:b/>
                <w:i/>
                <w:lang w:eastAsia="en-GB"/>
              </w:rPr>
            </w:pPr>
            <w:r w:rsidRPr="00FF083F">
              <w:rPr>
                <w:b/>
                <w:i/>
                <w:lang w:eastAsia="en-GB"/>
              </w:rPr>
              <w:t>wlan-IW-RAN-Rules</w:t>
            </w:r>
          </w:p>
          <w:p w14:paraId="0840B28B" w14:textId="77777777" w:rsidR="00494017" w:rsidRPr="00FF083F" w:rsidRDefault="00494017" w:rsidP="004E466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0E351F"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812D09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C39EF" w14:textId="77777777" w:rsidR="00494017" w:rsidRPr="00FF083F" w:rsidRDefault="00494017" w:rsidP="004E4663">
            <w:pPr>
              <w:pStyle w:val="TAL"/>
              <w:rPr>
                <w:b/>
                <w:i/>
                <w:lang w:eastAsia="en-GB"/>
              </w:rPr>
            </w:pPr>
            <w:r w:rsidRPr="00FF083F">
              <w:rPr>
                <w:b/>
                <w:i/>
                <w:lang w:eastAsia="en-GB"/>
              </w:rPr>
              <w:t>wlan-IW-ANDSF-Policies</w:t>
            </w:r>
          </w:p>
          <w:p w14:paraId="7C77644E" w14:textId="77777777" w:rsidR="00494017" w:rsidRPr="00FF083F" w:rsidRDefault="00494017" w:rsidP="004E466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50066A"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4B8E096C"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8567E" w14:textId="77777777" w:rsidR="00494017" w:rsidRPr="00FF083F" w:rsidRDefault="00494017" w:rsidP="004E4663">
            <w:pPr>
              <w:pStyle w:val="TAL"/>
              <w:rPr>
                <w:b/>
                <w:i/>
                <w:lang w:eastAsia="en-GB"/>
              </w:rPr>
            </w:pPr>
            <w:r w:rsidRPr="00FF083F">
              <w:rPr>
                <w:b/>
                <w:i/>
                <w:lang w:eastAsia="en-GB"/>
              </w:rPr>
              <w:t>wlan-MAC-Address</w:t>
            </w:r>
          </w:p>
          <w:p w14:paraId="1A7AF75E" w14:textId="77777777" w:rsidR="00494017" w:rsidRPr="00FF083F" w:rsidRDefault="00494017" w:rsidP="004E4663">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A709195"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E13C426"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C5DA9" w14:textId="77777777" w:rsidR="00494017" w:rsidRPr="00FF083F" w:rsidRDefault="00494017" w:rsidP="004E4663">
            <w:pPr>
              <w:pStyle w:val="TAL"/>
              <w:rPr>
                <w:b/>
                <w:i/>
                <w:lang w:eastAsia="en-GB"/>
              </w:rPr>
            </w:pPr>
            <w:r w:rsidRPr="00FF083F">
              <w:rPr>
                <w:b/>
                <w:i/>
                <w:lang w:eastAsia="en-GB"/>
              </w:rPr>
              <w:t>wlan-PeriodicMeas</w:t>
            </w:r>
          </w:p>
          <w:p w14:paraId="2C71E5AD" w14:textId="77777777" w:rsidR="00494017" w:rsidRPr="00FF083F" w:rsidRDefault="00494017" w:rsidP="004E4663">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884EA0D"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746F1F9"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8ADF6" w14:textId="77777777" w:rsidR="00494017" w:rsidRPr="00FF083F" w:rsidRDefault="00494017" w:rsidP="004E4663">
            <w:pPr>
              <w:pStyle w:val="TAL"/>
              <w:rPr>
                <w:b/>
                <w:i/>
                <w:lang w:eastAsia="en-GB"/>
              </w:rPr>
            </w:pPr>
            <w:r w:rsidRPr="00FF083F">
              <w:rPr>
                <w:b/>
                <w:i/>
                <w:lang w:eastAsia="en-GB"/>
              </w:rPr>
              <w:t>wlan-ReportAnyWLAN</w:t>
            </w:r>
          </w:p>
          <w:p w14:paraId="10168D23" w14:textId="77777777" w:rsidR="00494017" w:rsidRPr="00FF083F" w:rsidRDefault="00494017" w:rsidP="004E4663">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31383A"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04686718"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D9C53" w14:textId="77777777" w:rsidR="00494017" w:rsidRPr="00FF083F" w:rsidRDefault="00494017" w:rsidP="004E4663">
            <w:pPr>
              <w:pStyle w:val="TAL"/>
              <w:rPr>
                <w:b/>
                <w:i/>
                <w:lang w:eastAsia="en-GB"/>
              </w:rPr>
            </w:pPr>
            <w:r w:rsidRPr="00FF083F">
              <w:rPr>
                <w:b/>
                <w:i/>
                <w:lang w:eastAsia="en-GB"/>
              </w:rPr>
              <w:t>wlan-SupportedDataRate</w:t>
            </w:r>
          </w:p>
          <w:p w14:paraId="6022DED6" w14:textId="77777777" w:rsidR="00494017" w:rsidRPr="00FF083F" w:rsidRDefault="00494017" w:rsidP="004E4663">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4CBAAE8" w14:textId="77777777" w:rsidR="00494017" w:rsidRPr="00FF083F" w:rsidRDefault="00494017" w:rsidP="004E4663">
            <w:pPr>
              <w:pStyle w:val="TAL"/>
              <w:jc w:val="center"/>
              <w:rPr>
                <w:bCs/>
                <w:noProof/>
                <w:lang w:eastAsia="en-GB"/>
              </w:rPr>
            </w:pPr>
            <w:r w:rsidRPr="00FF083F">
              <w:rPr>
                <w:bCs/>
                <w:noProof/>
                <w:lang w:eastAsia="en-GB"/>
              </w:rPr>
              <w:t>-</w:t>
            </w:r>
          </w:p>
        </w:tc>
      </w:tr>
      <w:tr w:rsidR="00494017" w:rsidRPr="00FF083F" w14:paraId="1C057E53" w14:textId="77777777" w:rsidTr="004E4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7AAE8" w14:textId="77777777" w:rsidR="00494017" w:rsidRPr="00FF083F" w:rsidRDefault="00494017" w:rsidP="004E4663">
            <w:pPr>
              <w:pStyle w:val="TAL"/>
              <w:rPr>
                <w:b/>
                <w:i/>
              </w:rPr>
            </w:pPr>
            <w:r w:rsidRPr="00FF083F">
              <w:rPr>
                <w:b/>
                <w:i/>
              </w:rPr>
              <w:t>zp-CSI-RS-AperiodicInfo</w:t>
            </w:r>
          </w:p>
          <w:p w14:paraId="3C74600C" w14:textId="77777777" w:rsidR="00494017" w:rsidRPr="00FF083F" w:rsidRDefault="00494017" w:rsidP="004E4663">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957710" w14:textId="77777777" w:rsidR="00494017" w:rsidRPr="00FF083F" w:rsidRDefault="00494017" w:rsidP="004E4663">
            <w:pPr>
              <w:pStyle w:val="TAL"/>
              <w:jc w:val="center"/>
              <w:rPr>
                <w:bCs/>
                <w:noProof/>
                <w:lang w:eastAsia="en-GB"/>
              </w:rPr>
            </w:pPr>
            <w:r w:rsidRPr="00FF083F">
              <w:rPr>
                <w:bCs/>
                <w:noProof/>
                <w:lang w:eastAsia="en-GB"/>
              </w:rPr>
              <w:t>FFS</w:t>
            </w:r>
          </w:p>
        </w:tc>
      </w:tr>
    </w:tbl>
    <w:p w14:paraId="19CC0401" w14:textId="77777777" w:rsidR="00494017" w:rsidRPr="00FF083F" w:rsidRDefault="00494017" w:rsidP="00494017"/>
    <w:p w14:paraId="42C269A3" w14:textId="77777777" w:rsidR="00494017" w:rsidRPr="00FF083F" w:rsidRDefault="00494017" w:rsidP="00494017">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375B72CC" w14:textId="77777777" w:rsidR="00494017" w:rsidRPr="00FF083F" w:rsidRDefault="00494017" w:rsidP="00494017">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A4FDB1E" w14:textId="77777777" w:rsidR="00494017" w:rsidRPr="00FF083F" w:rsidRDefault="00494017" w:rsidP="00494017">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7495F406" w14:textId="77777777" w:rsidR="00494017" w:rsidRPr="00FF083F" w:rsidRDefault="00494017" w:rsidP="00494017">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37BF7A20" w14:textId="77777777" w:rsidR="00494017" w:rsidRPr="00FF083F" w:rsidRDefault="00494017" w:rsidP="00494017">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47BCDF7D" w14:textId="77777777" w:rsidR="00494017" w:rsidRPr="00FF083F" w:rsidRDefault="00494017" w:rsidP="00494017">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94017" w:rsidRPr="00FF083F" w14:paraId="7716D01C" w14:textId="77777777" w:rsidTr="004E466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3D68B4A" w14:textId="77777777" w:rsidR="00494017" w:rsidRPr="00FF083F" w:rsidRDefault="00494017" w:rsidP="004E4663">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8AA574C" w14:textId="77777777" w:rsidR="00494017" w:rsidRPr="00FF083F" w:rsidRDefault="00494017" w:rsidP="004E4663">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9E3C80A" w14:textId="77777777" w:rsidR="00494017" w:rsidRPr="00FF083F" w:rsidRDefault="00494017" w:rsidP="004E4663">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27E01C6" w14:textId="77777777" w:rsidR="00494017" w:rsidRPr="00FF083F" w:rsidRDefault="00494017" w:rsidP="004E4663">
            <w:pPr>
              <w:pStyle w:val="TAL"/>
              <w:rPr>
                <w:lang w:eastAsia="en-GB"/>
              </w:rPr>
            </w:pPr>
            <w:r w:rsidRPr="00FF083F">
              <w:rPr>
                <w:lang w:eastAsia="en-GB"/>
              </w:rPr>
              <w:t>3</w:t>
            </w:r>
          </w:p>
        </w:tc>
      </w:tr>
      <w:tr w:rsidR="00494017" w:rsidRPr="00FF083F" w14:paraId="2ACFCDF6" w14:textId="77777777" w:rsidTr="004E466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13AB171" w14:textId="77777777" w:rsidR="00494017" w:rsidRPr="00FF083F" w:rsidRDefault="00494017" w:rsidP="004E4663">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3B60BDA" w14:textId="77777777" w:rsidR="00494017" w:rsidRPr="00FF083F" w:rsidRDefault="00494017" w:rsidP="004E4663">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79F16ED4" w14:textId="77777777" w:rsidR="00494017" w:rsidRPr="00FF083F" w:rsidRDefault="00494017" w:rsidP="004E4663">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E35A38B" w14:textId="77777777" w:rsidR="00494017" w:rsidRPr="00FF083F" w:rsidRDefault="00494017" w:rsidP="004E4663">
            <w:pPr>
              <w:pStyle w:val="TAL"/>
              <w:rPr>
                <w:lang w:eastAsia="en-GB"/>
              </w:rPr>
            </w:pPr>
            <w:r w:rsidRPr="00FF083F">
              <w:rPr>
                <w:lang w:eastAsia="en-GB"/>
              </w:rPr>
              <w:t>3</w:t>
            </w:r>
          </w:p>
        </w:tc>
      </w:tr>
      <w:tr w:rsidR="00494017" w:rsidRPr="00FF083F" w14:paraId="20482705" w14:textId="77777777" w:rsidTr="004E466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11D0E45" w14:textId="77777777" w:rsidR="00494017" w:rsidRPr="00FF083F" w:rsidRDefault="00494017" w:rsidP="004E4663">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2B90D82" w14:textId="77777777" w:rsidR="00494017" w:rsidRPr="00FF083F" w:rsidRDefault="00494017" w:rsidP="004E4663">
            <w:pPr>
              <w:pStyle w:val="TAH"/>
              <w:rPr>
                <w:lang w:eastAsia="en-GB"/>
              </w:rPr>
            </w:pPr>
            <w:r w:rsidRPr="00FF083F">
              <w:rPr>
                <w:lang w:eastAsia="en-GB"/>
              </w:rPr>
              <w:t>Cell grouping option (0= first cell group, 1= second cell group)</w:t>
            </w:r>
          </w:p>
        </w:tc>
      </w:tr>
      <w:tr w:rsidR="00494017" w:rsidRPr="00FF083F" w14:paraId="2E19360C"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0DB440" w14:textId="77777777" w:rsidR="00494017" w:rsidRPr="00FF083F" w:rsidRDefault="00494017" w:rsidP="004E4663">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7C8AF07" w14:textId="77777777" w:rsidR="00494017" w:rsidRPr="00FF083F" w:rsidRDefault="00494017" w:rsidP="004E4663">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8EF66B9" w14:textId="77777777" w:rsidR="00494017" w:rsidRPr="00FF083F" w:rsidRDefault="00494017" w:rsidP="004E4663">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344B679" w14:textId="77777777" w:rsidR="00494017" w:rsidRPr="00FF083F" w:rsidRDefault="00494017" w:rsidP="004E4663">
            <w:pPr>
              <w:pStyle w:val="TAL"/>
              <w:rPr>
                <w:lang w:eastAsia="en-GB"/>
              </w:rPr>
            </w:pPr>
            <w:r w:rsidRPr="00FF083F">
              <w:rPr>
                <w:lang w:eastAsia="en-GB"/>
              </w:rPr>
              <w:t>001</w:t>
            </w:r>
          </w:p>
        </w:tc>
      </w:tr>
      <w:tr w:rsidR="00494017" w:rsidRPr="00FF083F" w14:paraId="6CCB2E97"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3B2807" w14:textId="77777777" w:rsidR="00494017" w:rsidRPr="00FF083F" w:rsidRDefault="00494017" w:rsidP="004E4663">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307B5AD4" w14:textId="77777777" w:rsidR="00494017" w:rsidRPr="00FF083F" w:rsidRDefault="00494017" w:rsidP="004E4663">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7583908" w14:textId="77777777" w:rsidR="00494017" w:rsidRPr="00FF083F" w:rsidRDefault="00494017" w:rsidP="004E4663">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5E909C5B" w14:textId="77777777" w:rsidR="00494017" w:rsidRPr="00FF083F" w:rsidRDefault="00494017" w:rsidP="004E4663">
            <w:pPr>
              <w:pStyle w:val="TAL"/>
              <w:rPr>
                <w:lang w:eastAsia="en-GB"/>
              </w:rPr>
            </w:pPr>
            <w:r w:rsidRPr="00FF083F">
              <w:rPr>
                <w:lang w:eastAsia="en-GB"/>
              </w:rPr>
              <w:t>010</w:t>
            </w:r>
          </w:p>
        </w:tc>
      </w:tr>
      <w:tr w:rsidR="00494017" w:rsidRPr="00FF083F" w14:paraId="7EC7F6F8" w14:textId="77777777" w:rsidTr="004E466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9C74766" w14:textId="77777777" w:rsidR="00494017" w:rsidRPr="00FF083F" w:rsidRDefault="00494017" w:rsidP="004E4663">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7D0AE74C" w14:textId="77777777" w:rsidR="00494017" w:rsidRPr="00FF083F" w:rsidRDefault="00494017" w:rsidP="004E4663">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658473F" w14:textId="77777777" w:rsidR="00494017" w:rsidRPr="00FF083F" w:rsidRDefault="00494017" w:rsidP="004E4663">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3B20073" w14:textId="77777777" w:rsidR="00494017" w:rsidRPr="00FF083F" w:rsidRDefault="00494017" w:rsidP="004E4663">
            <w:pPr>
              <w:pStyle w:val="TAL"/>
              <w:rPr>
                <w:lang w:eastAsia="en-GB"/>
              </w:rPr>
            </w:pPr>
            <w:r w:rsidRPr="00FF083F">
              <w:rPr>
                <w:lang w:eastAsia="en-GB"/>
              </w:rPr>
              <w:t>011</w:t>
            </w:r>
          </w:p>
        </w:tc>
      </w:tr>
      <w:tr w:rsidR="00494017" w:rsidRPr="00FF083F" w14:paraId="53C76BBF"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5A74F7" w14:textId="77777777" w:rsidR="00494017" w:rsidRPr="00FF083F" w:rsidRDefault="00494017" w:rsidP="004E4663">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2145FEB9" w14:textId="77777777" w:rsidR="00494017" w:rsidRPr="00FF083F" w:rsidRDefault="00494017" w:rsidP="004E4663">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549D4A1" w14:textId="77777777" w:rsidR="00494017" w:rsidRPr="00FF083F" w:rsidRDefault="00494017" w:rsidP="004E4663">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4C6EDAA9" w14:textId="77777777" w:rsidR="00494017" w:rsidRPr="00FF083F" w:rsidRDefault="00494017" w:rsidP="004E4663">
            <w:pPr>
              <w:pStyle w:val="TAL"/>
              <w:rPr>
                <w:lang w:eastAsia="en-GB"/>
              </w:rPr>
            </w:pPr>
          </w:p>
        </w:tc>
      </w:tr>
      <w:tr w:rsidR="00494017" w:rsidRPr="00FF083F" w14:paraId="085FB4CD"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7D5CE0" w14:textId="77777777" w:rsidR="00494017" w:rsidRPr="00FF083F" w:rsidRDefault="00494017" w:rsidP="004E4663">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7860B2B9" w14:textId="77777777" w:rsidR="00494017" w:rsidRPr="00FF083F" w:rsidRDefault="00494017" w:rsidP="004E4663">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0B549A3" w14:textId="77777777" w:rsidR="00494017" w:rsidRPr="00FF083F" w:rsidRDefault="00494017" w:rsidP="004E4663">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35D6B161" w14:textId="77777777" w:rsidR="00494017" w:rsidRPr="00FF083F" w:rsidRDefault="00494017" w:rsidP="004E4663">
            <w:pPr>
              <w:pStyle w:val="TAL"/>
              <w:rPr>
                <w:lang w:eastAsia="en-GB"/>
              </w:rPr>
            </w:pPr>
          </w:p>
        </w:tc>
      </w:tr>
      <w:tr w:rsidR="00494017" w:rsidRPr="00FF083F" w14:paraId="7605FE7E"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A7D8CA" w14:textId="77777777" w:rsidR="00494017" w:rsidRPr="00FF083F" w:rsidRDefault="00494017" w:rsidP="004E4663">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74349FB0" w14:textId="77777777" w:rsidR="00494017" w:rsidRPr="00FF083F" w:rsidRDefault="00494017" w:rsidP="004E4663">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1DF08C4" w14:textId="77777777" w:rsidR="00494017" w:rsidRPr="00FF083F" w:rsidRDefault="00494017" w:rsidP="004E4663">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04601B5A" w14:textId="77777777" w:rsidR="00494017" w:rsidRPr="00FF083F" w:rsidRDefault="00494017" w:rsidP="004E4663">
            <w:pPr>
              <w:pStyle w:val="TAL"/>
              <w:rPr>
                <w:lang w:eastAsia="en-GB"/>
              </w:rPr>
            </w:pPr>
          </w:p>
        </w:tc>
      </w:tr>
      <w:tr w:rsidR="00494017" w:rsidRPr="00FF083F" w14:paraId="1BE976C9" w14:textId="77777777" w:rsidTr="004E466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F012DD2" w14:textId="77777777" w:rsidR="00494017" w:rsidRPr="00FF083F" w:rsidRDefault="00494017" w:rsidP="004E4663">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4B47A97B" w14:textId="77777777" w:rsidR="00494017" w:rsidRPr="00FF083F" w:rsidRDefault="00494017" w:rsidP="004E4663">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73DA582" w14:textId="77777777" w:rsidR="00494017" w:rsidRPr="00FF083F" w:rsidRDefault="00494017" w:rsidP="004E4663">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33032D31" w14:textId="77777777" w:rsidR="00494017" w:rsidRPr="00FF083F" w:rsidRDefault="00494017" w:rsidP="004E4663">
            <w:pPr>
              <w:pStyle w:val="TAL"/>
              <w:rPr>
                <w:lang w:eastAsia="en-GB"/>
              </w:rPr>
            </w:pPr>
          </w:p>
        </w:tc>
      </w:tr>
      <w:tr w:rsidR="00494017" w:rsidRPr="00FF083F" w14:paraId="23FE7CA1"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7EC985" w14:textId="77777777" w:rsidR="00494017" w:rsidRPr="00FF083F" w:rsidRDefault="00494017" w:rsidP="004E4663">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2905DE9E" w14:textId="77777777" w:rsidR="00494017" w:rsidRPr="00FF083F" w:rsidRDefault="00494017" w:rsidP="004E4663">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613A0B12"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0AC789CF" w14:textId="77777777" w:rsidR="00494017" w:rsidRPr="00FF083F" w:rsidRDefault="00494017" w:rsidP="004E4663">
            <w:pPr>
              <w:pStyle w:val="TAL"/>
              <w:rPr>
                <w:lang w:eastAsia="en-GB"/>
              </w:rPr>
            </w:pPr>
          </w:p>
        </w:tc>
      </w:tr>
      <w:tr w:rsidR="00494017" w:rsidRPr="00FF083F" w14:paraId="65861B5D"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FFE954" w14:textId="77777777" w:rsidR="00494017" w:rsidRPr="00FF083F" w:rsidRDefault="00494017" w:rsidP="004E4663">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18A7283D" w14:textId="77777777" w:rsidR="00494017" w:rsidRPr="00FF083F" w:rsidRDefault="00494017" w:rsidP="004E4663">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5FBF7537"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4F009CA4" w14:textId="77777777" w:rsidR="00494017" w:rsidRPr="00FF083F" w:rsidRDefault="00494017" w:rsidP="004E4663">
            <w:pPr>
              <w:pStyle w:val="TAL"/>
              <w:rPr>
                <w:lang w:eastAsia="en-GB"/>
              </w:rPr>
            </w:pPr>
          </w:p>
        </w:tc>
      </w:tr>
      <w:tr w:rsidR="00494017" w:rsidRPr="00FF083F" w14:paraId="2148DCA2"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D4AC2E" w14:textId="77777777" w:rsidR="00494017" w:rsidRPr="00FF083F" w:rsidRDefault="00494017" w:rsidP="004E4663">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4DDE420B" w14:textId="77777777" w:rsidR="00494017" w:rsidRPr="00FF083F" w:rsidRDefault="00494017" w:rsidP="004E4663">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629877F6"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0E3EFBA7" w14:textId="77777777" w:rsidR="00494017" w:rsidRPr="00FF083F" w:rsidRDefault="00494017" w:rsidP="004E4663">
            <w:pPr>
              <w:pStyle w:val="TAL"/>
              <w:rPr>
                <w:lang w:eastAsia="en-GB"/>
              </w:rPr>
            </w:pPr>
          </w:p>
        </w:tc>
      </w:tr>
      <w:tr w:rsidR="00494017" w:rsidRPr="00FF083F" w14:paraId="5DF56F34"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44F7B7" w14:textId="77777777" w:rsidR="00494017" w:rsidRPr="00FF083F" w:rsidRDefault="00494017" w:rsidP="004E4663">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07DFD830" w14:textId="77777777" w:rsidR="00494017" w:rsidRPr="00FF083F" w:rsidRDefault="00494017" w:rsidP="004E4663">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31755F77"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7EDC2146" w14:textId="77777777" w:rsidR="00494017" w:rsidRPr="00FF083F" w:rsidRDefault="00494017" w:rsidP="004E4663">
            <w:pPr>
              <w:pStyle w:val="TAL"/>
              <w:rPr>
                <w:lang w:eastAsia="en-GB"/>
              </w:rPr>
            </w:pPr>
          </w:p>
        </w:tc>
      </w:tr>
      <w:tr w:rsidR="00494017" w:rsidRPr="00FF083F" w14:paraId="04CFDCCE"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B80E5C" w14:textId="77777777" w:rsidR="00494017" w:rsidRPr="00FF083F" w:rsidRDefault="00494017" w:rsidP="004E4663">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4F0BAB8C" w14:textId="77777777" w:rsidR="00494017" w:rsidRPr="00FF083F" w:rsidRDefault="00494017" w:rsidP="004E4663">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0DC108AF"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4176C77D" w14:textId="77777777" w:rsidR="00494017" w:rsidRPr="00FF083F" w:rsidRDefault="00494017" w:rsidP="004E4663">
            <w:pPr>
              <w:pStyle w:val="TAL"/>
              <w:rPr>
                <w:lang w:eastAsia="en-GB"/>
              </w:rPr>
            </w:pPr>
          </w:p>
        </w:tc>
      </w:tr>
      <w:tr w:rsidR="00494017" w:rsidRPr="00FF083F" w14:paraId="239D8A8F"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568EDF" w14:textId="77777777" w:rsidR="00494017" w:rsidRPr="00FF083F" w:rsidRDefault="00494017" w:rsidP="004E4663">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54B3D827" w14:textId="77777777" w:rsidR="00494017" w:rsidRPr="00FF083F" w:rsidRDefault="00494017" w:rsidP="004E4663">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2783387"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285D6FFA" w14:textId="77777777" w:rsidR="00494017" w:rsidRPr="00FF083F" w:rsidRDefault="00494017" w:rsidP="004E4663">
            <w:pPr>
              <w:pStyle w:val="TAL"/>
              <w:rPr>
                <w:lang w:eastAsia="en-GB"/>
              </w:rPr>
            </w:pPr>
          </w:p>
        </w:tc>
      </w:tr>
      <w:tr w:rsidR="00494017" w:rsidRPr="00FF083F" w14:paraId="5F15DA95" w14:textId="77777777" w:rsidTr="004E466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D96763" w14:textId="77777777" w:rsidR="00494017" w:rsidRPr="00FF083F" w:rsidRDefault="00494017" w:rsidP="004E4663">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48604031" w14:textId="77777777" w:rsidR="00494017" w:rsidRPr="00FF083F" w:rsidRDefault="00494017" w:rsidP="004E4663">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2F8B8220"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160BD5CD" w14:textId="77777777" w:rsidR="00494017" w:rsidRPr="00FF083F" w:rsidRDefault="00494017" w:rsidP="004E4663">
            <w:pPr>
              <w:pStyle w:val="TAL"/>
              <w:rPr>
                <w:lang w:eastAsia="en-GB"/>
              </w:rPr>
            </w:pPr>
          </w:p>
        </w:tc>
      </w:tr>
      <w:tr w:rsidR="00494017" w:rsidRPr="00FF083F" w14:paraId="5FEAB6F1" w14:textId="77777777" w:rsidTr="004E466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46F8069" w14:textId="77777777" w:rsidR="00494017" w:rsidRPr="00FF083F" w:rsidRDefault="00494017" w:rsidP="004E4663">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49E26C5" w14:textId="77777777" w:rsidR="00494017" w:rsidRPr="00FF083F" w:rsidRDefault="00494017" w:rsidP="004E4663">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6242193F" w14:textId="77777777" w:rsidR="00494017" w:rsidRPr="00FF083F" w:rsidRDefault="00494017" w:rsidP="004E4663">
            <w:pPr>
              <w:pStyle w:val="TAL"/>
              <w:rPr>
                <w:lang w:eastAsia="en-GB"/>
              </w:rPr>
            </w:pPr>
          </w:p>
        </w:tc>
        <w:tc>
          <w:tcPr>
            <w:tcW w:w="960" w:type="dxa"/>
            <w:tcBorders>
              <w:top w:val="nil"/>
              <w:left w:val="nil"/>
              <w:bottom w:val="nil"/>
              <w:right w:val="nil"/>
            </w:tcBorders>
            <w:shd w:val="clear" w:color="auto" w:fill="auto"/>
            <w:noWrap/>
            <w:vAlign w:val="bottom"/>
            <w:hideMark/>
          </w:tcPr>
          <w:p w14:paraId="1CCF833F" w14:textId="77777777" w:rsidR="00494017" w:rsidRPr="00FF083F" w:rsidRDefault="00494017" w:rsidP="004E4663">
            <w:pPr>
              <w:pStyle w:val="TAL"/>
              <w:rPr>
                <w:lang w:eastAsia="en-GB"/>
              </w:rPr>
            </w:pPr>
          </w:p>
        </w:tc>
      </w:tr>
    </w:tbl>
    <w:p w14:paraId="4A791816" w14:textId="77777777" w:rsidR="00494017" w:rsidRPr="00FF083F" w:rsidRDefault="00494017" w:rsidP="00494017">
      <w:pPr>
        <w:rPr>
          <w:noProof/>
        </w:rPr>
      </w:pPr>
    </w:p>
    <w:p w14:paraId="229DEA59" w14:textId="77777777" w:rsidR="00494017" w:rsidRPr="00FF083F" w:rsidRDefault="00494017" w:rsidP="00494017">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1F341075" w14:textId="77777777" w:rsidR="00494017" w:rsidRPr="00FF083F" w:rsidRDefault="00494017" w:rsidP="00494017">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703D8828" w14:textId="4E8EBA4F" w:rsidR="00494017" w:rsidRDefault="00494017" w:rsidP="00494017">
      <w:pPr>
        <w:pStyle w:val="NO"/>
        <w:rPr>
          <w:noProof/>
        </w:rPr>
      </w:pPr>
      <w:bookmarkStart w:id="34"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34"/>
    </w:p>
    <w:p w14:paraId="4F6C95E2" w14:textId="2C7B602B" w:rsidR="001E41F3" w:rsidRPr="0090372F" w:rsidRDefault="0090372F" w:rsidP="009037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1E41F3" w:rsidRPr="009037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A52FB" w14:textId="77777777" w:rsidR="00255647" w:rsidRDefault="00255647">
      <w:r>
        <w:separator/>
      </w:r>
    </w:p>
  </w:endnote>
  <w:endnote w:type="continuationSeparator" w:id="0">
    <w:p w14:paraId="76A42891" w14:textId="77777777" w:rsidR="00255647" w:rsidRDefault="0025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E1654" w14:textId="77777777" w:rsidR="00A7066F" w:rsidRDefault="00A70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9DAC5" w14:textId="77777777" w:rsidR="00A7066F" w:rsidRDefault="00A706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F3305" w14:textId="77777777" w:rsidR="00A7066F" w:rsidRDefault="00A70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2A0D6" w14:textId="77777777" w:rsidR="00255647" w:rsidRDefault="00255647">
      <w:r>
        <w:separator/>
      </w:r>
    </w:p>
  </w:footnote>
  <w:footnote w:type="continuationSeparator" w:id="0">
    <w:p w14:paraId="6433C14F" w14:textId="77777777" w:rsidR="00255647" w:rsidRDefault="0025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013B0" w14:textId="77777777" w:rsidR="00A7066F" w:rsidRDefault="00A70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BBE69" w14:textId="77777777" w:rsidR="00A7066F" w:rsidRDefault="00A706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1E4CD2"/>
    <w:rsid w:val="00252630"/>
    <w:rsid w:val="00255647"/>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94017"/>
    <w:rsid w:val="004B75B7"/>
    <w:rsid w:val="0051580D"/>
    <w:rsid w:val="00547111"/>
    <w:rsid w:val="00550226"/>
    <w:rsid w:val="00592D74"/>
    <w:rsid w:val="005C6C02"/>
    <w:rsid w:val="005E2C44"/>
    <w:rsid w:val="00621188"/>
    <w:rsid w:val="006257ED"/>
    <w:rsid w:val="006647D4"/>
    <w:rsid w:val="00695167"/>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372F"/>
    <w:rsid w:val="00906105"/>
    <w:rsid w:val="009148DE"/>
    <w:rsid w:val="00941E30"/>
    <w:rsid w:val="00965506"/>
    <w:rsid w:val="009777D9"/>
    <w:rsid w:val="00991B88"/>
    <w:rsid w:val="009A5753"/>
    <w:rsid w:val="009A579D"/>
    <w:rsid w:val="009B5AB7"/>
    <w:rsid w:val="009E3297"/>
    <w:rsid w:val="009E59ED"/>
    <w:rsid w:val="009F734F"/>
    <w:rsid w:val="00A246B6"/>
    <w:rsid w:val="00A27479"/>
    <w:rsid w:val="00A47E70"/>
    <w:rsid w:val="00A50CF0"/>
    <w:rsid w:val="00A7066F"/>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27ACE"/>
    <w:rsid w:val="00C66BA2"/>
    <w:rsid w:val="00C95985"/>
    <w:rsid w:val="00CA3172"/>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 w:val="00FF6A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0372F"/>
    <w:rPr>
      <w:rFonts w:ascii="Arial" w:hAnsi="Arial"/>
      <w:sz w:val="18"/>
      <w:lang w:val="en-GB" w:eastAsia="en-US"/>
    </w:rPr>
  </w:style>
  <w:style w:type="character" w:customStyle="1" w:styleId="Heading3Char">
    <w:name w:val="Heading 3 Char"/>
    <w:link w:val="Heading3"/>
    <w:rsid w:val="00494017"/>
    <w:rPr>
      <w:rFonts w:ascii="Arial" w:hAnsi="Arial"/>
      <w:sz w:val="28"/>
      <w:lang w:val="en-GB" w:eastAsia="en-US"/>
    </w:rPr>
  </w:style>
  <w:style w:type="character" w:customStyle="1" w:styleId="Heading4Char">
    <w:name w:val="Heading 4 Char"/>
    <w:link w:val="Heading4"/>
    <w:qFormat/>
    <w:locked/>
    <w:rsid w:val="00494017"/>
    <w:rPr>
      <w:rFonts w:ascii="Arial" w:hAnsi="Arial"/>
      <w:sz w:val="24"/>
      <w:lang w:val="en-GB" w:eastAsia="en-US"/>
    </w:rPr>
  </w:style>
  <w:style w:type="character" w:customStyle="1" w:styleId="Heading9Char">
    <w:name w:val="Heading 9 Char"/>
    <w:link w:val="Heading9"/>
    <w:rsid w:val="00494017"/>
    <w:rPr>
      <w:rFonts w:ascii="Arial" w:hAnsi="Arial"/>
      <w:sz w:val="36"/>
      <w:lang w:val="en-GB" w:eastAsia="en-US"/>
    </w:rPr>
  </w:style>
  <w:style w:type="character" w:customStyle="1" w:styleId="TAHCar">
    <w:name w:val="TAH Car"/>
    <w:link w:val="TAH"/>
    <w:qFormat/>
    <w:locked/>
    <w:rsid w:val="00494017"/>
    <w:rPr>
      <w:rFonts w:ascii="Arial" w:hAnsi="Arial"/>
      <w:b/>
      <w:sz w:val="18"/>
      <w:lang w:val="en-GB" w:eastAsia="en-US"/>
    </w:rPr>
  </w:style>
  <w:style w:type="character" w:customStyle="1" w:styleId="THChar">
    <w:name w:val="TH Char"/>
    <w:link w:val="TH"/>
    <w:qFormat/>
    <w:rsid w:val="00494017"/>
    <w:rPr>
      <w:rFonts w:ascii="Arial" w:hAnsi="Arial"/>
      <w:b/>
      <w:lang w:val="en-GB" w:eastAsia="en-US"/>
    </w:rPr>
  </w:style>
  <w:style w:type="character" w:customStyle="1" w:styleId="TFChar">
    <w:name w:val="TF Char"/>
    <w:link w:val="TF"/>
    <w:rsid w:val="00494017"/>
    <w:rPr>
      <w:rFonts w:ascii="Arial" w:hAnsi="Arial"/>
      <w:b/>
      <w:lang w:val="en-GB" w:eastAsia="en-US"/>
    </w:rPr>
  </w:style>
  <w:style w:type="character" w:customStyle="1" w:styleId="NOChar">
    <w:name w:val="NO Char"/>
    <w:link w:val="NO"/>
    <w:qFormat/>
    <w:rsid w:val="00494017"/>
    <w:rPr>
      <w:rFonts w:ascii="Times New Roman" w:hAnsi="Times New Roman"/>
      <w:lang w:val="en-GB" w:eastAsia="en-US"/>
    </w:rPr>
  </w:style>
  <w:style w:type="character" w:customStyle="1" w:styleId="PLChar">
    <w:name w:val="PL Char"/>
    <w:link w:val="PL"/>
    <w:qFormat/>
    <w:rsid w:val="00494017"/>
    <w:rPr>
      <w:rFonts w:ascii="Courier New" w:hAnsi="Courier New"/>
      <w:noProof/>
      <w:sz w:val="16"/>
      <w:lang w:val="en-GB" w:eastAsia="en-US"/>
    </w:rPr>
  </w:style>
  <w:style w:type="character" w:customStyle="1" w:styleId="EditorsNoteChar">
    <w:name w:val="Editor's Note Char"/>
    <w:aliases w:val="EN Char"/>
    <w:link w:val="EditorsNote"/>
    <w:qFormat/>
    <w:rsid w:val="00494017"/>
    <w:rPr>
      <w:rFonts w:ascii="Times New Roman" w:hAnsi="Times New Roman"/>
      <w:color w:val="FF0000"/>
      <w:lang w:val="en-GB" w:eastAsia="en-US"/>
    </w:rPr>
  </w:style>
  <w:style w:type="character" w:customStyle="1" w:styleId="B1Char1">
    <w:name w:val="B1 Char1"/>
    <w:link w:val="B1"/>
    <w:qFormat/>
    <w:rsid w:val="00494017"/>
    <w:rPr>
      <w:rFonts w:ascii="Times New Roman" w:hAnsi="Times New Roman"/>
      <w:lang w:val="en-GB" w:eastAsia="en-US"/>
    </w:rPr>
  </w:style>
  <w:style w:type="character" w:customStyle="1" w:styleId="B2Char">
    <w:name w:val="B2 Char"/>
    <w:link w:val="B2"/>
    <w:qFormat/>
    <w:rsid w:val="00494017"/>
    <w:rPr>
      <w:rFonts w:ascii="Times New Roman" w:hAnsi="Times New Roman"/>
      <w:lang w:val="en-GB" w:eastAsia="en-US"/>
    </w:rPr>
  </w:style>
  <w:style w:type="character" w:customStyle="1" w:styleId="B3Char2">
    <w:name w:val="B3 Char2"/>
    <w:link w:val="B3"/>
    <w:qFormat/>
    <w:rsid w:val="00494017"/>
    <w:rPr>
      <w:rFonts w:ascii="Times New Roman" w:hAnsi="Times New Roman"/>
      <w:lang w:val="en-GB" w:eastAsia="en-US"/>
    </w:rPr>
  </w:style>
  <w:style w:type="character" w:customStyle="1" w:styleId="B4Char">
    <w:name w:val="B4 Char"/>
    <w:link w:val="B4"/>
    <w:qFormat/>
    <w:rsid w:val="00494017"/>
    <w:rPr>
      <w:rFonts w:ascii="Times New Roman" w:hAnsi="Times New Roman"/>
      <w:lang w:val="en-GB" w:eastAsia="en-US"/>
    </w:rPr>
  </w:style>
  <w:style w:type="character" w:customStyle="1" w:styleId="B5Char">
    <w:name w:val="B5 Char"/>
    <w:link w:val="B5"/>
    <w:qFormat/>
    <w:rsid w:val="00494017"/>
    <w:rPr>
      <w:rFonts w:ascii="Times New Roman" w:hAnsi="Times New Roman"/>
      <w:lang w:val="en-GB" w:eastAsia="en-US"/>
    </w:rPr>
  </w:style>
  <w:style w:type="paragraph" w:customStyle="1" w:styleId="B8">
    <w:name w:val="B8"/>
    <w:basedOn w:val="B7"/>
    <w:link w:val="B8Char"/>
    <w:qFormat/>
    <w:rsid w:val="00494017"/>
    <w:pPr>
      <w:ind w:left="2552"/>
    </w:pPr>
    <w:rPr>
      <w:lang w:val="x-none" w:eastAsia="x-none"/>
    </w:rPr>
  </w:style>
  <w:style w:type="paragraph" w:customStyle="1" w:styleId="B7">
    <w:name w:val="B7"/>
    <w:basedOn w:val="B6"/>
    <w:link w:val="B7Char"/>
    <w:qFormat/>
    <w:rsid w:val="00494017"/>
    <w:pPr>
      <w:ind w:left="2269"/>
    </w:pPr>
  </w:style>
  <w:style w:type="paragraph" w:customStyle="1" w:styleId="B6">
    <w:name w:val="B6"/>
    <w:basedOn w:val="B5"/>
    <w:link w:val="B6Char"/>
    <w:qFormat/>
    <w:rsid w:val="0049401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4017"/>
    <w:rPr>
      <w:rFonts w:ascii="Times New Roman" w:eastAsia="MS Mincho" w:hAnsi="Times New Roman"/>
      <w:lang w:val="en-GB" w:eastAsia="ja-JP"/>
    </w:rPr>
  </w:style>
  <w:style w:type="character" w:customStyle="1" w:styleId="B7Char">
    <w:name w:val="B7 Char"/>
    <w:link w:val="B7"/>
    <w:qFormat/>
    <w:rsid w:val="00494017"/>
    <w:rPr>
      <w:rFonts w:ascii="Times New Roman" w:eastAsia="MS Mincho" w:hAnsi="Times New Roman"/>
      <w:lang w:val="en-GB" w:eastAsia="ja-JP"/>
    </w:rPr>
  </w:style>
  <w:style w:type="character" w:customStyle="1" w:styleId="B8Char">
    <w:name w:val="B8 Char"/>
    <w:link w:val="B8"/>
    <w:rsid w:val="00494017"/>
    <w:rPr>
      <w:rFonts w:ascii="Times New Roman" w:eastAsia="MS Mincho" w:hAnsi="Times New Roman"/>
      <w:lang w:val="x-none" w:eastAsia="x-none"/>
    </w:rPr>
  </w:style>
  <w:style w:type="character" w:customStyle="1" w:styleId="FootnoteTextChar">
    <w:name w:val="Footnote Text Char"/>
    <w:basedOn w:val="DefaultParagraphFont"/>
    <w:link w:val="FootnoteText"/>
    <w:rsid w:val="00494017"/>
    <w:rPr>
      <w:rFonts w:ascii="Times New Roman" w:hAnsi="Times New Roman"/>
      <w:sz w:val="16"/>
      <w:lang w:val="en-GB" w:eastAsia="en-US"/>
    </w:rPr>
  </w:style>
  <w:style w:type="paragraph" w:styleId="Revision">
    <w:name w:val="Revision"/>
    <w:hidden/>
    <w:uiPriority w:val="99"/>
    <w:semiHidden/>
    <w:rsid w:val="00494017"/>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494017"/>
    <w:rPr>
      <w:rFonts w:ascii="Tahoma" w:hAnsi="Tahoma" w:cs="Tahoma"/>
      <w:sz w:val="16"/>
      <w:szCs w:val="16"/>
      <w:lang w:val="en-GB" w:eastAsia="en-US"/>
    </w:rPr>
  </w:style>
  <w:style w:type="character" w:customStyle="1" w:styleId="EXChar">
    <w:name w:val="EX Char"/>
    <w:link w:val="EX"/>
    <w:qFormat/>
    <w:locked/>
    <w:rsid w:val="00494017"/>
    <w:rPr>
      <w:rFonts w:ascii="Times New Roman" w:hAnsi="Times New Roman"/>
      <w:lang w:val="en-GB" w:eastAsia="en-US"/>
    </w:rPr>
  </w:style>
  <w:style w:type="character" w:customStyle="1" w:styleId="Heading5Char">
    <w:name w:val="Heading 5 Char"/>
    <w:link w:val="Heading5"/>
    <w:rsid w:val="00494017"/>
    <w:rPr>
      <w:rFonts w:ascii="Arial" w:hAnsi="Arial"/>
      <w:sz w:val="22"/>
      <w:lang w:val="en-GB" w:eastAsia="en-US"/>
    </w:rPr>
  </w:style>
  <w:style w:type="character" w:customStyle="1" w:styleId="FooterChar">
    <w:name w:val="Footer Char"/>
    <w:link w:val="Footer"/>
    <w:qFormat/>
    <w:rsid w:val="0049401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977419024">
      <w:bodyDiv w:val="1"/>
      <w:marLeft w:val="0"/>
      <w:marRight w:val="0"/>
      <w:marTop w:val="0"/>
      <w:marBottom w:val="0"/>
      <w:divBdr>
        <w:top w:val="none" w:sz="0" w:space="0" w:color="auto"/>
        <w:left w:val="none" w:sz="0" w:space="0" w:color="auto"/>
        <w:bottom w:val="none" w:sz="0" w:space="0" w:color="auto"/>
        <w:right w:val="none" w:sz="0" w:space="0" w:color="auto"/>
      </w:divBdr>
      <w:divsChild>
        <w:div w:id="358241384">
          <w:marLeft w:val="0"/>
          <w:marRight w:val="0"/>
          <w:marTop w:val="0"/>
          <w:marBottom w:val="0"/>
          <w:divBdr>
            <w:top w:val="none" w:sz="0" w:space="0" w:color="auto"/>
            <w:left w:val="none" w:sz="0" w:space="0" w:color="auto"/>
            <w:bottom w:val="none" w:sz="0" w:space="0" w:color="auto"/>
            <w:right w:val="none" w:sz="0" w:space="0" w:color="auto"/>
          </w:divBdr>
        </w:div>
      </w:divsChild>
    </w:div>
    <w:div w:id="1360201705">
      <w:bodyDiv w:val="1"/>
      <w:marLeft w:val="0"/>
      <w:marRight w:val="0"/>
      <w:marTop w:val="0"/>
      <w:marBottom w:val="0"/>
      <w:divBdr>
        <w:top w:val="none" w:sz="0" w:space="0" w:color="auto"/>
        <w:left w:val="none" w:sz="0" w:space="0" w:color="auto"/>
        <w:bottom w:val="none" w:sz="0" w:space="0" w:color="auto"/>
        <w:right w:val="none" w:sz="0" w:space="0" w:color="auto"/>
      </w:divBdr>
      <w:divsChild>
        <w:div w:id="1519809199">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4C21E10-3E5A-4D94-9C2E-85F24B12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39</Pages>
  <Words>36318</Words>
  <Characters>207014</Characters>
  <Application>Microsoft Office Word</Application>
  <DocSecurity>0</DocSecurity>
  <Lines>1725</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242847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31</cp:revision>
  <cp:lastPrinted>1899-12-31T22:59:00Z</cp:lastPrinted>
  <dcterms:created xsi:type="dcterms:W3CDTF">2019-04-16T00:15:00Z</dcterms:created>
  <dcterms:modified xsi:type="dcterms:W3CDTF">2020-11-12T14:05:00Z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